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15ff" w14:paraId="01b15f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857C1D">
        <w:t>57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857C1D">
        <w:t xml:space="preserve">Pijun jednostavno društvo s ograničenom odgovornošću za trgovinu i ugostiteljstvo Zagreb, </w:t>
      </w:r>
      <w:proofErr w:type="spellStart"/>
      <w:r w:rsidR="00857C1D">
        <w:t>Podbrežje</w:t>
      </w:r>
      <w:proofErr w:type="spellEnd"/>
      <w:r w:rsidR="00857C1D">
        <w:t xml:space="preserve"> VIII. 34, </w:t>
      </w:r>
      <w:proofErr w:type="spellStart"/>
      <w:r w:rsidR="00857C1D">
        <w:t>OIB</w:t>
      </w:r>
      <w:proofErr w:type="spellEnd"/>
      <w:r w:rsidR="00857C1D">
        <w:t xml:space="preserve">: 86223908290, </w:t>
      </w:r>
      <w:proofErr w:type="spellStart"/>
      <w:r w:rsidR="00857C1D">
        <w:t>MBS</w:t>
      </w:r>
      <w:proofErr w:type="spellEnd"/>
      <w:r w:rsidR="00857C1D">
        <w:t>: 080960757,</w:t>
      </w:r>
      <w:r w:rsidR="00B40103">
        <w:t xml:space="preserve"> </w:t>
      </w:r>
      <w:r w:rsidR="00364ECA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857C1D">
        <w:t xml:space="preserve">Pijun jednostavno društvo s ograničenom odgovornošću za trgovinu i ugostiteljstvo Zagreb, </w:t>
      </w:r>
      <w:proofErr w:type="spellStart"/>
      <w:r w:rsidR="00857C1D">
        <w:t>Podbrežje</w:t>
      </w:r>
      <w:proofErr w:type="spellEnd"/>
      <w:r w:rsidR="00857C1D">
        <w:t xml:space="preserve"> VIII. 34, </w:t>
      </w:r>
      <w:proofErr w:type="spellStart"/>
      <w:r w:rsidR="00857C1D">
        <w:t>OIB</w:t>
      </w:r>
      <w:proofErr w:type="spellEnd"/>
      <w:r w:rsidR="00857C1D">
        <w:t xml:space="preserve">: 86223908290, </w:t>
      </w:r>
      <w:proofErr w:type="spellStart"/>
      <w:r w:rsidR="00857C1D">
        <w:t>MBS</w:t>
      </w:r>
      <w:proofErr w:type="spellEnd"/>
      <w:r w:rsidR="00857C1D">
        <w:t>: 080960757.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857C1D">
        <w:t xml:space="preserve">Pijun jednostavno društvo s ograničenom odgovornošću za trgovinu i ugostiteljstvo Zagreb, </w:t>
      </w:r>
      <w:proofErr w:type="spellStart"/>
      <w:r w:rsidR="00857C1D">
        <w:t>Podbrežje</w:t>
      </w:r>
      <w:proofErr w:type="spellEnd"/>
      <w:r w:rsidR="00857C1D">
        <w:t xml:space="preserve"> VIII. 34, </w:t>
      </w:r>
      <w:proofErr w:type="spellStart"/>
      <w:r w:rsidR="00857C1D">
        <w:t>OIB</w:t>
      </w:r>
      <w:proofErr w:type="spellEnd"/>
      <w:r w:rsidR="00857C1D">
        <w:t xml:space="preserve">: 86223908290, </w:t>
      </w:r>
      <w:proofErr w:type="spellStart"/>
      <w:r w:rsidR="00857C1D">
        <w:t>MBS</w:t>
      </w:r>
      <w:proofErr w:type="spellEnd"/>
      <w:r w:rsidR="00857C1D">
        <w:t>: 080960757.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E275A">
        <w:rPr>
          <w:bCs/>
        </w:rPr>
        <w:t>2</w:t>
      </w:r>
      <w:r w:rsidR="00857C1D">
        <w:rPr>
          <w:bCs/>
        </w:rPr>
        <w:t>3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857C1D">
        <w:rPr>
          <w:bCs/>
        </w:rPr>
        <w:t xml:space="preserve">518 </w:t>
      </w:r>
      <w:r w:rsidR="00BA26A2">
        <w:rPr>
          <w:bCs/>
        </w:rPr>
        <w:t>od 2</w:t>
      </w:r>
      <w:r w:rsidR="00857C1D">
        <w:rPr>
          <w:bCs/>
        </w:rPr>
        <w:t>3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857C1D">
        <w:t xml:space="preserve">Pijun jednostavno društvo s ograničenom odgovornošću za trgovinu i ugostiteljstvo Zagreb, </w:t>
      </w:r>
      <w:proofErr w:type="spellStart"/>
      <w:r w:rsidR="00857C1D">
        <w:t>Podbrežje</w:t>
      </w:r>
      <w:proofErr w:type="spellEnd"/>
      <w:r w:rsidR="00857C1D">
        <w:t xml:space="preserve"> VIII. 34, </w:t>
      </w:r>
      <w:proofErr w:type="spellStart"/>
      <w:r w:rsidR="00857C1D">
        <w:t>OIB</w:t>
      </w:r>
      <w:proofErr w:type="spellEnd"/>
      <w:r w:rsidR="00857C1D">
        <w:t xml:space="preserve">: 86223908290, </w:t>
      </w:r>
      <w:proofErr w:type="spellStart"/>
      <w:r w:rsidR="00857C1D">
        <w:t>MBS</w:t>
      </w:r>
      <w:proofErr w:type="spellEnd"/>
      <w:r w:rsidR="00857C1D">
        <w:t>: 080960757.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857C1D">
        <w:t>57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857C1D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857C1D">
        <w:t>57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06EF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06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06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6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6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06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06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6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6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Pijun jednostavno društvo s ograničenom odgovornošću za trgovinu i ugostiteljstvo</izvorni_sadrzaj>
    <derivirana_varijabla naziv="DomainObject.Predmet.ProtustrankaFormated_1">  Pijun jednostavno društvo s ograničenom odgovornošću za trgovinu i ugostiteljstvo</derivirana_varijabla>
  </DomainObject.Predmet.ProtustrankaFormated>
  <DomainObject.Predmet.ProtustrankaFormatedOIB>
    <izvorni_sadrzaj>  Pijun jednostavno društvo s ograničenom odgovornošću za trgovinu i ugostiteljstvo, OIB 86223908290</izvorni_sadrzaj>
    <derivirana_varijabla naziv="DomainObject.Predmet.ProtustrankaFormatedOIB_1">  Pijun jednostavno društvo s ograničenom odgovornošću za trgovinu i ugostiteljstvo, OIB 86223908290</derivirana_varijabla>
  </DomainObject.Predmet.ProtustrankaFormatedOIB>
  <DomainObject.Predmet.ProtustrankaFormatedWithAdress>
    <izvorni_sadrzaj> Pijun jednostavno društvo s ograničenom odgovornošću za trgovinu i ugostiteljstvo, Podbrežje VIII. 34, 10000 Zagreb</izvorni_sadrzaj>
    <derivirana_varijabla naziv="DomainObject.Predmet.ProtustrankaFormatedWithAdress_1"> Pijun jednostavno društvo s ograničenom odgovornošću za trgovinu i ugostiteljstvo, Podbrežje VIII. 34, 10000 Zagreb</derivirana_varijabla>
  </DomainObject.Predmet.ProtustrankaFormatedWithAdress>
  <DomainObject.Predmet.ProtustrankaFormatedWithAdressOIB>
    <izvorni_sadrzaj> Pijun jednostavno društvo s ograničenom odgovornošću za trgovinu i ugostiteljstvo, OIB 86223908290, Podbrežje VIII. 34, 10000 Zagreb</izvorni_sadrzaj>
    <derivirana_varijabla naziv="DomainObject.Predmet.ProtustrankaFormatedWithAdressOIB_1"> Pijun jednostavno društvo s ograničenom odgovornošću za trgovinu i ugostiteljstvo, OIB 86223908290, Podbrežje VIII. 34, 10000 Zagreb</derivirana_varijabla>
  </DomainObject.Predmet.ProtustrankaFormatedWithAdressOIB>
  <DomainObject.Predmet.ProtustrankaWithAdress>
    <izvorni_sadrzaj>Pijun jednostavno društvo s ograničenom odgovornošću za trgovinu i ugostiteljstvo Podbrežje VIII. 34, 10000 Zagreb</izvorni_sadrzaj>
    <derivirana_varijabla naziv="DomainObject.Predmet.ProtustrankaWithAdress_1">Pijun jednostavno društvo s ograničenom odgovornošću za trgovinu i ugostiteljstvo Podbrežje VIII. 34, 10000 Zagreb</derivirana_varijabla>
  </DomainObject.Predmet.ProtustrankaWithAdress>
  <DomainObject.Predmet.ProtustrankaWithAdressOIB>
    <izvorni_sadrzaj>Pijun jednostavno društvo s ograničenom odgovornošću za trgovinu i ugostiteljstvo, OIB 86223908290, Podbrežje VIII. 34, 10000 Zagreb</izvorni_sadrzaj>
    <derivirana_varijabla naziv="DomainObject.Predmet.ProtustrankaWithAdressOIB_1">Pijun jednostavno društvo s ograničenom odgovornošću za trgovinu i ugostiteljstvo, OIB 86223908290, Podbrežje VIII. 34, 10000 Zagreb</derivirana_varijabla>
  </DomainObject.Predmet.ProtustrankaWithAdressOIB>
  <DomainObject.Predmet.ProtustrankaNazivFormated>
    <izvorni_sadrzaj>Pijun jednostavno društvo s ograničenom odgovornošću za trgovinu i ugostiteljstvo</izvorni_sadrzaj>
    <derivirana_varijabla naziv="DomainObject.Predmet.ProtustrankaNazivFormated_1">Pijun jednostavno društvo s ograničenom odgovornošću za trgovinu i ugostiteljstvo</derivirana_varijabla>
  </DomainObject.Predmet.ProtustrankaNazivFormated>
  <DomainObject.Predmet.ProtustrankaNazivFormatedOIB>
    <izvorni_sadrzaj>Pijun jednostavno društvo s ograničenom odgovornošću za trgovinu i ugostiteljstvo, OIB 86223908290</izvorni_sadrzaj>
    <derivirana_varijabla naziv="DomainObject.Predmet.ProtustrankaNazivFormatedOIB_1">Pijun jednostavno društvo s ograničenom odgovornošću za trgovinu i ugostiteljstvo, OIB 86223908290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Pijun jednostavno društvo s ograničenom odgovornošću za trgovinu i ugostiteljstvo</item>
    </izvorni_sadrzaj>
    <derivirana_varijabla naziv="DomainObject.Predmet.ProtuStrankaListFormated_1">
      <item>Pijun jednostavno društvo s ograničenom odgovornošću za trgovinu i ugostiteljstvo</item>
    </derivirana_varijabla>
  </DomainObject.Predmet.ProtuStrankaListFormated>
  <DomainObject.Predmet.ProtuStrankaListFormatedOIB>
    <izvorni_sadrzaj>
      <item>Pijun jednostavno društvo s ograničenom odgovornošću za trgovinu i ugostiteljstvo, OIB 86223908290</item>
    </izvorni_sadrzaj>
    <derivirana_varijabla naziv="DomainObject.Predmet.ProtuStrankaListFormatedOIB_1">
      <item>Pijun jednostavno društvo s ograničenom odgovornošću za trgovinu i ugostiteljstvo, OIB 86223908290</item>
    </derivirana_varijabla>
  </DomainObject.Predmet.ProtuStrankaListFormatedOIB>
  <DomainObject.Predmet.ProtuStrankaListFormatedWithAdress>
    <izvorni_sadrzaj>
      <item>Pijun jednostavno društvo s ograničenom odgovornošću za trgovinu i ugostiteljstvo, Podbrežje VIII. 34, 10000 Zagreb</item>
    </izvorni_sadrzaj>
    <derivirana_varijabla naziv="DomainObject.Predmet.ProtuStrankaListFormatedWithAdress_1">
      <item>Pijun jednostavno društvo s ograničenom odgovornošću za trgovinu i ugostiteljstvo, Podbrežje VIII. 34, 10000 Zagreb</item>
    </derivirana_varijabla>
  </DomainObject.Predmet.ProtuStrankaListFormatedWithAdress>
  <DomainObject.Predmet.ProtuStrankaListFormatedWithAdressOIB>
    <izvorni_sadrzaj>
      <item>Pijun jednostavno društvo s ograničenom odgovornošću za trgovinu i ugostiteljstvo, OIB 86223908290, Podbrežje VIII. 34, 10000 Zagreb</item>
    </izvorni_sadrzaj>
    <derivirana_varijabla naziv="DomainObject.Predmet.ProtuStrankaListFormatedWithAdressOIB_1">
      <item>Pijun jednostavno društvo s ograničenom odgovornošću za trgovinu i ugostiteljstvo, OIB 86223908290, Podbrežje VIII. 34, 10000 Zagreb</item>
    </derivirana_varijabla>
  </DomainObject.Predmet.ProtuStrankaListFormatedWithAdressOIB>
  <DomainObject.Predmet.ProtuStrankaListNazivFormated>
    <izvorni_sadrzaj>
      <item>Pijun jednostavno društvo s ograničenom odgovornošću za trgovinu i ugostiteljstvo</item>
    </izvorni_sadrzaj>
    <derivirana_varijabla naziv="DomainObject.Predmet.ProtuStrankaListNazivFormated_1">
      <item>Pijun jednostavno društvo s ograničenom odgovornošću za trgovinu i ugostiteljstvo</item>
    </derivirana_varijabla>
  </DomainObject.Predmet.ProtuStrankaListNazivFormated>
  <DomainObject.Predmet.ProtuStrankaListNazivFormatedOIB>
    <izvorni_sadrzaj>
      <item>Pijun jednostavno društvo s ograničenom odgovornošću za trgovinu i ugostiteljstvo, OIB 86223908290</item>
    </izvorni_sadrzaj>
    <derivirana_varijabla naziv="DomainObject.Predmet.ProtuStrankaListNazivFormatedOIB_1">
      <item>Pijun jednostavno društvo s ograničenom odgovornošću za trgovinu i ugostiteljstvo, OIB 86223908290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Pijun jednostavno društvo s ograničenom odgovornošću za trgovinu i ugostiteljstvo</izvorni_sadrzaj>
    <derivirana_varijabla naziv="DomainObject.Predmet.ProtustrankaIDrugi_1">Pijun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Pijun jednostavno društvo s ograničenom odgovornošću za trgovinu i ugostiteljstvo, OIB 86223908290, Podbrežje VIII. 34, 10000 Zagreb</izvorni_sadrzaj>
    <derivirana_varijabla naziv="DomainObject.Predmet.ProtustrankaIDrugiAdressOIB_1">Pijun jednostavno društvo s ograničenom odgovornošću za trgovinu i ugostiteljstvo, OIB 86223908290, Podbrežje VIII.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Pijun jednostavno društvo s ograničenom odgovornošću za trgovinu i ugostiteljstvo</item>
      <item>FINA Regionalni centar Zagreb</item>
    </izvorni_sadrzaj>
    <derivirana_varijabla naziv="DomainObject.Predmet.SudioniciListNaziv_1">
      <item>Pijun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Pijun jednostavno društvo s ograničenom odgovornošću za trgovinu i ugostiteljstvo, OIB 86223908290, Podbrežje VIII. 34,10000 Zagreb</item>
      <item>FINA Regionalni centar Zagreb, OIB 85821130368, Trg svibanjskih žrtava 1995. br. 1,10000 Zagreb</item>
    </izvorni_sadrzaj>
    <derivirana_varijabla naziv="DomainObject.Predmet.SudioniciListAdressOIB_1">
      <item>Pijun jednostavno društvo s ograničenom odgovornošću za trgovinu i ugostiteljstvo, OIB 86223908290, Podbrežje VIII.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86223908290</item>
      <item>, OIB 85821130368</item>
    </izvorni_sadrzaj>
    <derivirana_varijabla naziv="DomainObject.Predmet.SudioniciListNazivOIB_1">
      <item>, OIB 86223908290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A118-243D-4D12-BC88-EA85739D4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3341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2018-09-07T10:07:00Z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2018-09-07T10:09:00Z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(St-357-18 -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