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11bb" w14:paraId="97911bb" w:rsidRDefault="00D911B7" w:rsidP="00D911B7" w:rsidR="00D911B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 w:rsidR="00B41219">
        <w:rPr>
          <w:rFonts w:cs="Times New Roman" w:hAnsi="Times New Roman" w:ascii="Times New Roman"/>
          <w:sz w:val="24"/>
          <w:szCs w:val="24"/>
        </w:rPr>
        <w:t>576/16-36</w:t>
      </w:r>
    </w:p>
    <w:p w:rsidRDefault="00D911B7" w:rsidP="009C068D" w:rsidR="00D911B7">
      <w:pPr>
        <w:tabs>
          <w:tab w:pos="9072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068D">
        <w:rPr>
          <w:rStyle w:val="Naglaeno"/>
        </w:rPr>
        <w:tab/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 w:rsidRPr="00DF27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577E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B41219" w:rsidR="00D911B7" w:rsidRPr="00577EC3">
      <w:pPr>
        <w:ind w:firstLine="708"/>
        <w:jc w:val="both"/>
      </w:pPr>
      <w:r w:rsidRPr="00577EC3">
        <w:t>Trgovački sud u Osijeku, po stečajno</w:t>
      </w:r>
      <w:r w:rsidR="000340D3" w:rsidRPr="00577EC3">
        <w:t>j sutkinji</w:t>
      </w:r>
      <w:r w:rsidRPr="00577EC3">
        <w:t xml:space="preserve"> Nadi Roso, u stečajnom postupku nad stečajnim dužnikom </w:t>
      </w:r>
      <w:r w:rsidR="00B41219">
        <w:rPr>
          <w:b/>
        </w:rPr>
        <w:t>GRAĐEVINAR d.o.o. „u stečaju“ Našice, Pejačevićev Trg 15, Našice, MBS: 050013594, OIB: 22392150381</w:t>
      </w:r>
      <w:r w:rsidRPr="00577EC3">
        <w:t xml:space="preserve">, dana </w:t>
      </w:r>
      <w:r w:rsidR="00B41219">
        <w:t>1</w:t>
      </w:r>
      <w:r w:rsidR="00577EC3">
        <w:t>7</w:t>
      </w:r>
      <w:r w:rsidR="004C26A5" w:rsidRPr="00577EC3">
        <w:t>. studenog</w:t>
      </w:r>
      <w:r w:rsidR="00B2529F" w:rsidRPr="00577EC3">
        <w:t xml:space="preserve"> </w:t>
      </w:r>
      <w:r w:rsidR="00D73536" w:rsidRPr="00577EC3">
        <w:t>2017. g.,</w:t>
      </w:r>
    </w:p>
    <w:p w:rsidRDefault="00B2529F" w:rsidP="00B2529F" w:rsidR="00D911B7" w:rsidRPr="00577EC3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  <w:r w:rsidRPr="00577EC3">
        <w:rPr>
          <w:rFonts w:cs="Times New Roman" w:hAnsi="Times New Roman" w:ascii="Times New Roman"/>
          <w:sz w:val="24"/>
          <w:szCs w:val="24"/>
        </w:rPr>
        <w:tab/>
      </w:r>
    </w:p>
    <w:p w:rsidRDefault="00B63567" w:rsidP="00B2529F" w:rsidR="00B63567" w:rsidRPr="00577EC3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A73B42" w:rsidP="00D911B7" w:rsidR="00A73B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3567" w:rsidP="00D911B7" w:rsidR="00B6356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30DF" w:rsidP="00B41219" w:rsidR="00D911B7" w:rsidRPr="00D911B7">
      <w:pPr>
        <w:ind w:firstLine="708"/>
        <w:jc w:val="both"/>
      </w:pPr>
      <w:r>
        <w:t xml:space="preserve">I </w:t>
      </w:r>
      <w:r>
        <w:tab/>
      </w:r>
      <w:r w:rsidR="00D911B7" w:rsidRPr="00D911B7">
        <w:t xml:space="preserve">Određuje se prodaja u stečajnom postupku, uz odgovarajuću primjenu pravila o ovrsi na nekretninama u vlasništvu stečajnog dužnika </w:t>
      </w:r>
      <w:r w:rsidR="00B41219">
        <w:rPr>
          <w:b/>
        </w:rPr>
        <w:t xml:space="preserve">GRAĐEVINAR d.o.o.  „u stečaju“ Našice, Pejačevićev Trg 15, Našice, MBS: 050013594, OIB: 22392150381 </w:t>
      </w:r>
      <w:r w:rsidR="007523D8" w:rsidRPr="007523D8">
        <w:t xml:space="preserve">i </w:t>
      </w:r>
      <w:r w:rsidR="00D911B7" w:rsidRPr="00D911B7">
        <w:t>to: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63567" w:rsidP="00B41219" w:rsidR="00C430DF" w:rsidRPr="004C26A5">
      <w:pPr>
        <w:ind w:firstLine="708"/>
      </w:pPr>
      <w:r w:rsidRPr="004C26A5">
        <w:t xml:space="preserve">upisana u zemljišnoknjižni odjel </w:t>
      </w:r>
      <w:r w:rsidR="00B41219">
        <w:t>Našice</w:t>
      </w:r>
      <w:r w:rsidR="00C430DF" w:rsidRPr="004C26A5">
        <w:t>:</w:t>
      </w:r>
    </w:p>
    <w:p w:rsidRDefault="00B63567" w:rsidP="00B41219" w:rsidR="00B41219">
      <w:pPr>
        <w:pStyle w:val="Odlomakpopisa"/>
        <w:numPr>
          <w:ilvl w:val="0"/>
          <w:numId w:val="14"/>
        </w:numPr>
      </w:pPr>
      <w:r w:rsidRPr="004C26A5">
        <w:t xml:space="preserve">z.k.ul. br. </w:t>
      </w:r>
      <w:r w:rsidR="00B41219">
        <w:t xml:space="preserve">5031 k.o. Našice </w:t>
      </w:r>
      <w:proofErr w:type="spellStart"/>
      <w:r w:rsidR="00B41219">
        <w:t>kč</w:t>
      </w:r>
      <w:proofErr w:type="spellEnd"/>
      <w:r w:rsidR="00B41219">
        <w:t xml:space="preserve">. br. 44/1 oranica u mjestu površine 1281 m2 </w:t>
      </w:r>
      <w:proofErr w:type="spellStart"/>
      <w:r w:rsidR="00B41219">
        <w:t>kč</w:t>
      </w:r>
      <w:proofErr w:type="spellEnd"/>
      <w:r w:rsidR="00B41219">
        <w:t>. br. 45/1 oranica u mjestu površine 1969 m2</w:t>
      </w:r>
    </w:p>
    <w:p w:rsidRDefault="00B41219" w:rsidP="00B41219" w:rsidR="00B41219">
      <w:pPr>
        <w:pStyle w:val="Odlomakpopisa"/>
        <w:numPr>
          <w:ilvl w:val="0"/>
          <w:numId w:val="14"/>
        </w:numPr>
      </w:pPr>
      <w:proofErr w:type="spellStart"/>
      <w:r>
        <w:t>zk</w:t>
      </w:r>
      <w:proofErr w:type="spellEnd"/>
      <w:r>
        <w:t xml:space="preserve">. ul. 4445 k.o. Našice </w:t>
      </w:r>
      <w:proofErr w:type="spellStart"/>
      <w:r>
        <w:t>kč</w:t>
      </w:r>
      <w:proofErr w:type="spellEnd"/>
      <w:r>
        <w:t>. br. 46/1 poslovna građevina – skladište građevinskog materijala sa uredima, ekonomsko dvorište ul. L. Matačića površine 4848 m2</w:t>
      </w:r>
    </w:p>
    <w:p w:rsidRDefault="00B41219" w:rsidP="00B41219" w:rsidR="00B41219">
      <w:pPr>
        <w:pStyle w:val="Odlomakpopisa"/>
        <w:ind w:left="1785"/>
      </w:pPr>
    </w:p>
    <w:p w:rsidRDefault="00C430DF" w:rsidP="00B41219" w:rsidR="00B63567">
      <w:pPr>
        <w:ind w:firstLine="708"/>
        <w:jc w:val="both"/>
      </w:pPr>
      <w:r w:rsidRPr="004C26A5">
        <w:t>Na naveden</w:t>
      </w:r>
      <w:r w:rsidR="004E425F">
        <w:t>im</w:t>
      </w:r>
      <w:r w:rsidRPr="004C26A5">
        <w:t xml:space="preserve"> nekretnin</w:t>
      </w:r>
      <w:r w:rsidR="004E425F">
        <w:t>ama</w:t>
      </w:r>
      <w:r w:rsidRPr="004C26A5">
        <w:t xml:space="preserve"> upisano je </w:t>
      </w:r>
      <w:proofErr w:type="spellStart"/>
      <w:r w:rsidR="004E425F">
        <w:t>razlučno</w:t>
      </w:r>
      <w:proofErr w:type="spellEnd"/>
      <w:r w:rsidR="004E425F">
        <w:t xml:space="preserve"> pravo</w:t>
      </w:r>
      <w:r w:rsidRPr="004C26A5">
        <w:t xml:space="preserve"> za korist </w:t>
      </w:r>
      <w:proofErr w:type="spellStart"/>
      <w:r w:rsidR="00B41219">
        <w:t>Addiko</w:t>
      </w:r>
      <w:proofErr w:type="spellEnd"/>
      <w:r w:rsidR="00B41219">
        <w:t xml:space="preserve"> </w:t>
      </w:r>
      <w:proofErr w:type="spellStart"/>
      <w:r w:rsidR="00B41219">
        <w:t>bank</w:t>
      </w:r>
      <w:proofErr w:type="spellEnd"/>
      <w:r w:rsidR="00B41219">
        <w:t xml:space="preserve"> d.d. i Pavo Radan iz Našica</w:t>
      </w:r>
    </w:p>
    <w:p w:rsidRDefault="004C26A5" w:rsidP="00B41219" w:rsidR="00D911B7" w:rsidRPr="00D911B7">
      <w:pPr>
        <w:jc w:val="both"/>
      </w:pPr>
      <w:r>
        <w:tab/>
      </w:r>
    </w:p>
    <w:p w:rsidRDefault="00C430DF" w:rsidP="00C430DF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>Zaključkom o prodaji utvrdit će se vrijednost nekretnina, način i uvjeti prodaje nekretnina iz točke I. ovog rješenja.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30DF" w:rsidP="004C26A5" w:rsidR="00C430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>
        <w:rPr>
          <w:rFonts w:cs="Times New Roman" w:hAnsi="Times New Roman" w:ascii="Times New Roman"/>
          <w:sz w:val="24"/>
          <w:szCs w:val="24"/>
        </w:rPr>
        <w:tab/>
      </w:r>
      <w:r w:rsidR="00D911B7" w:rsidRPr="00DC334D"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nekretnina stečajnog dužnika, navedenih pod točkom I. ovog rješenja u zemljišnim knjigama zemljišnoknjižni odjel </w:t>
      </w:r>
      <w:r w:rsidR="00B41219">
        <w:rPr>
          <w:rFonts w:cs="Times New Roman" w:hAnsi="Times New Roman" w:ascii="Times New Roman"/>
          <w:sz w:val="24"/>
          <w:szCs w:val="24"/>
        </w:rPr>
        <w:t>Našice</w:t>
      </w:r>
      <w:r w:rsidR="00D911B7" w:rsidRPr="00DC334D">
        <w:rPr>
          <w:rFonts w:cs="Times New Roman" w:hAnsi="Times New Roman" w:ascii="Times New Roman"/>
          <w:sz w:val="24"/>
          <w:szCs w:val="24"/>
        </w:rPr>
        <w:t>.</w:t>
      </w:r>
    </w:p>
    <w:p w:rsidRDefault="00C430DF" w:rsidP="00D911B7" w:rsidR="00C430DF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C430DF" w:rsidP="00D911B7" w:rsidR="00C430DF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C430DF" w:rsid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B41219">
        <w:rPr>
          <w:rFonts w:cs="Times New Roman" w:hAnsi="Times New Roman" w:ascii="Times New Roman"/>
          <w:sz w:val="24"/>
          <w:szCs w:val="24"/>
        </w:rPr>
        <w:t>16. studenog</w:t>
      </w:r>
      <w:r w:rsidR="00B63567">
        <w:rPr>
          <w:rFonts w:cs="Times New Roman" w:hAnsi="Times New Roman" w:ascii="Times New Roman"/>
          <w:sz w:val="24"/>
          <w:szCs w:val="24"/>
        </w:rPr>
        <w:t xml:space="preserve"> 2017. g. </w:t>
      </w:r>
      <w:r w:rsidRPr="00D911B7">
        <w:rPr>
          <w:rFonts w:cs="Times New Roman" w:hAnsi="Times New Roman" w:ascii="Times New Roman"/>
          <w:sz w:val="24"/>
          <w:szCs w:val="24"/>
        </w:rPr>
        <w:t>stečajn</w:t>
      </w:r>
      <w:r w:rsidR="0090747F">
        <w:rPr>
          <w:rFonts w:cs="Times New Roman" w:hAnsi="Times New Roman" w:ascii="Times New Roman"/>
          <w:sz w:val="24"/>
          <w:szCs w:val="24"/>
        </w:rPr>
        <w:t>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90747F">
        <w:rPr>
          <w:rFonts w:cs="Times New Roman" w:hAnsi="Times New Roman" w:ascii="Times New Roman"/>
          <w:sz w:val="24"/>
          <w:szCs w:val="24"/>
        </w:rPr>
        <w:t>ica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podni</w:t>
      </w:r>
      <w:r w:rsidR="0090747F">
        <w:rPr>
          <w:rFonts w:cs="Times New Roman" w:hAnsi="Times New Roman" w:ascii="Times New Roman"/>
          <w:sz w:val="24"/>
          <w:szCs w:val="24"/>
        </w:rPr>
        <w:t>jela</w:t>
      </w:r>
      <w:r w:rsidRPr="00D911B7">
        <w:rPr>
          <w:rFonts w:cs="Times New Roman" w:hAnsi="Times New Roman" w:ascii="Times New Roman"/>
          <w:sz w:val="24"/>
          <w:szCs w:val="24"/>
        </w:rPr>
        <w:t xml:space="preserve"> je prijedlog da se nekretnin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="000F5616">
        <w:rPr>
          <w:rFonts w:cs="Times New Roman" w:hAnsi="Times New Roman" w:ascii="Times New Roman"/>
          <w:sz w:val="24"/>
          <w:szCs w:val="24"/>
        </w:rPr>
        <w:t xml:space="preserve"> naveden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 točkom I. ovog rješenja, a na kojima postoji </w:t>
      </w:r>
      <w:proofErr w:type="spellStart"/>
      <w:r w:rsidRPr="00D911B7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D911B7">
        <w:rPr>
          <w:rFonts w:cs="Times New Roman" w:hAnsi="Times New Roman" w:ascii="Times New Roman"/>
          <w:sz w:val="24"/>
          <w:szCs w:val="24"/>
        </w:rPr>
        <w:t xml:space="preserve"> pravo, prodaju u stečajnom postupku uz odgovarajuću primjenu pravila o ovrsi na nekretninama, sukladno čl. </w:t>
      </w:r>
      <w:r w:rsidR="004C26A5">
        <w:rPr>
          <w:rFonts w:cs="Times New Roman" w:hAnsi="Times New Roman" w:ascii="Times New Roman"/>
          <w:sz w:val="24"/>
          <w:szCs w:val="24"/>
        </w:rPr>
        <w:t>247</w:t>
      </w:r>
      <w:r w:rsidR="000F5616">
        <w:rPr>
          <w:rFonts w:cs="Times New Roman" w:hAnsi="Times New Roman" w:ascii="Times New Roman"/>
          <w:sz w:val="24"/>
          <w:szCs w:val="24"/>
        </w:rPr>
        <w:t xml:space="preserve"> Stečajnog zakona (NN 71/15) te je odlučeno kao u izreci</w:t>
      </w:r>
      <w:r w:rsidRPr="00D911B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41219" w:rsidP="00C430DF" w:rsidR="00B4121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41219" w:rsidP="00C430DF" w:rsidR="00B4121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41219" w:rsidP="00C430DF" w:rsidR="00B4121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41219" w:rsidP="00B41219" w:rsidR="00B4121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576/16-36</w:t>
      </w:r>
    </w:p>
    <w:p w:rsidRDefault="004C26A5" w:rsidP="00C430DF" w:rsidR="004C26A5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Zaključkom o prodaji odredit će se vrijednost nekretnina, način i uvjeti prodaje sukladno čl. 247 st. 3 SZ-a.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>U Osijeku</w:t>
      </w:r>
      <w:r w:rsidR="00B41219">
        <w:rPr>
          <w:rFonts w:cs="Times New Roman" w:hAnsi="Times New Roman" w:ascii="Times New Roman"/>
          <w:sz w:val="24"/>
          <w:szCs w:val="24"/>
        </w:rPr>
        <w:t xml:space="preserve"> 1</w:t>
      </w:r>
      <w:r w:rsidR="00577EC3">
        <w:rPr>
          <w:rFonts w:cs="Times New Roman" w:hAnsi="Times New Roman" w:ascii="Times New Roman"/>
          <w:sz w:val="24"/>
          <w:szCs w:val="24"/>
        </w:rPr>
        <w:t>7</w:t>
      </w:r>
      <w:r w:rsidR="004C26A5">
        <w:rPr>
          <w:rFonts w:cs="Times New Roman" w:hAnsi="Times New Roman" w:ascii="Times New Roman"/>
          <w:sz w:val="24"/>
          <w:szCs w:val="24"/>
        </w:rPr>
        <w:t>. studenog</w:t>
      </w:r>
      <w:r w:rsidR="00D73536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B41219" w:rsidP="000F5616" w:rsidR="00B41219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B41219" w:rsidP="000F5616" w:rsidR="00B41219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 w:rsidRPr="0090747F">
      <w:pPr>
        <w:tabs>
          <w:tab w:pos="3510" w:val="left"/>
        </w:tabs>
        <w:jc w:val="both"/>
      </w:pPr>
      <w:r>
        <w:tab/>
      </w:r>
    </w:p>
    <w:p w:rsidRDefault="00C85A8F" w:rsidP="00300DED" w:rsidR="00C85A8F" w:rsidRPr="0090747F">
      <w:pPr>
        <w:pStyle w:val="Bezproreda"/>
        <w:tabs>
          <w:tab w:pos="3510" w:val="left"/>
        </w:tabs>
        <w:rPr>
          <w:rFonts w:cs="Times New Roman" w:hAnsi="Times New Roman" w:ascii="Times New Roman"/>
          <w:sz w:val="24"/>
          <w:szCs w:val="24"/>
        </w:rPr>
      </w:pPr>
      <w:r w:rsidRPr="0090747F">
        <w:rPr>
          <w:rFonts w:cs="Times New Roman" w:hAnsi="Times New Roman" w:ascii="Times New Roman"/>
          <w:sz w:val="24"/>
          <w:szCs w:val="24"/>
        </w:rPr>
        <w:t>DNA:</w:t>
      </w:r>
      <w:r w:rsidR="00300DED">
        <w:rPr>
          <w:rFonts w:cs="Times New Roman" w:hAnsi="Times New Roman" w:ascii="Times New Roman"/>
          <w:sz w:val="24"/>
          <w:szCs w:val="24"/>
        </w:rPr>
        <w:tab/>
      </w:r>
    </w:p>
    <w:p w:rsidRDefault="00C85A8F" w:rsidP="00C430DF" w:rsidR="00B63567" w:rsidRPr="00B6356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0747F">
        <w:rPr>
          <w:rFonts w:cs="Times New Roman" w:hAnsi="Times New Roman" w:ascii="Times New Roman"/>
          <w:sz w:val="24"/>
          <w:szCs w:val="24"/>
        </w:rPr>
        <w:t>1.  stečajn</w:t>
      </w:r>
      <w:r w:rsidR="0090747F" w:rsidRPr="0090747F">
        <w:rPr>
          <w:rFonts w:cs="Times New Roman" w:hAnsi="Times New Roman" w:ascii="Times New Roman"/>
          <w:sz w:val="24"/>
          <w:szCs w:val="24"/>
        </w:rPr>
        <w:t xml:space="preserve">a upraviteljica </w:t>
      </w:r>
      <w:r w:rsidR="00AC4462">
        <w:rPr>
          <w:rFonts w:cs="Times New Roman" w:hAnsi="Times New Roman" w:ascii="Times New Roman"/>
          <w:sz w:val="24"/>
          <w:szCs w:val="24"/>
        </w:rPr>
        <w:t>Kata Rašić</w:t>
      </w:r>
    </w:p>
    <w:p w:rsidRDefault="00B41219" w:rsidP="00B63567" w:rsidR="00C85A8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  <w:r w:rsidR="00B63567">
        <w:rPr>
          <w:rFonts w:hAnsi="Times New Roman" w:ascii="Times New Roman"/>
          <w:sz w:val="24"/>
          <w:szCs w:val="24"/>
        </w:rPr>
        <w:t xml:space="preserve">. </w:t>
      </w:r>
      <w:r w:rsidR="00C85A8F">
        <w:rPr>
          <w:rFonts w:hAnsi="Times New Roman" w:ascii="Times New Roman"/>
          <w:sz w:val="24"/>
          <w:szCs w:val="24"/>
        </w:rPr>
        <w:t xml:space="preserve">e-oglasna ploča suda </w:t>
      </w:r>
      <w:r w:rsidR="00CE666F">
        <w:rPr>
          <w:rFonts w:hAnsi="Times New Roman" w:ascii="Times New Roman"/>
          <w:sz w:val="24"/>
          <w:szCs w:val="24"/>
        </w:rPr>
        <w:t xml:space="preserve">uz </w:t>
      </w:r>
      <w:r w:rsidR="00B63567">
        <w:rPr>
          <w:rFonts w:hAnsi="Times New Roman" w:ascii="Times New Roman"/>
          <w:sz w:val="24"/>
          <w:szCs w:val="24"/>
        </w:rPr>
        <w:t xml:space="preserve">prijedlog </w:t>
      </w:r>
      <w:r w:rsidR="00CE666F">
        <w:rPr>
          <w:rFonts w:hAnsi="Times New Roman" w:ascii="Times New Roman"/>
          <w:sz w:val="24"/>
          <w:szCs w:val="24"/>
        </w:rPr>
        <w:t xml:space="preserve">st. uprav. od </w:t>
      </w:r>
      <w:r>
        <w:rPr>
          <w:rFonts w:hAnsi="Times New Roman" w:ascii="Times New Roman"/>
          <w:sz w:val="24"/>
          <w:szCs w:val="24"/>
        </w:rPr>
        <w:t>16.11.</w:t>
      </w:r>
      <w:r w:rsidR="00B63567">
        <w:rPr>
          <w:rFonts w:hAnsi="Times New Roman" w:ascii="Times New Roman"/>
          <w:sz w:val="24"/>
          <w:szCs w:val="24"/>
        </w:rPr>
        <w:t xml:space="preserve">2017. g. </w:t>
      </w:r>
      <w:r w:rsidR="00C430DF">
        <w:rPr>
          <w:rFonts w:hAnsi="Times New Roman" w:ascii="Times New Roman"/>
          <w:sz w:val="24"/>
          <w:szCs w:val="24"/>
        </w:rPr>
        <w:t xml:space="preserve">(str. </w:t>
      </w:r>
      <w:r>
        <w:rPr>
          <w:rFonts w:hAnsi="Times New Roman" w:ascii="Times New Roman"/>
          <w:sz w:val="24"/>
          <w:szCs w:val="24"/>
        </w:rPr>
        <w:t>259</w:t>
      </w:r>
      <w:r w:rsidR="00C430DF">
        <w:rPr>
          <w:rFonts w:hAnsi="Times New Roman" w:ascii="Times New Roman"/>
          <w:sz w:val="24"/>
          <w:szCs w:val="24"/>
        </w:rPr>
        <w:t xml:space="preserve"> spisa)</w:t>
      </w:r>
    </w:p>
    <w:p w:rsidRDefault="00B41219" w:rsidP="00C85A8F" w:rsidR="00DC334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</w:t>
      </w:r>
      <w:r w:rsidR="00DC334D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DC334D">
        <w:rPr>
          <w:rFonts w:hAnsi="Times New Roman" w:ascii="Times New Roman"/>
          <w:sz w:val="24"/>
          <w:szCs w:val="24"/>
        </w:rPr>
        <w:t>zk</w:t>
      </w:r>
      <w:proofErr w:type="spellEnd"/>
      <w:r w:rsidR="00DC334D">
        <w:rPr>
          <w:rFonts w:hAnsi="Times New Roman" w:ascii="Times New Roman"/>
          <w:sz w:val="24"/>
          <w:szCs w:val="24"/>
        </w:rPr>
        <w:t xml:space="preserve">. odjel </w:t>
      </w:r>
      <w:r>
        <w:rPr>
          <w:rFonts w:hAnsi="Times New Roman" w:ascii="Times New Roman"/>
          <w:sz w:val="24"/>
          <w:szCs w:val="24"/>
        </w:rPr>
        <w:t>Našice</w:t>
      </w:r>
      <w:r w:rsidR="00DC334D">
        <w:rPr>
          <w:rFonts w:hAnsi="Times New Roman" w:ascii="Times New Roman"/>
          <w:sz w:val="24"/>
          <w:szCs w:val="24"/>
        </w:rPr>
        <w:t xml:space="preserve"> – nakon pravomoćnosti</w:t>
      </w:r>
    </w:p>
    <w:p w:rsidRDefault="00B41219" w:rsidP="004C26A5" w:rsidR="00C85A8F">
      <w:pPr>
        <w:pStyle w:val="Bezproreda"/>
        <w:tabs>
          <w:tab w:pos="150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</w:t>
      </w:r>
      <w:r w:rsidR="00C85A8F">
        <w:rPr>
          <w:rFonts w:hAnsi="Times New Roman" w:ascii="Times New Roman"/>
          <w:sz w:val="24"/>
          <w:szCs w:val="24"/>
        </w:rPr>
        <w:t>. K-</w:t>
      </w:r>
      <w:r>
        <w:rPr>
          <w:rFonts w:hAnsi="Times New Roman" w:ascii="Times New Roman"/>
          <w:sz w:val="24"/>
          <w:szCs w:val="24"/>
        </w:rPr>
        <w:t>1</w:t>
      </w:r>
      <w:r w:rsidR="00AC4462">
        <w:rPr>
          <w:rFonts w:hAnsi="Times New Roman" w:ascii="Times New Roman"/>
          <w:sz w:val="24"/>
          <w:szCs w:val="24"/>
        </w:rPr>
        <w:t>7</w:t>
      </w:r>
      <w:r w:rsidR="004C26A5">
        <w:rPr>
          <w:rFonts w:hAnsi="Times New Roman" w:ascii="Times New Roman"/>
          <w:sz w:val="24"/>
          <w:szCs w:val="24"/>
        </w:rPr>
        <w:t>.12.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043FB4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C77" w:rsidP="000F5616" w:rsidR="00567C77">
      <w:r>
        <w:separator/>
      </w:r>
    </w:p>
  </w:endnote>
  <w:endnote w:id="0" w:type="continuationSeparator">
    <w:p w:rsidRDefault="00567C77" w:rsidP="000F5616" w:rsidR="00567C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C77" w:rsidP="000F5616" w:rsidR="00567C77">
      <w:r>
        <w:separator/>
      </w:r>
    </w:p>
  </w:footnote>
  <w:footnote w:id="0" w:type="continuationSeparator">
    <w:p w:rsidRDefault="00567C77" w:rsidP="000F5616" w:rsidR="00567C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3FB4">
          <w:rPr>
            <w:noProof/>
          </w:rPr>
          <w:t>1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20614A"/>
    <w:multiLevelType w:val="hybridMultilevel"/>
    <w:tmpl w:val="3F040184"/>
    <w:lvl w:tplc="A984D1CC" w:ilvl="0">
      <w:start w:val="8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1DD2448E"/>
    <w:multiLevelType w:val="hybridMultilevel"/>
    <w:tmpl w:val="7F0E9FCE"/>
    <w:lvl w:tplc="332ED952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241F628A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C54BD4"/>
    <w:multiLevelType w:val="hybridMultilevel"/>
    <w:tmpl w:val="6602DCA0"/>
    <w:lvl w:tplc="EA7C4E68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4432C54"/>
    <w:multiLevelType w:val="hybridMultilevel"/>
    <w:tmpl w:val="72DCDDDC"/>
    <w:lvl w:tplc="C770CEBA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10">
    <w:nsid w:val="49D95674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0CA167E"/>
    <w:multiLevelType w:val="hybridMultilevel"/>
    <w:tmpl w:val="7F0E9FCE"/>
    <w:lvl w:tplc="332ED952" w:ilvl="0">
      <w:start w:val="1"/>
      <w:numFmt w:val="decimal"/>
      <w:lvlText w:val="%1."/>
      <w:lvlJc w:val="left"/>
      <w:pPr>
        <w:ind w:hanging="360" w:left="1211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2">
    <w:nsid w:val="629E1AD0"/>
    <w:multiLevelType w:val="hybridMultilevel"/>
    <w:tmpl w:val="71EA9AC2"/>
    <w:lvl w:tplc="540A893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1"/>
  </w:num>
  <w:num w:numId="7">
    <w:abstractNumId w:val="12"/>
  </w:num>
  <w:num w:numId="8">
    <w:abstractNumId w:val="4"/>
  </w:num>
  <w:num w:numId="9">
    <w:abstractNumId w:val="10"/>
  </w:num>
  <w:num w:numId="10">
    <w:abstractNumId w:val="5"/>
  </w:num>
  <w:num w:numId="11">
    <w:abstractNumId w:val="6"/>
  </w:num>
  <w:num w:numId="12">
    <w:abstractNumId w:val="11"/>
  </w:num>
  <w:num w:numId="13">
    <w:abstractNumId w:val="3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11587"/>
    <w:rsid w:val="00012C31"/>
    <w:rsid w:val="000340D3"/>
    <w:rsid w:val="00043BF5"/>
    <w:rsid w:val="00043FB4"/>
    <w:rsid w:val="000F5616"/>
    <w:rsid w:val="0014644E"/>
    <w:rsid w:val="002756C9"/>
    <w:rsid w:val="00282C7B"/>
    <w:rsid w:val="00300DED"/>
    <w:rsid w:val="00345FED"/>
    <w:rsid w:val="003D333A"/>
    <w:rsid w:val="004944A1"/>
    <w:rsid w:val="004C26A5"/>
    <w:rsid w:val="004C49E9"/>
    <w:rsid w:val="004E425F"/>
    <w:rsid w:val="00505487"/>
    <w:rsid w:val="00547936"/>
    <w:rsid w:val="00567C77"/>
    <w:rsid w:val="005764FF"/>
    <w:rsid w:val="00577EC3"/>
    <w:rsid w:val="005A07F2"/>
    <w:rsid w:val="005E60C7"/>
    <w:rsid w:val="006F3A01"/>
    <w:rsid w:val="007523D8"/>
    <w:rsid w:val="007F308F"/>
    <w:rsid w:val="008C444A"/>
    <w:rsid w:val="0090747F"/>
    <w:rsid w:val="009C068D"/>
    <w:rsid w:val="00A15F6A"/>
    <w:rsid w:val="00A57F13"/>
    <w:rsid w:val="00A73B42"/>
    <w:rsid w:val="00AC4462"/>
    <w:rsid w:val="00B14A26"/>
    <w:rsid w:val="00B2529F"/>
    <w:rsid w:val="00B35539"/>
    <w:rsid w:val="00B41219"/>
    <w:rsid w:val="00B63567"/>
    <w:rsid w:val="00B666B2"/>
    <w:rsid w:val="00C34E59"/>
    <w:rsid w:val="00C430DF"/>
    <w:rsid w:val="00C85A8F"/>
    <w:rsid w:val="00CD2F86"/>
    <w:rsid w:val="00CE666F"/>
    <w:rsid w:val="00D11EE2"/>
    <w:rsid w:val="00D32815"/>
    <w:rsid w:val="00D73536"/>
    <w:rsid w:val="00D911B7"/>
    <w:rsid w:val="00DB319F"/>
    <w:rsid w:val="00DC334D"/>
    <w:rsid w:val="00DF2793"/>
    <w:rsid w:val="00E5763B"/>
    <w:rsid w:val="00EE6694"/>
    <w:rsid w:val="00F0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3F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3F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FB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F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F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3F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3F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FB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F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F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444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25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St-576/2016</izvorni_sadrzaj>
    <derivirana_varijabla naziv="DomainObject.Predmet.OznakaBroj_1">St-576/2016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GRAĐEVINAR d. o. o. za građevinarstvo i trgovinu</izvorni_sadrzaj>
    <derivirana_varijabla naziv="DomainObject.Predmet.ProtustrankaFormated_1">  GRAĐEVINAR d. o. o. za građevinarstvo i trgovinu</derivirana_varijabla>
  </DomainObject.Predmet.ProtustrankaFormated>
  <DomainObject.Predmet.ProtustrankaFormatedOIB>
    <izvorni_sadrzaj>  GRAĐEVINAR d. o. o. za građevinarstvo i trgovinu, OIB 22392150381</izvorni_sadrzaj>
    <derivirana_varijabla naziv="DomainObject.Predmet.ProtustrankaFormatedOIB_1">  GRAĐEVINAR d. o. o. za građevinarstvo i trgovinu, OIB 22392150381</derivirana_varijabla>
  </DomainObject.Predmet.ProtustrankaFormatedOIB>
  <DomainObject.Predmet.ProtustrankaFormatedWithAdress>
    <izvorni_sadrzaj> GRAĐEVINAR d. o. o. za građevinarstvo i trgovinu, Pejačevićev Trg 15, 31500 Našice</izvorni_sadrzaj>
    <derivirana_varijabla naziv="DomainObject.Predmet.ProtustrankaFormatedWithAdress_1"> GRAĐEVINAR d. o. o. za građevinarstvo i trgovinu, Pejačevićev Trg 15, 31500 Našice</derivirana_varijabla>
  </DomainObject.Predmet.ProtustrankaFormatedWithAdress>
  <DomainObject.Predmet.ProtustrankaFormatedWithAdressOIB>
    <izvorni_sadrzaj> GRAĐEVINAR d. o. o. za građevinarstvo i trgovinu, OIB 22392150381, Pejačevićev Trg 15, 31500 Našice</izvorni_sadrzaj>
    <derivirana_varijabla naziv="DomainObject.Predmet.ProtustrankaFormatedWithAdressOIB_1"> GRAĐEVINAR d. o. o. za građevinarstvo i trgovinu, OIB 22392150381, Pejačevićev Trg 15, 31500 Našice</derivirana_varijabla>
  </DomainObject.Predmet.ProtustrankaFormatedWithAdressOIB>
  <DomainObject.Predmet.ProtustrankaWithAdress>
    <izvorni_sadrzaj>GRAĐEVINAR d. o. o. za građevinarstvo i trgovinu Pejačevićev Trg 15, 31500 Našice</izvorni_sadrzaj>
    <derivirana_varijabla naziv="DomainObject.Predmet.ProtustrankaWithAdress_1">GRAĐEVINAR d. o. o. za građevinarstvo i trgovinu Pejačevićev Trg 15, 31500 Našice</derivirana_varijabla>
  </DomainObject.Predmet.ProtustrankaWithAdress>
  <DomainObject.Predmet.ProtustrankaWithAdressOIB>
    <izvorni_sadrzaj>GRAĐEVINAR d. o. o. za građevinarstvo i trgovinu, OIB 22392150381, Pejačevićev Trg 15, 31500 Našice</izvorni_sadrzaj>
    <derivirana_varijabla naziv="DomainObject.Predmet.ProtustrankaWithAdressOIB_1">GRAĐEVINAR d. o. o. za građevinarstvo i trgovinu, OIB 22392150381, Pejačevićev Trg 15, 31500 Našice</derivirana_varijabla>
  </DomainObject.Predmet.ProtustrankaWithAdressOIB>
  <DomainObject.Predmet.ProtustrankaNazivFormated>
    <izvorni_sadrzaj>GRAĐEVINAR d. o. o. za građevinarstvo i trgovinu</izvorni_sadrzaj>
    <derivirana_varijabla naziv="DomainObject.Predmet.ProtustrankaNazivFormated_1">GRAĐEVINAR d. o. o. za građevinarstvo i trgovinu</derivirana_varijabla>
  </DomainObject.Predmet.ProtustrankaNazivFormated>
  <DomainObject.Predmet.ProtustrankaNazivFormatedOIB>
    <izvorni_sadrzaj>GRAĐEVINAR d. o. o. za građevinarstvo i trgovinu, OIB 22392150381</izvorni_sadrzaj>
    <derivirana_varijabla naziv="DomainObject.Predmet.ProtustrankaNazivFormatedOIB_1">GRAĐEVINAR d. o. o. za građevinarstvo i trgovinu, OIB 22392150381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GRAĐEVINAR d. o. o. za građevinarstvo i trgovinu</item>
    </izvorni_sadrzaj>
    <derivirana_varijabla naziv="DomainObject.Predmet.ProtuStrankaListFormated_1">
      <item>GRAĐEVINAR d. o. o. za građevinarstvo i trgovinu</item>
    </derivirana_varijabla>
  </DomainObject.Predmet.ProtuStrankaListFormated>
  <DomainObject.Predmet.ProtuStrankaListFormatedOIB>
    <izvorni_sadrzaj>
      <item>GRAĐEVINAR d. o. o. za građevinarstvo i trgovinu, OIB 22392150381</item>
    </izvorni_sadrzaj>
    <derivirana_varijabla naziv="DomainObject.Predmet.ProtuStrankaListFormatedOIB_1">
      <item>GRAĐEVINAR d. o. o. za građevinarstvo i trgovinu, OIB 22392150381</item>
    </derivirana_varijabla>
  </DomainObject.Predmet.ProtuStrankaListFormatedOIB>
  <DomainObject.Predmet.ProtuStrankaListFormatedWithAdress>
    <izvorni_sadrzaj>
      <item>GRAĐEVINAR d. o. o. za građevinarstvo i trgovinu, Pejačevićev Trg 15, 31500 Našice</item>
    </izvorni_sadrzaj>
    <derivirana_varijabla naziv="DomainObject.Predmet.ProtuStrankaListFormatedWithAdress_1">
      <item>GRAĐEVINAR d. o. o. za građevinarstvo i trgovinu, Pejačevićev Trg 15, 31500 Našice</item>
    </derivirana_varijabla>
  </DomainObject.Predmet.ProtuStrankaListFormatedWithAdress>
  <DomainObject.Predmet.ProtuStrankaListFormatedWithAdressOIB>
    <izvorni_sadrzaj>
      <item>GRAĐEVINAR d. o. o. za građevinarstvo i trgovinu, OIB 22392150381, Pejačevićev Trg 15, 31500 Našice</item>
    </izvorni_sadrzaj>
    <derivirana_varijabla naziv="DomainObject.Predmet.ProtuStrankaListFormatedWithAdressOIB_1">
      <item>GRAĐEVINAR d. o. o. za građevinarstvo i trgovinu, OIB 22392150381, Pejačevićev Trg 15, 31500 Našice</item>
    </derivirana_varijabla>
  </DomainObject.Predmet.ProtuStrankaListFormatedWithAdressOIB>
  <DomainObject.Predmet.ProtuStrankaListNazivFormated>
    <izvorni_sadrzaj>
      <item>GRAĐEVINAR d. o. o. za građevinarstvo i trgovinu</item>
    </izvorni_sadrzaj>
    <derivirana_varijabla naziv="DomainObject.Predmet.ProtuStrankaListNazivFormated_1">
      <item>GRAĐEVINAR d. o. o. za građevinarstvo i trgovinu</item>
    </derivirana_varijabla>
  </DomainObject.Predmet.ProtuStrankaListNazivFormated>
  <DomainObject.Predmet.ProtuStrankaListNazivFormatedOIB>
    <izvorni_sadrzaj>
      <item>GRAĐEVINAR d. o. o. za građevinarstvo i trgovinu, OIB 22392150381</item>
    </izvorni_sadrzaj>
    <derivirana_varijabla naziv="DomainObject.Predmet.ProtuStrankaListNazivFormatedOIB_1">
      <item>GRAĐEVINAR d. o. o. za građevinarstvo i trgovinu, OIB 22392150381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GRAĐEVINAR d. o. o. za građevinarstvo i trgovinu</izvorni_sadrzaj>
    <derivirana_varijabla naziv="DomainObject.Predmet.ProtustrankaIDrugi_1">GRAĐEVINAR d. o. o.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GRAĐEVINAR d. o. o. za građevinarstvo i trgovinu, OIB 22392150381, Pejačevićev Trg 15, 31500 Našice</izvorni_sadrzaj>
    <derivirana_varijabla naziv="DomainObject.Predmet.ProtustrankaIDrugiAdressOIB_1">GRAĐEVINAR d. o. o. za građevinarstvo i trgovinu, OIB 22392150381, Pejačevićev Trg 15,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GRAĐEVINAR d. o. o. za građevinarstvo i trgovinu</item>
    </izvorni_sadrzaj>
    <derivirana_varijabla naziv="DomainObject.Predmet.SudioniciListNaziv_1">
      <item>FINA RC OSIJEK</item>
      <item>GRAĐEVINAR d. o. o. za građevinarstvo i trgovinu</item>
    </derivirana_varijabla>
  </DomainObject.Predmet.SudioniciListNaziv>
  <DomainObject.Predmet.SudioniciListAdressOIB>
    <izvorni_sadrzaj>
      <item>FINA RC OSIJEK, OIB 85821130368</item>
      <item>GRAĐEVINAR d. o. o. za građevinarstvo i trgovinu, OIB 22392150381, Pejačevićev Trg 15,31500 Našice</item>
    </izvorni_sadrzaj>
    <derivirana_varijabla naziv="DomainObject.Predmet.SudioniciListAdressOIB_1">
      <item>FINA RC OSIJEK, OIB 85821130368</item>
      <item>GRAĐEVINAR d. o. o. za građevinarstvo i trgovinu, OIB 22392150381, Pejačevićev Trg 15,31500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22392150381</item>
    </izvorni_sadrzaj>
    <derivirana_varijabla naziv="DomainObject.Predmet.SudioniciListNazivOIB_1">
      <item>, OIB 85821130368</item>
      <item>, OIB 22392150381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370</properties:Words>
  <properties:Characters>1914</properties:Characters>
  <properties:Lines>101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2017-11-17T12:58:00Z</dcterms:created>
  <dc:creator>Danijela Sekulić</dc:creator>
  <cp:lastModifiedBy>Danijela Sekulić</cp:lastModifiedBy>
  <cp:lastPrinted>2017-11-17T12:57:00Z</cp:lastPrinted>
  <dcterms:modified xmlns:xsi="http://www.w3.org/2001/XMLSchema-instance" xsi:type="dcterms:W3CDTF">2017-11-17T12:59:00Z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