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4a93" w14:paraId="b2b4a93" w:rsidRDefault="00D3740D" w:rsidP="00D3740D" w:rsidR="00000C51">
      <w:pPr>
        <w15:collapsed w:val="false"/>
      </w:pPr>
      <w:bookmarkStart w:name="_GoBack" w:id="0"/>
      <w:bookmarkEnd w:id="0"/>
      <w:r w:rsidRPr="00000C51">
        <w:t xml:space="preserve">  </w:t>
      </w:r>
      <w:r w:rsidR="00000C51"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0C51" w:rsidP="00D3740D" w:rsidR="00D3740D" w:rsidRPr="00000C51">
      <w:r>
        <w:t xml:space="preserve">  </w:t>
      </w:r>
      <w:r w:rsidR="00D3740D" w:rsidRPr="00000C51">
        <w:t xml:space="preserve"> REPUBLIKA HRVATSKA </w:t>
      </w:r>
    </w:p>
    <w:p w:rsidRDefault="00D3740D" w:rsidP="00D3740D" w:rsidR="00D3740D" w:rsidRPr="00000C51">
      <w:r w:rsidRPr="00000C51">
        <w:t xml:space="preserve">TRGOVAČKI SUD U ZAGREBU </w:t>
      </w:r>
      <w:r w:rsidRPr="00000C51">
        <w:tab/>
      </w:r>
      <w:r w:rsidRPr="00000C51">
        <w:tab/>
      </w:r>
      <w:r w:rsidRPr="00000C51">
        <w:tab/>
      </w:r>
      <w:r w:rsidRPr="00000C51">
        <w:tab/>
      </w:r>
    </w:p>
    <w:p w:rsidRDefault="00D3740D" w:rsidP="00D3740D" w:rsidR="00D3740D" w:rsidRPr="00000C51">
      <w:r w:rsidRPr="00000C51">
        <w:t>Zagreb, Amruševa 2/II</w:t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  <w:t>31-ST-</w:t>
      </w:r>
      <w:r w:rsidR="00385F2F" w:rsidRPr="00000C51">
        <w:t>840/14</w:t>
      </w:r>
      <w:r w:rsidR="00A333DE" w:rsidRPr="00000C51">
        <w:t>-51</w:t>
      </w:r>
    </w:p>
    <w:p w:rsidRDefault="00D3740D" w:rsidP="00D3740D" w:rsidR="00D3740D" w:rsidRPr="00000C51"/>
    <w:p w:rsidRDefault="00D3740D" w:rsidP="00D3740D" w:rsidR="00D3740D" w:rsidRPr="00000C51">
      <w:pPr>
        <w:jc w:val="center"/>
      </w:pPr>
      <w:r w:rsidRPr="00000C51">
        <w:t>R E P U B L I K A   H R V AT S K A</w:t>
      </w:r>
    </w:p>
    <w:p w:rsidRDefault="00D3740D" w:rsidP="00D3740D" w:rsidR="00D3740D" w:rsidRPr="00000C51">
      <w:pPr>
        <w:jc w:val="center"/>
      </w:pPr>
      <w:r w:rsidRPr="00000C51">
        <w:t xml:space="preserve">R J E Š E N J E </w:t>
      </w:r>
    </w:p>
    <w:p w:rsidRDefault="00D3740D" w:rsidP="00D3740D" w:rsidR="00D3740D" w:rsidRPr="00000C51">
      <w:pPr>
        <w:jc w:val="center"/>
      </w:pPr>
    </w:p>
    <w:p w:rsidRDefault="00D3740D" w:rsidP="00D3740D" w:rsidR="00D3740D" w:rsidRPr="00000C51">
      <w:r w:rsidRPr="00000C51">
        <w:tab/>
        <w:t xml:space="preserve">TRGOVAČKI SUD U ZAGREBU po stečajnom sucu Nadi Kraljić  u stečajnom predmetu stečajnog dužnika </w:t>
      </w:r>
      <w:r w:rsidR="00516736" w:rsidRPr="00000C51">
        <w:t xml:space="preserve">ATM d.o.o. – u stečaju, Zagreb, Slavonska Avenija 22 e, MBS:080395769, OIB:40434505933  </w:t>
      </w:r>
      <w:r w:rsidRPr="00000C51">
        <w:t>nakon održanog</w:t>
      </w:r>
      <w:r w:rsidR="00A333DE" w:rsidRPr="00000C51">
        <w:t xml:space="preserve"> posebnog</w:t>
      </w:r>
      <w:r w:rsidRPr="00000C51">
        <w:t xml:space="preserve"> ispitnog ročišta dana </w:t>
      </w:r>
      <w:r w:rsidR="00A333DE" w:rsidRPr="00000C51">
        <w:t>26. studenog 2015. godine</w:t>
      </w:r>
    </w:p>
    <w:p w:rsidRDefault="00D3740D" w:rsidP="00D3740D" w:rsidR="00D3740D" w:rsidRPr="00000C51">
      <w:pPr>
        <w:jc w:val="center"/>
      </w:pPr>
      <w:r w:rsidRPr="00000C51">
        <w:t xml:space="preserve">r i j e š i o    j e </w:t>
      </w:r>
    </w:p>
    <w:p w:rsidRDefault="00D3740D" w:rsidP="00D3740D" w:rsidR="00D3740D" w:rsidRPr="00000C51">
      <w:pPr>
        <w:jc w:val="both"/>
      </w:pPr>
    </w:p>
    <w:p w:rsidRDefault="00A333DE" w:rsidP="00A333DE" w:rsidR="00A333DE" w:rsidRPr="00000C51">
      <w:pPr>
        <w:ind w:firstLine="708"/>
        <w:jc w:val="both"/>
      </w:pPr>
      <w:r w:rsidRPr="00000C51">
        <w:t>I</w:t>
      </w:r>
      <w:r w:rsidRPr="00000C51">
        <w:tab/>
        <w:t xml:space="preserve">UTVRĐENE TRAŽBINE VJEROVNIKA PRVOG  VIŠEG ISPLATNOG REDA </w:t>
      </w:r>
    </w:p>
    <w:p w:rsidRDefault="00A333DE" w:rsidP="00A333DE" w:rsidR="00A333DE" w:rsidRPr="00000C51">
      <w:pPr>
        <w:jc w:val="both"/>
      </w:pPr>
      <w:r w:rsidRPr="00000C51">
        <w:t>Red. Broj</w:t>
      </w:r>
      <w:r w:rsidRPr="00000C51">
        <w:tab/>
        <w:t xml:space="preserve">NAZIV I ADRESA </w:t>
      </w:r>
      <w:r w:rsidRPr="00000C51">
        <w:tab/>
        <w:t xml:space="preserve">                                           PRIJAVLJENO   PRIZNATO</w:t>
      </w:r>
    </w:p>
    <w:p w:rsidRDefault="00A333DE" w:rsidP="00A333DE" w:rsidR="00A333DE" w:rsidRPr="00000C51">
      <w:pPr>
        <w:jc w:val="both"/>
      </w:pPr>
      <w:r w:rsidRPr="00000C51">
        <w:t>Br. Prijave</w:t>
      </w:r>
      <w:r w:rsidRPr="00000C51">
        <w:tab/>
        <w:t xml:space="preserve">  VJEROVNIKA </w:t>
      </w:r>
    </w:p>
    <w:p w:rsidRDefault="00A333DE" w:rsidP="00A333DE" w:rsidR="00A333DE" w:rsidRPr="00000C51">
      <w:pPr>
        <w:jc w:val="both"/>
      </w:pP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t xml:space="preserve">01.   </w:t>
      </w:r>
      <w:r w:rsidRPr="00000C51">
        <w:tab/>
      </w:r>
      <w:r w:rsidRPr="00000C51">
        <w:tab/>
      </w:r>
      <w:r w:rsidRPr="00000C51">
        <w:rPr>
          <w:color w:val="000000"/>
        </w:rPr>
        <w:t xml:space="preserve">GAGIĆ NIKOLA, Zagreb, Hinka Wuertha 4,                                    </w:t>
      </w:r>
    </w:p>
    <w:p w:rsidRDefault="00A333DE" w:rsidP="00A333DE" w:rsidR="00A333DE" w:rsidRPr="00000C51">
      <w:pPr>
        <w:ind w:firstLine="708" w:left="708"/>
        <w:jc w:val="both"/>
        <w:rPr>
          <w:bCs/>
        </w:rPr>
      </w:pPr>
      <w:r w:rsidRPr="00000C51">
        <w:rPr>
          <w:color w:val="000000"/>
        </w:rPr>
        <w:t xml:space="preserve">OIB:  40818200965   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bCs/>
        </w:rPr>
        <w:t>12.585,81</w:t>
      </w:r>
      <w:r w:rsidRPr="00000C51">
        <w:rPr>
          <w:bCs/>
        </w:rPr>
        <w:tab/>
        <w:t>12.585,81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color w:val="000000"/>
        </w:rPr>
        <w:t>02.</w:t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KINK VLATKA, Zaprešić, Mokrička 33, </w:t>
      </w:r>
    </w:p>
    <w:p w:rsidRDefault="00A333DE" w:rsidP="00A333DE" w:rsidR="00A333DE" w:rsidRPr="00000C51">
      <w:pPr>
        <w:ind w:firstLine="708" w:left="708"/>
        <w:jc w:val="both"/>
        <w:rPr>
          <w:bCs/>
        </w:rPr>
      </w:pPr>
      <w:r w:rsidRPr="00000C51">
        <w:rPr>
          <w:color w:val="000000"/>
        </w:rPr>
        <w:t>OIB:  90502254422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  </w:t>
      </w:r>
      <w:r w:rsidRPr="00000C51">
        <w:rPr>
          <w:bCs/>
        </w:rPr>
        <w:t>6.121,03</w:t>
      </w:r>
      <w:r w:rsidRPr="00000C51">
        <w:rPr>
          <w:bCs/>
        </w:rPr>
        <w:tab/>
        <w:t xml:space="preserve">  6.121,03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color w:val="000000"/>
        </w:rPr>
        <w:t>03.</w:t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MALEC VLADIMIR, Šćitarjevo, Obrezina, </w:t>
      </w:r>
    </w:p>
    <w:p w:rsidRDefault="00A333DE" w:rsidP="00A333DE" w:rsidR="00A333DE" w:rsidRPr="00000C51">
      <w:pPr>
        <w:ind w:left="1416"/>
        <w:jc w:val="both"/>
        <w:rPr>
          <w:bCs/>
        </w:rPr>
      </w:pPr>
      <w:r w:rsidRPr="00000C51">
        <w:rPr>
          <w:color w:val="000000"/>
        </w:rPr>
        <w:t>Obrezina 44,  OIB:  58680176346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bCs/>
        </w:rPr>
        <w:t>10.542,58</w:t>
      </w:r>
      <w:r w:rsidRPr="00000C51">
        <w:rPr>
          <w:bCs/>
        </w:rPr>
        <w:tab/>
        <w:t>10.542,58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bCs/>
        </w:rPr>
        <w:t>04.</w:t>
      </w:r>
      <w:r w:rsidRPr="00000C51">
        <w:rPr>
          <w:bCs/>
        </w:rPr>
        <w:tab/>
      </w:r>
      <w:r w:rsidRPr="00000C51">
        <w:rPr>
          <w:bCs/>
        </w:rPr>
        <w:tab/>
      </w:r>
      <w:r w:rsidRPr="00000C51">
        <w:rPr>
          <w:color w:val="000000"/>
        </w:rPr>
        <w:t xml:space="preserve">PERCELA DRAGUTIN, Dubravica, </w:t>
      </w:r>
    </w:p>
    <w:p w:rsidRDefault="00A333DE" w:rsidP="00A333DE" w:rsidR="00A333DE" w:rsidRPr="00000C51">
      <w:pPr>
        <w:ind w:firstLine="708" w:left="708"/>
        <w:jc w:val="both"/>
        <w:rPr>
          <w:color w:val="000000"/>
        </w:rPr>
      </w:pPr>
      <w:r w:rsidRPr="00000C51">
        <w:rPr>
          <w:color w:val="000000"/>
        </w:rPr>
        <w:t>Bobovec Rozganski, Odvojak Zagrebačke 7 B,</w:t>
      </w:r>
    </w:p>
    <w:p w:rsidRDefault="00A333DE" w:rsidP="00A333DE" w:rsidR="00A333DE" w:rsidRPr="00000C51">
      <w:pPr>
        <w:ind w:firstLine="708" w:left="708"/>
        <w:jc w:val="both"/>
        <w:rPr>
          <w:bCs/>
        </w:rPr>
      </w:pPr>
      <w:r w:rsidRPr="00000C51">
        <w:rPr>
          <w:color w:val="000000"/>
        </w:rPr>
        <w:t>OIB:  70317119628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bCs/>
        </w:rPr>
        <w:t>10.801,86</w:t>
      </w:r>
      <w:r w:rsidRPr="00000C51">
        <w:rPr>
          <w:bCs/>
        </w:rPr>
        <w:tab/>
        <w:t>10.801,86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color w:val="000000"/>
        </w:rPr>
        <w:t>05.</w:t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TOPLAK MARIJAN, Zagreb, Visočićka 28,                                  </w:t>
      </w:r>
    </w:p>
    <w:p w:rsidRDefault="00A333DE" w:rsidP="00A333DE" w:rsidR="00A333DE" w:rsidRPr="00000C51">
      <w:pPr>
        <w:ind w:firstLine="708" w:left="708"/>
        <w:jc w:val="both"/>
      </w:pPr>
      <w:r w:rsidRPr="00000C51">
        <w:rPr>
          <w:color w:val="000000"/>
        </w:rPr>
        <w:t xml:space="preserve"> OIB:  28189697145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t>6.680,72</w:t>
      </w:r>
      <w:r w:rsidRPr="00000C51">
        <w:tab/>
      </w:r>
      <w:r w:rsidR="00000C51">
        <w:t xml:space="preserve">  </w:t>
      </w:r>
      <w:r w:rsidRPr="00000C51">
        <w:t>6.680,72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color w:val="000000"/>
        </w:rPr>
        <w:t>06.</w:t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TRUDNIKOV MLADEN, Zagreb, </w:t>
      </w:r>
    </w:p>
    <w:p w:rsidRDefault="00A333DE" w:rsidP="00A333DE" w:rsidR="00A333DE" w:rsidRPr="00000C51">
      <w:pPr>
        <w:ind w:firstLine="708" w:left="708"/>
        <w:jc w:val="both"/>
        <w:rPr>
          <w:bCs/>
        </w:rPr>
      </w:pPr>
      <w:r w:rsidRPr="00000C51">
        <w:rPr>
          <w:color w:val="000000"/>
        </w:rPr>
        <w:t>Božidara Magovca 3/4, OIB:  28376542717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bCs/>
        </w:rPr>
        <w:t>9.119,56</w:t>
      </w:r>
      <w:r w:rsidRPr="00000C51">
        <w:rPr>
          <w:bCs/>
        </w:rPr>
        <w:tab/>
      </w:r>
      <w:r w:rsidR="00000C51">
        <w:rPr>
          <w:bCs/>
        </w:rPr>
        <w:t xml:space="preserve">  </w:t>
      </w:r>
      <w:r w:rsidRPr="00000C51">
        <w:rPr>
          <w:bCs/>
        </w:rPr>
        <w:t>9.119,56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bCs/>
        </w:rPr>
        <w:t>07.</w:t>
      </w:r>
      <w:r w:rsidRPr="00000C51">
        <w:rPr>
          <w:bCs/>
        </w:rPr>
        <w:tab/>
      </w:r>
      <w:r w:rsidRPr="00000C51">
        <w:rPr>
          <w:bCs/>
        </w:rPr>
        <w:tab/>
      </w:r>
      <w:r w:rsidRPr="00000C51">
        <w:rPr>
          <w:color w:val="000000"/>
        </w:rPr>
        <w:t>VLAŠIĆ FERDO, Zagreb, V. Poljanice 10,</w:t>
      </w:r>
    </w:p>
    <w:p w:rsidRDefault="00A333DE" w:rsidP="00A333DE" w:rsidR="00A333DE">
      <w:pPr>
        <w:ind w:left="1416"/>
        <w:jc w:val="both"/>
        <w:rPr>
          <w:bCs/>
        </w:rPr>
      </w:pPr>
      <w:r w:rsidRPr="00000C51">
        <w:rPr>
          <w:color w:val="000000"/>
        </w:rPr>
        <w:t xml:space="preserve"> OIB:  16467628423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          </w:t>
      </w:r>
      <w:r w:rsidRPr="00000C51">
        <w:rPr>
          <w:bCs/>
        </w:rPr>
        <w:t xml:space="preserve">12.749,59       </w:t>
      </w:r>
      <w:r w:rsidR="00000C51">
        <w:rPr>
          <w:bCs/>
        </w:rPr>
        <w:t xml:space="preserve"> </w:t>
      </w:r>
      <w:r w:rsidRPr="00000C51">
        <w:rPr>
          <w:bCs/>
        </w:rPr>
        <w:t>12.749,59</w:t>
      </w:r>
    </w:p>
    <w:p w:rsidRDefault="008B086E" w:rsidP="008B086E" w:rsidR="008B086E">
      <w:pPr>
        <w:jc w:val="both"/>
        <w:rPr>
          <w:color w:val="000000"/>
        </w:rPr>
      </w:pPr>
      <w:r>
        <w:rPr>
          <w:color w:val="000000"/>
        </w:rPr>
        <w:t>-----------------------------------------------------------------------------------------------------------------</w:t>
      </w:r>
    </w:p>
    <w:p w:rsidRDefault="008B086E" w:rsidP="008B086E" w:rsidR="008B086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UKUPNO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68.601,15</w:t>
      </w:r>
      <w:r>
        <w:rPr>
          <w:color w:val="000000"/>
        </w:rPr>
        <w:tab/>
        <w:t>68.601,15</w:t>
      </w:r>
    </w:p>
    <w:p w:rsidRDefault="008B086E" w:rsidP="008B086E" w:rsidR="008B086E">
      <w:pPr>
        <w:jc w:val="both"/>
        <w:rPr>
          <w:color w:val="000000"/>
        </w:rPr>
      </w:pPr>
      <w:r>
        <w:rPr>
          <w:color w:val="000000"/>
        </w:rPr>
        <w:t>----------------------------------------------------------------------------------------------------------------</w:t>
      </w:r>
    </w:p>
    <w:p w:rsidRDefault="008B086E" w:rsidP="008B086E" w:rsidR="008B086E" w:rsidRPr="00000C51">
      <w:pPr>
        <w:jc w:val="both"/>
        <w:rPr>
          <w:color w:val="000000"/>
        </w:rPr>
      </w:pPr>
    </w:p>
    <w:p w:rsidRDefault="00A333DE" w:rsidP="00A333DE" w:rsidR="00A333DE">
      <w:pPr>
        <w:jc w:val="both"/>
      </w:pPr>
    </w:p>
    <w:p w:rsidRDefault="008B086E" w:rsidP="00A333DE" w:rsidR="008B086E">
      <w:pPr>
        <w:jc w:val="both"/>
      </w:pPr>
    </w:p>
    <w:p w:rsidRDefault="008B086E" w:rsidP="00A333DE" w:rsidR="008B086E">
      <w:pPr>
        <w:jc w:val="both"/>
      </w:pPr>
    </w:p>
    <w:p w:rsidRDefault="008B086E" w:rsidP="00A333DE" w:rsidR="008B086E">
      <w:pPr>
        <w:jc w:val="both"/>
      </w:pPr>
    </w:p>
    <w:p w:rsidRDefault="008B086E" w:rsidP="00A333DE" w:rsidR="008B086E">
      <w:pPr>
        <w:jc w:val="both"/>
      </w:pPr>
    </w:p>
    <w:p w:rsidRDefault="008B086E" w:rsidP="00A333DE" w:rsidR="008B086E">
      <w:pPr>
        <w:jc w:val="both"/>
      </w:pPr>
    </w:p>
    <w:p w:rsidRDefault="008B086E" w:rsidP="00A333DE" w:rsidR="008B086E" w:rsidRPr="00000C51">
      <w:pPr>
        <w:jc w:val="both"/>
      </w:pPr>
    </w:p>
    <w:p w:rsidRDefault="00A333DE" w:rsidP="00A333DE" w:rsidR="00A333DE" w:rsidRPr="00000C51">
      <w:pPr>
        <w:ind w:firstLine="708"/>
        <w:jc w:val="both"/>
      </w:pPr>
      <w:r w:rsidRPr="00000C51">
        <w:t>II</w:t>
      </w:r>
      <w:r w:rsidRPr="00000C51">
        <w:tab/>
        <w:t xml:space="preserve">UTVRĐENE TRAŽBINE VJEROVNIKA DRUGOG VIŠEG ISPLATNOG REDA </w:t>
      </w:r>
    </w:p>
    <w:p w:rsidRDefault="00A333DE" w:rsidP="00A333DE" w:rsidR="00A333DE" w:rsidRPr="00000C51">
      <w:pPr>
        <w:jc w:val="both"/>
      </w:pPr>
      <w:r w:rsidRPr="00000C51">
        <w:t>Red. Broj</w:t>
      </w:r>
      <w:r w:rsidRPr="00000C51">
        <w:tab/>
        <w:t xml:space="preserve">NAZIV I ADRESA </w:t>
      </w:r>
      <w:r w:rsidRPr="00000C51">
        <w:tab/>
        <w:t xml:space="preserve">       </w:t>
      </w:r>
      <w:r w:rsidRPr="00000C51">
        <w:tab/>
        <w:t xml:space="preserve"> </w:t>
      </w:r>
      <w:r w:rsidRPr="00000C51">
        <w:tab/>
      </w:r>
      <w:r w:rsidRPr="00000C51">
        <w:tab/>
        <w:t xml:space="preserve">PRIJAVLJENO     </w:t>
      </w:r>
      <w:r w:rsidRPr="00000C51">
        <w:tab/>
        <w:t>PRIZNATO</w:t>
      </w:r>
    </w:p>
    <w:p w:rsidRDefault="00A333DE" w:rsidP="00A333DE" w:rsidR="00A333DE" w:rsidRPr="00000C51">
      <w:pPr>
        <w:jc w:val="both"/>
      </w:pPr>
      <w:r w:rsidRPr="00000C51">
        <w:t>Br. Prijave</w:t>
      </w:r>
      <w:r w:rsidRPr="00000C51">
        <w:tab/>
        <w:t xml:space="preserve">  VJEROVNIKA</w:t>
      </w:r>
    </w:p>
    <w:p w:rsidRDefault="00A333DE" w:rsidP="00A333DE" w:rsidR="00A333DE" w:rsidRPr="00000C51">
      <w:pPr>
        <w:jc w:val="both"/>
      </w:pPr>
    </w:p>
    <w:p w:rsidRDefault="00A333DE" w:rsidP="00A333DE" w:rsidR="00A333DE" w:rsidRPr="00000C51">
      <w:pPr>
        <w:jc w:val="both"/>
      </w:pPr>
      <w:r w:rsidRPr="00000C51">
        <w:t>01.</w:t>
      </w:r>
      <w:r w:rsidRPr="00000C51">
        <w:tab/>
      </w:r>
      <w:r w:rsidRPr="00000C51">
        <w:tab/>
        <w:t xml:space="preserve">AMIS TELEKOM d.o.o. Zagreb, Bani 75 </w:t>
      </w:r>
    </w:p>
    <w:p w:rsidRDefault="00A333DE" w:rsidP="008B086E" w:rsidR="00000C51" w:rsidRPr="00000C51">
      <w:pPr>
        <w:ind w:firstLine="708" w:left="708"/>
        <w:jc w:val="both"/>
      </w:pPr>
      <w:r w:rsidRPr="00000C51">
        <w:t>OIB: 54211229569</w:t>
      </w:r>
      <w:r w:rsidRPr="00000C51">
        <w:tab/>
      </w:r>
      <w:r w:rsidRPr="00000C51">
        <w:tab/>
      </w:r>
      <w:r w:rsidRPr="00000C51">
        <w:tab/>
      </w:r>
      <w:r w:rsidRPr="00000C51">
        <w:tab/>
        <w:t xml:space="preserve">  </w:t>
      </w:r>
      <w:r w:rsidR="00000C51">
        <w:t xml:space="preserve">    </w:t>
      </w:r>
      <w:r w:rsidR="008B086E">
        <w:t xml:space="preserve">  </w:t>
      </w:r>
      <w:r w:rsidRPr="00000C51">
        <w:t>1.110,42</w:t>
      </w:r>
      <w:r w:rsidRPr="00000C51">
        <w:tab/>
      </w:r>
      <w:r w:rsidRPr="00000C51">
        <w:tab/>
      </w:r>
      <w:r w:rsidR="008B086E">
        <w:t xml:space="preserve">  </w:t>
      </w:r>
      <w:r w:rsidRPr="00000C51">
        <w:t>1.110,42</w:t>
      </w:r>
    </w:p>
    <w:p w:rsidRDefault="00A333DE" w:rsidP="00A333DE" w:rsidR="00A333DE" w:rsidRPr="00000C51">
      <w:pPr>
        <w:jc w:val="both"/>
      </w:pPr>
      <w:r w:rsidRPr="00000C51">
        <w:t>02.</w:t>
      </w:r>
      <w:r w:rsidRPr="00000C51">
        <w:tab/>
      </w:r>
      <w:r w:rsidRPr="00000C51">
        <w:tab/>
        <w:t xml:space="preserve">KONČAR ALATI d.o.o. u likvidaciji, Zagreb, </w:t>
      </w:r>
    </w:p>
    <w:p w:rsidRDefault="00A333DE" w:rsidP="00A333DE" w:rsidR="00A333DE" w:rsidRPr="00000C51">
      <w:pPr>
        <w:ind w:firstLine="708" w:left="708"/>
        <w:jc w:val="both"/>
      </w:pPr>
      <w:r w:rsidRPr="00000C51">
        <w:t>Fallerovo šetalište 22 OIB: 16754582495</w:t>
      </w:r>
      <w:r w:rsidRPr="00000C51">
        <w:tab/>
      </w:r>
      <w:r w:rsidR="00000C51">
        <w:t xml:space="preserve">      </w:t>
      </w:r>
      <w:r w:rsidRPr="00000C51">
        <w:t>35.230,46</w:t>
      </w:r>
      <w:r w:rsidRPr="00000C51">
        <w:tab/>
        <w:t xml:space="preserve">           35.230,46</w:t>
      </w:r>
    </w:p>
    <w:p w:rsidRDefault="00A333DE" w:rsidP="00A333DE" w:rsidR="00A333DE" w:rsidRPr="00000C51">
      <w:pPr>
        <w:jc w:val="both"/>
      </w:pPr>
      <w:r w:rsidRPr="00000C51">
        <w:t>03.</w:t>
      </w:r>
      <w:r w:rsidRPr="00000C51">
        <w:tab/>
      </w:r>
      <w:r w:rsidRPr="00000C51">
        <w:tab/>
        <w:t xml:space="preserve">METALSKA INDUSTRIJA VARAŽDIN d,d, </w:t>
      </w:r>
    </w:p>
    <w:p w:rsidRDefault="00A333DE" w:rsidP="00A333DE" w:rsidR="00A333DE" w:rsidRPr="00000C51">
      <w:pPr>
        <w:ind w:firstLine="708" w:left="708"/>
        <w:jc w:val="both"/>
      </w:pPr>
      <w:r w:rsidRPr="00000C51">
        <w:t xml:space="preserve">Varaždin, Fabijanska ulica 33 </w:t>
      </w:r>
    </w:p>
    <w:p w:rsidRDefault="00A333DE" w:rsidP="00A333DE" w:rsidR="00A333DE" w:rsidRPr="00000C51">
      <w:pPr>
        <w:ind w:firstLine="708" w:left="708"/>
        <w:jc w:val="both"/>
      </w:pPr>
      <w:r w:rsidRPr="00000C51">
        <w:t>OIB 95240603723</w:t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="00000C51">
        <w:t xml:space="preserve">      </w:t>
      </w:r>
      <w:r w:rsidRPr="00000C51">
        <w:t>14.999,51</w:t>
      </w:r>
      <w:r w:rsidRPr="00000C51">
        <w:tab/>
      </w:r>
      <w:r w:rsidRPr="00000C51">
        <w:tab/>
        <w:t>14.999,51</w:t>
      </w:r>
    </w:p>
    <w:p w:rsidRDefault="00A333DE" w:rsidP="00A333DE" w:rsidR="00A333DE" w:rsidRPr="00000C51">
      <w:pPr>
        <w:jc w:val="both"/>
      </w:pPr>
      <w:r w:rsidRPr="00000C51">
        <w:t>04.</w:t>
      </w:r>
      <w:r w:rsidRPr="00000C51">
        <w:tab/>
      </w:r>
      <w:r w:rsidRPr="00000C51">
        <w:tab/>
        <w:t xml:space="preserve">ISTRABENZ PLIN d.o.o. Bakar, Senjska bb, </w:t>
      </w:r>
    </w:p>
    <w:p w:rsidRDefault="00A333DE" w:rsidP="00000C51" w:rsidR="00A333DE" w:rsidRPr="00000C51">
      <w:pPr>
        <w:ind w:firstLine="708" w:left="708"/>
        <w:jc w:val="both"/>
      </w:pPr>
      <w:r w:rsidRPr="00000C51">
        <w:t>OIB: 98426608580</w:t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="00000C51">
        <w:t xml:space="preserve">      </w:t>
      </w:r>
      <w:r w:rsidRPr="00000C51">
        <w:t>29.568,64</w:t>
      </w:r>
      <w:r w:rsidRPr="00000C51">
        <w:tab/>
      </w:r>
      <w:r w:rsidRPr="00000C51">
        <w:tab/>
        <w:t>29.568,64</w:t>
      </w:r>
    </w:p>
    <w:p w:rsidRDefault="00A333DE" w:rsidP="00A333DE" w:rsidR="00A333DE" w:rsidRPr="00000C51">
      <w:pPr>
        <w:jc w:val="both"/>
      </w:pPr>
      <w:r w:rsidRPr="00000C51">
        <w:t>05.</w:t>
      </w:r>
      <w:r w:rsidRPr="00000C51">
        <w:tab/>
      </w:r>
      <w:r w:rsidRPr="00000C51">
        <w:tab/>
        <w:t xml:space="preserve">KRALJ METALA ALATI d.o.o. Pisarovina, </w:t>
      </w:r>
    </w:p>
    <w:p w:rsidRDefault="00A333DE" w:rsidP="00A333DE" w:rsidR="00A333DE" w:rsidRPr="00000C51">
      <w:pPr>
        <w:ind w:firstLine="708" w:left="708"/>
        <w:jc w:val="both"/>
      </w:pPr>
      <w:r w:rsidRPr="00000C51">
        <w:t xml:space="preserve">Ulica dr. Otmar Zwiebelhofera 3 </w:t>
      </w:r>
    </w:p>
    <w:p w:rsidRDefault="00A333DE" w:rsidP="00A333DE" w:rsidR="00A333DE" w:rsidRPr="00000C51">
      <w:pPr>
        <w:ind w:firstLine="708" w:left="708"/>
        <w:jc w:val="both"/>
      </w:pPr>
      <w:r w:rsidRPr="00000C51">
        <w:t>OIB 01283480111</w:t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="00000C51">
        <w:t xml:space="preserve">      </w:t>
      </w:r>
      <w:r w:rsidRPr="00000C51">
        <w:t>24.746,10</w:t>
      </w:r>
      <w:r w:rsidRPr="00000C51">
        <w:tab/>
      </w:r>
      <w:r w:rsidRPr="00000C51">
        <w:tab/>
        <w:t>24.746,10</w:t>
      </w:r>
    </w:p>
    <w:p w:rsidRDefault="00A333DE" w:rsidP="00A333DE" w:rsidR="00A333DE" w:rsidRPr="00000C51">
      <w:pPr>
        <w:jc w:val="both"/>
      </w:pPr>
      <w:r w:rsidRPr="00000C51">
        <w:t>06.</w:t>
      </w:r>
      <w:r w:rsidRPr="00000C51">
        <w:tab/>
      </w:r>
      <w:r w:rsidRPr="00000C51">
        <w:tab/>
        <w:t>ISCAR ALATI d.o.o. Samobor, J. Jelačića 134,</w:t>
      </w:r>
    </w:p>
    <w:p w:rsidRDefault="00A333DE" w:rsidP="00A333DE" w:rsidR="00A333DE">
      <w:pPr>
        <w:ind w:firstLine="708" w:left="708"/>
        <w:jc w:val="both"/>
      </w:pPr>
      <w:r w:rsidRPr="00000C51">
        <w:t>OIB: 42440962203</w:t>
      </w:r>
      <w:r w:rsidRPr="00000C51">
        <w:tab/>
      </w:r>
      <w:r w:rsidRPr="00000C51">
        <w:tab/>
      </w:r>
      <w:r w:rsidRPr="00000C51">
        <w:tab/>
      </w:r>
      <w:r w:rsidRPr="00000C51">
        <w:tab/>
        <w:t xml:space="preserve">  </w:t>
      </w:r>
      <w:r w:rsidR="00000C51">
        <w:t xml:space="preserve">      </w:t>
      </w:r>
      <w:r w:rsidRPr="00000C51">
        <w:t>4.936,32</w:t>
      </w:r>
      <w:r w:rsidRPr="00000C51">
        <w:tab/>
      </w:r>
      <w:r w:rsidRPr="00000C51">
        <w:tab/>
        <w:t xml:space="preserve">  4.936,32</w:t>
      </w:r>
    </w:p>
    <w:p w:rsidRDefault="008B086E" w:rsidP="008B086E" w:rsidR="008B086E">
      <w:pPr>
        <w:jc w:val="both"/>
      </w:pPr>
      <w:r>
        <w:t>-------------------------------------------------------------------------------------------------------------</w:t>
      </w:r>
    </w:p>
    <w:p w:rsidRDefault="008B086E" w:rsidP="008B086E" w:rsidR="008B086E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  <w:t xml:space="preserve">    110.591,45</w:t>
      </w:r>
      <w:r>
        <w:tab/>
        <w:t xml:space="preserve">         110.591,45</w:t>
      </w:r>
    </w:p>
    <w:p w:rsidRDefault="008B086E" w:rsidP="008B086E" w:rsidR="008B086E">
      <w:pPr>
        <w:jc w:val="both"/>
      </w:pPr>
      <w:r>
        <w:t>-------------------------------------------------------------------------------------------------------------</w:t>
      </w:r>
    </w:p>
    <w:p w:rsidRDefault="00A333DE" w:rsidP="00A333DE" w:rsidR="00A333DE" w:rsidRPr="00000C51">
      <w:pPr>
        <w:jc w:val="both"/>
      </w:pPr>
    </w:p>
    <w:p w:rsidRDefault="00A333DE" w:rsidP="00A333DE" w:rsidR="00A333DE" w:rsidRPr="00000C51">
      <w:pPr>
        <w:ind w:firstLine="708"/>
        <w:jc w:val="both"/>
      </w:pPr>
      <w:r w:rsidRPr="00000C51">
        <w:t>III</w:t>
      </w:r>
      <w:r w:rsidRPr="00000C51">
        <w:tab/>
        <w:t xml:space="preserve">OSPORENE TRAŽBINE VJEROVNIKA PRVOG VIŠEG ISPLATNOG REDA </w:t>
      </w:r>
    </w:p>
    <w:p w:rsidRDefault="00A333DE" w:rsidP="00A333DE" w:rsidR="00A333DE" w:rsidRPr="00000C51">
      <w:pPr>
        <w:jc w:val="both"/>
      </w:pPr>
      <w:r w:rsidRPr="00000C51">
        <w:t>Red. Broj</w:t>
      </w:r>
      <w:r w:rsidRPr="00000C51">
        <w:tab/>
        <w:t xml:space="preserve">NAZIV I ADRESA </w:t>
      </w:r>
      <w:r w:rsidRPr="00000C51">
        <w:tab/>
        <w:t xml:space="preserve">       </w:t>
      </w:r>
      <w:r w:rsidRPr="00000C51">
        <w:tab/>
        <w:t xml:space="preserve"> </w:t>
      </w:r>
      <w:r w:rsidRPr="00000C51">
        <w:tab/>
        <w:t xml:space="preserve">                 PRIJAVLJENO    OSPORENO</w:t>
      </w:r>
    </w:p>
    <w:p w:rsidRDefault="00A333DE" w:rsidP="00A333DE" w:rsidR="00A333DE" w:rsidRPr="00000C51">
      <w:pPr>
        <w:jc w:val="both"/>
      </w:pPr>
      <w:r w:rsidRPr="00000C51">
        <w:t>Br. Prijave</w:t>
      </w:r>
      <w:r w:rsidRPr="00000C51">
        <w:tab/>
        <w:t xml:space="preserve">  VJEROVNIKA</w:t>
      </w:r>
    </w:p>
    <w:p w:rsidRDefault="00A333DE" w:rsidP="00A333DE" w:rsidR="00A333DE" w:rsidRPr="00000C51">
      <w:pPr>
        <w:jc w:val="both"/>
      </w:pP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t>01.</w:t>
      </w:r>
      <w:r w:rsidRPr="00000C51">
        <w:tab/>
      </w:r>
      <w:r w:rsidRPr="00000C51">
        <w:tab/>
      </w:r>
      <w:r w:rsidRPr="00000C51">
        <w:rPr>
          <w:color w:val="000000"/>
        </w:rPr>
        <w:t xml:space="preserve">ČALE ANTO, Zagreb, Đurmanečki put 3, </w:t>
      </w:r>
    </w:p>
    <w:p w:rsidRDefault="00A333DE" w:rsidP="00A333DE" w:rsidR="00A333DE" w:rsidRPr="00000C51">
      <w:pPr>
        <w:ind w:firstLine="708" w:left="708"/>
        <w:jc w:val="both"/>
        <w:rPr>
          <w:color w:val="000000"/>
        </w:rPr>
      </w:pPr>
      <w:r w:rsidRPr="00000C51">
        <w:rPr>
          <w:color w:val="000000"/>
        </w:rPr>
        <w:t>OIB:  29093055693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  <w:t>3.102,68</w:t>
      </w:r>
      <w:r w:rsidRPr="00000C51">
        <w:rPr>
          <w:color w:val="000000"/>
        </w:rPr>
        <w:tab/>
        <w:t>3.102,68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color w:val="000000"/>
        </w:rPr>
        <w:t>02.</w:t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KRIŽIĆ MATO, Zagreb, Ulica Platana 4, </w:t>
      </w:r>
    </w:p>
    <w:p w:rsidRDefault="00A333DE" w:rsidP="00A333DE" w:rsidR="00A333DE" w:rsidRPr="00000C51">
      <w:pPr>
        <w:ind w:firstLine="708" w:left="708"/>
        <w:jc w:val="both"/>
        <w:rPr>
          <w:color w:val="000000"/>
        </w:rPr>
      </w:pPr>
      <w:r w:rsidRPr="00000C51">
        <w:rPr>
          <w:color w:val="000000"/>
        </w:rPr>
        <w:t>OIB:  25841286816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  <w:t>2.785,75</w:t>
      </w:r>
      <w:r w:rsidRPr="00000C51">
        <w:rPr>
          <w:color w:val="000000"/>
        </w:rPr>
        <w:tab/>
        <w:t>2.785,75</w:t>
      </w:r>
    </w:p>
    <w:p w:rsidRDefault="00A333DE" w:rsidP="00A333DE" w:rsidR="00A333DE" w:rsidRPr="00000C51">
      <w:pPr>
        <w:jc w:val="both"/>
        <w:rPr>
          <w:color w:val="000000"/>
        </w:rPr>
      </w:pPr>
      <w:r w:rsidRPr="00000C51">
        <w:rPr>
          <w:color w:val="000000"/>
        </w:rPr>
        <w:t>03.</w:t>
      </w:r>
      <w:r w:rsidRPr="00000C51">
        <w:rPr>
          <w:color w:val="000000"/>
        </w:rPr>
        <w:tab/>
      </w:r>
      <w:r w:rsidRPr="00000C51">
        <w:rPr>
          <w:color w:val="000000"/>
        </w:rPr>
        <w:tab/>
        <w:t xml:space="preserve">PAVER RUŽICA, Zagreb, 2. Praćanska 6, </w:t>
      </w:r>
    </w:p>
    <w:p w:rsidRDefault="00A333DE" w:rsidP="00A333DE" w:rsidR="00A333DE">
      <w:pPr>
        <w:ind w:firstLine="708" w:left="708"/>
        <w:jc w:val="both"/>
        <w:rPr>
          <w:color w:val="000000"/>
        </w:rPr>
      </w:pPr>
      <w:r w:rsidRPr="00000C51">
        <w:rPr>
          <w:color w:val="000000"/>
        </w:rPr>
        <w:t>OIB:  72087797961</w:t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</w:r>
      <w:r w:rsidRPr="00000C51">
        <w:rPr>
          <w:color w:val="000000"/>
        </w:rPr>
        <w:tab/>
        <w:t>9.521,45</w:t>
      </w:r>
      <w:r w:rsidRPr="00000C51">
        <w:rPr>
          <w:color w:val="000000"/>
        </w:rPr>
        <w:tab/>
        <w:t>9.521,45</w:t>
      </w:r>
    </w:p>
    <w:p w:rsidRDefault="008B086E" w:rsidP="008B086E" w:rsidR="008B086E">
      <w:pPr>
        <w:jc w:val="both"/>
        <w:rPr>
          <w:color w:val="000000"/>
        </w:rPr>
      </w:pPr>
      <w:r>
        <w:rPr>
          <w:color w:val="000000"/>
        </w:rPr>
        <w:t>----------------------------------------------------------------------------------------------------------------</w:t>
      </w:r>
    </w:p>
    <w:p w:rsidRDefault="008B086E" w:rsidP="008B086E" w:rsidR="008B086E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  <w:t xml:space="preserve">         15.409,88      15.409,88</w:t>
      </w:r>
    </w:p>
    <w:p w:rsidRDefault="008B086E" w:rsidP="008B086E" w:rsidR="008B086E">
      <w:pPr>
        <w:jc w:val="both"/>
      </w:pPr>
      <w:r>
        <w:t>-----------------------------------------------------------------------------------------------------------------</w:t>
      </w:r>
    </w:p>
    <w:p w:rsidRDefault="00516736" w:rsidP="00516736" w:rsidR="00516736" w:rsidRPr="00000C51"/>
    <w:p w:rsidRDefault="000727AA" w:rsidP="00516736" w:rsidR="00516736" w:rsidRPr="00000C51">
      <w:pPr>
        <w:ind w:firstLine="708"/>
        <w:rPr>
          <w:bCs/>
        </w:rPr>
      </w:pPr>
      <w:r>
        <w:t>I</w:t>
      </w:r>
      <w:r w:rsidR="00516736" w:rsidRPr="00000C51">
        <w:t>V</w:t>
      </w:r>
      <w:r w:rsidR="00516736" w:rsidRPr="00000C51">
        <w:tab/>
      </w:r>
      <w:r w:rsidR="00516736" w:rsidRPr="00000C51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516736" w:rsidP="00516736" w:rsidR="00516736">
      <w:pPr>
        <w:rPr>
          <w:bCs/>
        </w:rPr>
      </w:pPr>
      <w:r w:rsidRPr="00000C51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8B086E" w:rsidP="00516736" w:rsidR="008B086E">
      <w:pPr>
        <w:rPr>
          <w:bCs/>
        </w:rPr>
      </w:pPr>
    </w:p>
    <w:p w:rsidRDefault="008B086E" w:rsidP="00516736" w:rsidR="008B086E" w:rsidRPr="00000C51">
      <w:pPr>
        <w:rPr>
          <w:bCs/>
        </w:rPr>
      </w:pPr>
    </w:p>
    <w:p w:rsidRDefault="00516736" w:rsidP="00516736" w:rsidR="00516736" w:rsidRPr="00000C51"/>
    <w:p w:rsidRDefault="00516736" w:rsidP="00516736" w:rsidR="00516736" w:rsidRPr="00000C51">
      <w:pPr>
        <w:jc w:val="center"/>
      </w:pPr>
      <w:r w:rsidRPr="00000C51">
        <w:t>Obrazloženje</w:t>
      </w:r>
    </w:p>
    <w:p w:rsidRDefault="00516736" w:rsidP="00516736" w:rsidR="00516736" w:rsidRPr="00000C51">
      <w:pPr>
        <w:jc w:val="center"/>
      </w:pPr>
    </w:p>
    <w:p w:rsidRDefault="00516736" w:rsidP="00516736" w:rsidR="00516736" w:rsidRPr="00000C51">
      <w:pPr>
        <w:ind w:firstLine="708"/>
      </w:pPr>
      <w:r w:rsidRPr="00000C51">
        <w:t xml:space="preserve">Prijavljena potraživanja ispitana su na posebnom ispitnom ročištu u skladu s odredbom čl. 175 Stečajnog zakona.  </w:t>
      </w:r>
    </w:p>
    <w:p w:rsidRDefault="00516736" w:rsidP="00516736" w:rsidR="00516736" w:rsidRPr="00000C51">
      <w:pPr>
        <w:ind w:firstLine="708"/>
      </w:pPr>
      <w:r w:rsidRPr="00000C51">
        <w:t>Prijavljena potraživanja smatraju se utvrđenim u cijelosti kako je navedeno u točki I i II izreke s obzirom da  ih je priznao stečajni upravitelj, a nisu osporena od strane vjerovnika na ispitnom ročištu.</w:t>
      </w:r>
    </w:p>
    <w:p w:rsidRDefault="00516736" w:rsidP="00516736" w:rsidR="00F11ABD">
      <w:pPr>
        <w:ind w:firstLine="708"/>
      </w:pPr>
      <w:r w:rsidRPr="00000C51">
        <w:t xml:space="preserve">Vjerovniku </w:t>
      </w:r>
      <w:r w:rsidR="00000C51">
        <w:t xml:space="preserve">ČALE ANTI </w:t>
      </w:r>
      <w:r w:rsidR="00F11ABD" w:rsidRPr="00000C51">
        <w:t xml:space="preserve">osporen je iznos od </w:t>
      </w:r>
      <w:r w:rsidR="00000C51">
        <w:t>3.102,68 kuna</w:t>
      </w:r>
      <w:r w:rsidR="00F11ABD" w:rsidRPr="00000C51">
        <w:t xml:space="preserve"> iz razloga</w:t>
      </w:r>
      <w:r w:rsidR="00000C51">
        <w:t>jer je tražbina već priznata na ispitnom ročištu dana 11. veljače 2015. godine te je uvrštena u tablicu i rješenje o priznatim tražbinama</w:t>
      </w:r>
      <w:r w:rsidR="00F11ABD" w:rsidRPr="00000C51">
        <w:t xml:space="preserve">. </w:t>
      </w:r>
    </w:p>
    <w:p w:rsidRDefault="00000C51" w:rsidP="00000C51" w:rsidR="00000C51">
      <w:pPr>
        <w:ind w:firstLine="708"/>
      </w:pPr>
      <w:r w:rsidRPr="00000C51">
        <w:t xml:space="preserve">Vjerovniku </w:t>
      </w:r>
      <w:r w:rsidRPr="00000C51">
        <w:rPr>
          <w:color w:val="000000"/>
        </w:rPr>
        <w:t>KRIŽIĆ M</w:t>
      </w:r>
      <w:r>
        <w:rPr>
          <w:color w:val="000000"/>
        </w:rPr>
        <w:t xml:space="preserve">ATI </w:t>
      </w:r>
      <w:r w:rsidRPr="00000C51">
        <w:t xml:space="preserve">osporen je iznos od </w:t>
      </w:r>
      <w:r>
        <w:t>2.785,75 kuna</w:t>
      </w:r>
      <w:r w:rsidRPr="00000C51">
        <w:t xml:space="preserve"> iz razloga</w:t>
      </w:r>
      <w:r>
        <w:t xml:space="preserve"> jer je tražbina već priznata na ispitnom ročištu dana 11. veljače 2015. godine te je uvrštena u tablicu i rješenje o priznatim tražbinama</w:t>
      </w:r>
      <w:r w:rsidRPr="00000C51">
        <w:t xml:space="preserve">. </w:t>
      </w:r>
    </w:p>
    <w:p w:rsidRDefault="00000C51" w:rsidP="00000C51" w:rsidR="00000C51" w:rsidRPr="00000C51">
      <w:pPr>
        <w:ind w:firstLine="708"/>
      </w:pPr>
      <w:r w:rsidRPr="00000C51">
        <w:t xml:space="preserve">Vjerovniku </w:t>
      </w:r>
      <w:r>
        <w:rPr>
          <w:color w:val="000000"/>
        </w:rPr>
        <w:t xml:space="preserve">PAVER RUŽICI </w:t>
      </w:r>
      <w:r w:rsidRPr="00000C51">
        <w:t xml:space="preserve">osporen je iznos od </w:t>
      </w:r>
      <w:r>
        <w:t>9.521,45  kuna</w:t>
      </w:r>
      <w:r w:rsidRPr="00000C51">
        <w:t xml:space="preserve"> iz razloga</w:t>
      </w:r>
      <w:r>
        <w:t xml:space="preserve"> jer je tražbina već priznata na ispitnom ročištu dana 11. veljače 2015. godine te je uvrštena u tablicu i rješenje o priznatim tražbinama</w:t>
      </w:r>
      <w:r w:rsidRPr="00000C51">
        <w:t xml:space="preserve">. </w:t>
      </w:r>
    </w:p>
    <w:p w:rsidRDefault="00516736" w:rsidP="00516736" w:rsidR="00516736" w:rsidRPr="00000C51">
      <w:pPr>
        <w:ind w:firstLine="708"/>
      </w:pPr>
      <w:r w:rsidRPr="00000C51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000C51">
          <w:t>177 st</w:t>
        </w:r>
      </w:smartTag>
      <w:r w:rsidRPr="00000C51">
        <w:t>. 4 Stečajnog zakona.</w:t>
      </w:r>
    </w:p>
    <w:p w:rsidRDefault="00516736" w:rsidP="00516736" w:rsidR="00516736" w:rsidRPr="00000C51">
      <w:pPr>
        <w:ind w:firstLine="708"/>
      </w:pPr>
      <w:r w:rsidRPr="00000C51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000C51">
          <w:t>178 st</w:t>
        </w:r>
      </w:smartTag>
      <w:r w:rsidRPr="00000C51">
        <w:t xml:space="preserve">. 1 Stečajnog zakona. </w:t>
      </w:r>
    </w:p>
    <w:p w:rsidRDefault="00516736" w:rsidP="00516736" w:rsidR="00516736" w:rsidRPr="00000C51"/>
    <w:p w:rsidRDefault="00516736" w:rsidP="00516736" w:rsidR="00516736" w:rsidRPr="00000C51">
      <w:pPr>
        <w:jc w:val="center"/>
      </w:pPr>
      <w:r w:rsidRPr="00000C51">
        <w:t xml:space="preserve">U Zagrebu, </w:t>
      </w:r>
      <w:r w:rsidR="00000C51">
        <w:t>26. studenog</w:t>
      </w:r>
      <w:r w:rsidRPr="00000C51">
        <w:t xml:space="preserve"> 2015. </w:t>
      </w:r>
    </w:p>
    <w:p w:rsidRDefault="00516736" w:rsidP="00516736" w:rsidR="00516736" w:rsidRPr="00000C51"/>
    <w:p w:rsidRDefault="00516736" w:rsidP="00516736" w:rsidR="00516736" w:rsidRPr="00000C51"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  <w:t xml:space="preserve">STEČAJNI SUDAC </w:t>
      </w:r>
    </w:p>
    <w:p w:rsidRDefault="00516736" w:rsidP="00516736" w:rsidR="00516736" w:rsidRPr="00000C51"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</w:r>
      <w:r w:rsidRPr="00000C51">
        <w:tab/>
        <w:t>Nada Kraljić</w:t>
      </w:r>
      <w:r w:rsidR="00A07F9C">
        <w:t>,v.r.</w:t>
      </w:r>
    </w:p>
    <w:p w:rsidRDefault="00516736" w:rsidP="00516736" w:rsidR="00516736" w:rsidRPr="00000C51"/>
    <w:p w:rsidRDefault="00516736" w:rsidP="00516736" w:rsidR="00516736" w:rsidRPr="00000C51">
      <w:r w:rsidRPr="00000C51">
        <w:t>POUKA O PRAVNOM LIJEKU</w:t>
      </w:r>
    </w:p>
    <w:p w:rsidRDefault="00516736" w:rsidP="00516736" w:rsidR="00516736" w:rsidRPr="00000C51">
      <w:r w:rsidRPr="00000C51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000C51"/>
    <w:p w:rsidRDefault="00A07F9C" w:rsidR="00A07F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07F9C" w:rsidP="00A07F9C" w:rsidR="00A07F9C">
      <w:pPr>
        <w:ind w:firstLine="708" w:left="4956"/>
      </w:pPr>
      <w:r>
        <w:t>Vinka Mihalinčić</w:t>
      </w:r>
    </w:p>
    <w:p w:rsidRDefault="000727AA" w:rsidR="001E246B" w:rsidRPr="00000C51"/>
    <w:sectPr w:rsidSect="00341B62" w:rsidR="001E246B" w:rsidRPr="00000C51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727AA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516736">
          <w:t>840/14</w:t>
        </w:r>
        <w:r w:rsidR="00000C51">
          <w:t>-51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0C51"/>
    <w:rsid w:val="00007DC8"/>
    <w:rsid w:val="000727AA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85F2F"/>
    <w:rsid w:val="003F5D58"/>
    <w:rsid w:val="00462590"/>
    <w:rsid w:val="004A0E50"/>
    <w:rsid w:val="004B72A9"/>
    <w:rsid w:val="004D61B5"/>
    <w:rsid w:val="005151FF"/>
    <w:rsid w:val="00516736"/>
    <w:rsid w:val="005315D9"/>
    <w:rsid w:val="00590A6A"/>
    <w:rsid w:val="006630E6"/>
    <w:rsid w:val="006D37EF"/>
    <w:rsid w:val="006D7209"/>
    <w:rsid w:val="007A5DAF"/>
    <w:rsid w:val="007C5E77"/>
    <w:rsid w:val="00852BC6"/>
    <w:rsid w:val="008B086E"/>
    <w:rsid w:val="008D12F2"/>
    <w:rsid w:val="009357C1"/>
    <w:rsid w:val="00A07F9C"/>
    <w:rsid w:val="00A333DE"/>
    <w:rsid w:val="00A81191"/>
    <w:rsid w:val="00A97E67"/>
    <w:rsid w:val="00B67A9F"/>
    <w:rsid w:val="00B71151"/>
    <w:rsid w:val="00BD271E"/>
    <w:rsid w:val="00CB121F"/>
    <w:rsid w:val="00CC4CC9"/>
    <w:rsid w:val="00D3740D"/>
    <w:rsid w:val="00D51262"/>
    <w:rsid w:val="00D92198"/>
    <w:rsid w:val="00DD686D"/>
    <w:rsid w:val="00EA30C4"/>
    <w:rsid w:val="00EA3AF8"/>
    <w:rsid w:val="00EB07C2"/>
    <w:rsid w:val="00EE6B44"/>
    <w:rsid w:val="00F11ABD"/>
    <w:rsid w:val="00F33CE5"/>
    <w:rsid w:val="00F45796"/>
    <w:rsid w:val="00F5495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C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00C5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F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00C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00C5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7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F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St-840/2014-51</izvorni_sadrzaj>
    <derivirana_varijabla naziv="DomainObject.Oznaka_1">St-840/2014-51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St-840/2014</izvorni_sadrzaj>
    <derivirana_varijabla naziv="DomainObject.Predmet.OznakaBroj_1">St-840/2014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ATM d.o.o.</izvorni_sadrzaj>
    <derivirana_varijabla naziv="DomainObject.Predmet.ProtustrankaFormated_1">  ATM d.o.o.</derivirana_varijabla>
  </DomainObject.Predmet.ProtustrankaFormated>
  <DomainObject.Predmet.ProtustrankaFormatedOIB>
    <izvorni_sadrzaj>  ATM d.o.o., OIB 40434505933</izvorni_sadrzaj>
    <derivirana_varijabla naziv="DomainObject.Predmet.ProtustrankaFormatedOIB_1">  ATM d.o.o., OIB 40434505933</derivirana_varijabla>
  </DomainObject.Predmet.ProtustrankaFormatedOIB>
  <DomainObject.Predmet.ProtustrankaFormatedWithAdress>
    <izvorni_sadrzaj> ATM d.o.o., Slavonska avenija 22e, 10000 Zagreb</izvorni_sadrzaj>
    <derivirana_varijabla naziv="DomainObject.Predmet.ProtustrankaFormatedWithAdress_1"> ATM d.o.o., Slavonska avenija 22e, 10000 Zagreb</derivirana_varijabla>
  </DomainObject.Predmet.ProtustrankaFormatedWithAdress>
  <DomainObject.Predmet.ProtustrankaFormatedWithAdressOIB>
    <izvorni_sadrzaj> ATM d.o.o., OIB 40434505933, Slavonska avenija 22e, 10000 Zagreb</izvorni_sadrzaj>
    <derivirana_varijabla naziv="DomainObject.Predmet.ProtustrankaFormatedWithAdressOIB_1"> ATM d.o.o., OIB 40434505933, Slavonska avenija 22e, 10000 Zagreb</derivirana_varijabla>
  </DomainObject.Predmet.ProtustrankaFormatedWithAdressOIB>
  <DomainObject.Predmet.ProtustrankaWithAdress>
    <izvorni_sadrzaj>ATM d.o.o. Slavonska avenija 22e, 10000 Zagreb</izvorni_sadrzaj>
    <derivirana_varijabla naziv="DomainObject.Predmet.ProtustrankaWithAdress_1">ATM d.o.o. Slavonska avenija 22e, 10000 Zagreb</derivirana_varijabla>
  </DomainObject.Predmet.ProtustrankaWithAdress>
  <DomainObject.Predmet.ProtustrankaWithAdressOIB>
    <izvorni_sadrzaj>ATM d.o.o., OIB 40434505933, Slavonska avenija 22e, 10000 Zagreb</izvorni_sadrzaj>
    <derivirana_varijabla naziv="DomainObject.Predmet.ProtustrankaWithAdressOIB_1">ATM d.o.o., OIB 40434505933, Slavonska avenija 22e, 10000 Zagreb</derivirana_varijabla>
  </DomainObject.Predmet.ProtustrankaWithAdressOIB>
  <DomainObject.Predmet.ProtustrankaNazivFormated>
    <izvorni_sadrzaj>ATM d.o.o.</izvorni_sadrzaj>
    <derivirana_varijabla naziv="DomainObject.Predmet.ProtustrankaNazivFormated_1">ATM d.o.o.</derivirana_varijabla>
  </DomainObject.Predmet.ProtustrankaNazivFormated>
  <DomainObject.Predmet.ProtustrankaNazivFormatedOIB>
    <izvorni_sadrzaj>ATM d.o.o., OIB 40434505933</izvorni_sadrzaj>
    <derivirana_varijabla naziv="DomainObject.Predmet.ProtustrankaNazivFormatedOIB_1">ATM d.o.o., OIB 40434505933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ATM d.o.o.</izvorni_sadrzaj>
    <derivirana_varijabla naziv="DomainObject.Predmet.StrankaFormated_1">  ATM d.o.o.</derivirana_varijabla>
  </DomainObject.Predmet.StrankaFormated>
  <DomainObject.Predmet.StrankaFormatedOIB>
    <izvorni_sadrzaj>  ATM d.o.o., OIB 40434505933</izvorni_sadrzaj>
    <derivirana_varijabla naziv="DomainObject.Predmet.StrankaFormatedOIB_1">  ATM d.o.o., OIB 40434505933</derivirana_varijabla>
  </DomainObject.Predmet.StrankaFormatedOIB>
  <DomainObject.Predmet.StrankaFormatedWithAdress>
    <izvorni_sadrzaj> ATM d.o.o., Slavonska avenija 22e, 10000 Zagreb</izvorni_sadrzaj>
    <derivirana_varijabla naziv="DomainObject.Predmet.StrankaFormatedWithAdress_1"> ATM d.o.o., Slavonska avenija 22e, 10000 Zagreb</derivirana_varijabla>
  </DomainObject.Predmet.StrankaFormatedWithAdress>
  <DomainObject.Predmet.StrankaFormatedWithAdressOIB>
    <izvorni_sadrzaj> ATM d.o.o., OIB 40434505933, Slavonska avenija 22e, 10000 Zagreb</izvorni_sadrzaj>
    <derivirana_varijabla naziv="DomainObject.Predmet.StrankaFormatedWithAdressOIB_1"> ATM d.o.o., OIB 40434505933, Slavonska avenija 22e, 10000 Zagreb</derivirana_varijabla>
  </DomainObject.Predmet.StrankaFormatedWithAdressOIB>
  <DomainObject.Predmet.StrankaWithAdress>
    <izvorni_sadrzaj>ATM d.o.o. Slavonska avenija 22e,10000 Zagreb</izvorni_sadrzaj>
    <derivirana_varijabla naziv="DomainObject.Predmet.StrankaWithAdress_1">ATM d.o.o. Slavonska avenija 22e,10000 Zagreb</derivirana_varijabla>
  </DomainObject.Predmet.StrankaWithAdress>
  <DomainObject.Predmet.StrankaWithAdressOIB>
    <izvorni_sadrzaj>ATM d.o.o., OIB 40434505933, Slavonska avenija 22e,10000 Zagreb</izvorni_sadrzaj>
    <derivirana_varijabla naziv="DomainObject.Predmet.StrankaWithAdressOIB_1">ATM d.o.o., OIB 40434505933, Slavonska avenija 22e,10000 Zagreb</derivirana_varijabla>
  </DomainObject.Predmet.StrankaWithAdressOIB>
  <DomainObject.Predmet.StrankaNazivFormated>
    <izvorni_sadrzaj>ATM d.o.o.</izvorni_sadrzaj>
    <derivirana_varijabla naziv="DomainObject.Predmet.StrankaNazivFormated_1">ATM d.o.o.</derivirana_varijabla>
  </DomainObject.Predmet.StrankaNazivFormated>
  <DomainObject.Predmet.StrankaNazivFormatedOIB>
    <izvorni_sadrzaj>ATM d.o.o., OIB 40434505933</izvorni_sadrzaj>
    <derivirana_varijabla naziv="DomainObject.Predmet.StrankaNazivFormatedOIB_1">ATM d.o.o., OIB 40434505933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ATM d.o.o.</item>
    </izvorni_sadrzaj>
    <derivirana_varijabla naziv="DomainObject.Predmet.StrankaListFormated_1">
      <item>ATM d.o.o.</item>
    </derivirana_varijabla>
  </DomainObject.Predmet.StrankaListFormated>
  <DomainObject.Predmet.StrankaListFormatedOIB>
    <izvorni_sadrzaj>
      <item>ATM d.o.o., OIB 40434505933</item>
    </izvorni_sadrzaj>
    <derivirana_varijabla naziv="DomainObject.Predmet.StrankaListFormatedOIB_1">
      <item>ATM d.o.o., OIB 40434505933</item>
    </derivirana_varijabla>
  </DomainObject.Predmet.StrankaListFormatedOIB>
  <DomainObject.Predmet.StrankaListFormatedWithAdress>
    <izvorni_sadrzaj>
      <item>ATM d.o.o., Slavonska avenija 22e, 10000 Zagreb</item>
    </izvorni_sadrzaj>
    <derivirana_varijabla naziv="DomainObject.Predmet.StrankaListFormatedWithAdress_1">
      <item>ATM d.o.o., Slavonska avenija 22e, 10000 Zagreb</item>
    </derivirana_varijabla>
  </DomainObject.Predmet.StrankaListFormatedWithAdress>
  <DomainObject.Predmet.StrankaListFormatedWithAdressOIB>
    <izvorni_sadrzaj>
      <item>ATM d.o.o., OIB 40434505933, Slavonska avenija 22e, 10000 Zagreb</item>
    </izvorni_sadrzaj>
    <derivirana_varijabla naziv="DomainObject.Predmet.StrankaListFormatedWithAdressOIB_1">
      <item>ATM d.o.o., OIB 40434505933, Slavonska avenija 22e, 10000 Zagreb</item>
    </derivirana_varijabla>
  </DomainObject.Predmet.StrankaListFormatedWithAdressOIB>
  <DomainObject.Predmet.StrankaListNazivFormated>
    <izvorni_sadrzaj>
      <item>ATM d.o.o.</item>
    </izvorni_sadrzaj>
    <derivirana_varijabla naziv="DomainObject.Predmet.StrankaListNazivFormated_1">
      <item>ATM d.o.o.</item>
    </derivirana_varijabla>
  </DomainObject.Predmet.StrankaListNazivFormated>
  <DomainObject.Predmet.StrankaListNazivFormatedOIB>
    <izvorni_sadrzaj>
      <item>ATM d.o.o., OIB 40434505933</item>
    </izvorni_sadrzaj>
    <derivirana_varijabla naziv="DomainObject.Predmet.StrankaListNazivFormatedOIB_1">
      <item>ATM d.o.o., OIB 40434505933</item>
    </derivirana_varijabla>
  </DomainObject.Predmet.StrankaListNazivFormatedOIB>
  <DomainObject.Predmet.ProtuStrankaListFormated>
    <izvorni_sadrzaj>
      <item>ATM d.o.o.</item>
    </izvorni_sadrzaj>
    <derivirana_varijabla naziv="DomainObject.Predmet.ProtuStrankaListFormated_1">
      <item>ATM d.o.o.</item>
    </derivirana_varijabla>
  </DomainObject.Predmet.ProtuStrankaListFormated>
  <DomainObject.Predmet.ProtuStrankaListFormatedOIB>
    <izvorni_sadrzaj>
      <item>ATM d.o.o., OIB 40434505933</item>
    </izvorni_sadrzaj>
    <derivirana_varijabla naziv="DomainObject.Predmet.ProtuStrankaListFormatedOIB_1">
      <item>ATM d.o.o., OIB 40434505933</item>
    </derivirana_varijabla>
  </DomainObject.Predmet.ProtuStrankaListFormatedOIB>
  <DomainObject.Predmet.ProtuStrankaListFormatedWithAdress>
    <izvorni_sadrzaj>
      <item>ATM d.o.o., Slavonska avenija 22e, 10000 Zagreb</item>
    </izvorni_sadrzaj>
    <derivirana_varijabla naziv="DomainObject.Predmet.ProtuStrankaListFormatedWithAdress_1">
      <item>ATM d.o.o., Slavonska avenija 22e, 10000 Zagreb</item>
    </derivirana_varijabla>
  </DomainObject.Predmet.ProtuStrankaListFormatedWithAdress>
  <DomainObject.Predmet.ProtuStrankaListFormatedWithAdressOIB>
    <izvorni_sadrzaj>
      <item>ATM d.o.o., OIB 40434505933, Slavonska avenija 22e, 10000 Zagreb</item>
    </izvorni_sadrzaj>
    <derivirana_varijabla naziv="DomainObject.Predmet.ProtuStrankaListFormatedWithAdressOIB_1">
      <item>ATM d.o.o., OIB 40434505933, Slavonska avenija 22e, 10000 Zagreb</item>
    </derivirana_varijabla>
  </DomainObject.Predmet.ProtuStrankaListFormatedWithAdressOIB>
  <DomainObject.Predmet.ProtuStrankaListNazivFormated>
    <izvorni_sadrzaj>
      <item>ATM d.o.o.</item>
    </izvorni_sadrzaj>
    <derivirana_varijabla naziv="DomainObject.Predmet.ProtuStrankaListNazivFormated_1">
      <item>ATM d.o.o.</item>
    </derivirana_varijabla>
  </DomainObject.Predmet.ProtuStrankaListNazivFormated>
  <DomainObject.Predmet.ProtuStrankaListNazivFormatedOIB>
    <izvorni_sadrzaj>
      <item>ATM d.o.o., OIB 40434505933</item>
    </izvorni_sadrzaj>
    <derivirana_varijabla naziv="DomainObject.Predmet.ProtuStrankaListNazivFormatedOIB_1">
      <item>ATM d.o.o., OIB 40434505933</item>
    </derivirana_varijabla>
  </DomainObject.Predmet.ProtuStrankaListNazivFormatedOIB>
  <DomainObject.Predmet.OstaliListFormated>
    <izvorni_sadrzaj>
      <item>Ante Dragičević</item>
      <item>Melita Gregurić</item>
    </izvorni_sadrzaj>
    <derivirana_varijabla naziv="DomainObject.Predmet.OstaliListFormated_1">
      <item>Ante Dragičević</item>
      <item>Melita Gregurić</item>
    </derivirana_varijabla>
  </DomainObject.Predmet.OstaliListFormated>
  <DomainObject.Predmet.OstaliListFormatedOIB>
    <izvorni_sadrzaj>
      <item>Ante Dragičević, OIB 74126068971</item>
      <item>Melita Gregurić, OIB 45359031909</item>
    </izvorni_sadrzaj>
    <derivirana_varijabla naziv="DomainObject.Predmet.OstaliListFormatedOIB_1">
      <item>Ante Dragičević, OIB 74126068971</item>
      <item>Melita Gregurić, OIB 45359031909</item>
    </derivirana_varijabla>
  </DomainObject.Predmet.OstaliListFormatedOIB>
  <DomainObject.Predmet.OstaliListFormatedWithAdress>
    <izvorni_sadrzaj>
      <item>Ante Dragičević, Zadarska 77, 10000 Zagreb</item>
      <item>Melita Gregurić, 9. Svibnja 22, 10430 Samobor</item>
    </izvorni_sadrzaj>
    <derivirana_varijabla naziv="DomainObject.Predmet.OstaliListFormatedWithAdress_1">
      <item>Ante Dragičević, Zadarska 77, 10000 Zagreb</item>
      <item>Melita Gregurić, 9. Svibnja 22, 10430 Samobor</item>
    </derivirana_varijabla>
  </DomainObject.Predmet.OstaliListFormatedWithAdress>
  <DomainObject.Predmet.OstaliListFormatedWithAdressOIB>
    <izvorni_sadrzaj>
      <item>Ante Dragičević, OIB 74126068971, Zadarska 77, 10000 Zagreb</item>
      <item>Melita Gregurić, OIB 45359031909, 9. Svibnja 22, 10430 Samobor</item>
    </izvorni_sadrzaj>
    <derivirana_varijabla naziv="DomainObject.Predmet.OstaliListFormatedWithAdressOIB_1">
      <item>Ante Dragičević, OIB 74126068971, Zadarska 77, 10000 Zagreb</item>
      <item>Melita Gregurić, OIB 45359031909, 9. Svibnja 22, 10430 Samobor</item>
    </derivirana_varijabla>
  </DomainObject.Predmet.OstaliListFormatedWithAdressOIB>
  <DomainObject.Predmet.OstaliListNazivFormated>
    <izvorni_sadrzaj>
      <item>Ante Dragičević</item>
      <item>Melita Gregurić</item>
    </izvorni_sadrzaj>
    <derivirana_varijabla naziv="DomainObject.Predmet.OstaliListNazivFormated_1">
      <item>Ante Dragičević</item>
      <item>Melita Gregurić</item>
    </derivirana_varijabla>
  </DomainObject.Predmet.OstaliListNazivFormated>
  <DomainObject.Predmet.OstaliListNazivFormatedOIB>
    <izvorni_sadrzaj>
      <item>Ante Dragičević, OIB 74126068971</item>
      <item>Melita Gregurić, OIB 45359031909</item>
    </izvorni_sadrzaj>
    <derivirana_varijabla naziv="DomainObject.Predmet.OstaliListNazivFormatedOIB_1">
      <item>Ante Dragičević, OIB 74126068971</item>
      <item>Melita Gregurić, OIB 45359031909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St-840/2014-51</izvorni_sadrzaj>
    <derivirana_varijabla naziv="DomainObject.PoslovniBrojDokumenta_1">St-840/2014-51</derivirana_varijabla>
  </DomainObject.PoslovniBrojDokumenta>
  <DomainObject.Predmet.StrankaIDrugi>
    <izvorni_sadrzaj>ATM d.o.o.</izvorni_sadrzaj>
    <derivirana_varijabla naziv="DomainObject.Predmet.StrankaIDrugi_1">ATM d.o.o.</derivirana_varijabla>
  </DomainObject.Predmet.StrankaIDrugi>
  <DomainObject.Predmet.ProtustrankaIDrugi>
    <izvorni_sadrzaj>ATM d.o.o.</izvorni_sadrzaj>
    <derivirana_varijabla naziv="DomainObject.Predmet.ProtustrankaIDrugi_1">ATM d.o.o.</derivirana_varijabla>
  </DomainObject.Predmet.ProtustrankaIDrugi>
  <DomainObject.Predmet.StrankaIDrugiAdressOIB>
    <izvorni_sadrzaj>ATM d.o.o., OIB 40434505933, Slavonska avenija 22e, 10000 Zagreb</izvorni_sadrzaj>
    <derivirana_varijabla naziv="DomainObject.Predmet.StrankaIDrugiAdressOIB_1">ATM d.o.o., OIB 40434505933, Slavonska avenija 22e, 10000 Zagreb</derivirana_varijabla>
  </DomainObject.Predmet.StrankaIDrugiAdressOIB>
  <DomainObject.Predmet.ProtustrankaIDrugiAdressOIB>
    <izvorni_sadrzaj>ATM d.o.o., OIB 40434505933, Slavonska avenija 22e, 10000 Zagreb</izvorni_sadrzaj>
    <derivirana_varijabla naziv="DomainObject.Predmet.ProtustrankaIDrugiAdressOIB_1">ATM d.o.o., OIB 40434505933, Slavonska avenija 22e,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ATM d.o.o.</item>
      <item>ATM d.o.o.</item>
      <item>Ante Dragičević</item>
      <item>Melita Gregurić</item>
    </izvorni_sadrzaj>
    <derivirana_varijabla naziv="DomainObject.Predmet.SudioniciListNaziv_1">
      <item>ATM d.o.o.</item>
      <item>ATM d.o.o.</item>
      <item>Ante Dragičević</item>
      <item>Melita Gregurić</item>
    </derivirana_varijabla>
  </DomainObject.Predmet.SudioniciListNaziv>
  <DomainObject.Predmet.SudioniciListAdressOIB>
    <izvorni_sadrzaj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izvorni_sadrzaj>
    <derivirana_varijabla naziv="DomainObject.Predmet.SudioniciListAdressOIB_1">
      <item>ATM d.o.o., OIB 40434505933, Slavonska avenija 22e,10000 Zagreb</item>
      <item>ATM d.o.o., OIB 40434505933, Slavonska avenija 22e,10000 Zagreb</item>
      <item>Ante Dragičević, OIB 74126068971, Zadarska 77,10000 Zagreb</item>
      <item>Melita Gregurić, OIB 45359031909, 9. Svibnja 22,10430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40434505933</item>
      <item>, OIB 40434505933</item>
      <item>, OIB 74126068971</item>
      <item>, OIB 45359031909</item>
    </izvorni_sadrzaj>
    <derivirana_varijabla naziv="DomainObject.Predmet.SudioniciListNazivOIB_1">
      <item>, OIB 40434505933</item>
      <item>, OIB 40434505933</item>
      <item>, OIB 74126068971</item>
      <item>, OIB 45359031909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695762-7C89-406F-B03D-57B22BDC9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633</properties:Words>
  <properties:Characters>4229</properties:Characters>
  <properties:Lines>124</properties:Lines>
  <properties:Paragraphs>77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2015-11-26T09:03:00Z</dcterms:created>
  <dc:creator>Vinka Mihalinčić</dc:creator>
  <cp:lastModifiedBy>Vinka Mihalinčić</cp:lastModifiedBy>
  <dcterms:modified xmlns:xsi="http://www.w3.org/2001/XMLSchema-instance" xsi:type="dcterms:W3CDTF">2015-11-26T09:50:00Z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St-840/2014-51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