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214077" w:rsidRPr="00482933">
        <w:tc>
          <w:tcPr>
            <w:tcW w:type="dxa" w:w="3060"/>
          </w:tcPr>
          <w:p w:rsidRDefault="00193901" w:rsidP="00214077" w:rsidR="00214077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  <w:sz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14077">
              <w:rPr>
                <w:sz w:val="24"/>
              </w:rPr>
              <w:t xml:space="preserve">  </w:t>
            </w:r>
          </w:p>
          <w:p w:rsidRDefault="00214077" w:rsidP="00214077" w:rsidR="00214077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214077" w:rsidP="00214077" w:rsidR="00214077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14077" w:rsidP="00214077" w:rsidR="00214077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214077" w:rsidP="00214077" w:rsidR="00214077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38ff6fb" w14:paraId="38ff6fb" w:rsidRDefault="00214077" w:rsidR="00214077">
      <w:pPr>
        <w15:collapsed w:val="false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 xml:space="preserve">t-730/13    </w:t>
      </w:r>
    </w:p>
    <w:p w:rsidRDefault="00C23615" w:rsidP="00214077" w:rsidR="00C23615">
      <w:pPr>
        <w:jc w:val="center"/>
        <w:rPr>
          <w:b/>
          <w:sz w:val="24"/>
        </w:rPr>
      </w:pPr>
    </w:p>
    <w:p w:rsidRDefault="00C23615" w:rsidP="00214077" w:rsidR="00C23615" w:rsidRPr="000D30F9">
      <w:pPr>
        <w:jc w:val="center"/>
        <w:rPr>
          <w:sz w:val="24"/>
          <w:szCs w:val="24"/>
        </w:rPr>
      </w:pPr>
    </w:p>
    <w:p w:rsidRDefault="000D30F9" w:rsidP="000D30F9" w:rsidR="000D30F9" w:rsidRPr="000D30F9">
      <w:pPr>
        <w:jc w:val="center"/>
        <w:rPr>
          <w:sz w:val="24"/>
          <w:szCs w:val="24"/>
        </w:rPr>
      </w:pPr>
      <w:r w:rsidRPr="000D30F9">
        <w:rPr>
          <w:sz w:val="24"/>
          <w:szCs w:val="24"/>
        </w:rPr>
        <w:t xml:space="preserve">R E P U B L I K A  H R V A T S K A </w:t>
      </w:r>
    </w:p>
    <w:p w:rsidRDefault="000D30F9" w:rsidP="00214077" w:rsidR="000D30F9" w:rsidRPr="000D30F9">
      <w:pPr>
        <w:jc w:val="center"/>
        <w:rPr>
          <w:sz w:val="24"/>
          <w:szCs w:val="24"/>
        </w:rPr>
      </w:pPr>
    </w:p>
    <w:p w:rsidRDefault="00214077" w:rsidP="00214077" w:rsidR="00214077" w:rsidRPr="000D30F9">
      <w:pPr>
        <w:jc w:val="center"/>
        <w:rPr>
          <w:sz w:val="24"/>
          <w:szCs w:val="24"/>
        </w:rPr>
      </w:pPr>
      <w:r w:rsidRPr="000D30F9">
        <w:rPr>
          <w:sz w:val="24"/>
          <w:szCs w:val="24"/>
        </w:rPr>
        <w:t>Z A K LJ U Č A K</w:t>
      </w:r>
    </w:p>
    <w:p w:rsidRDefault="00214077" w:rsidP="00214077" w:rsidR="00214077">
      <w:pPr>
        <w:jc w:val="center"/>
        <w:rPr>
          <w:b/>
          <w:sz w:val="24"/>
        </w:rPr>
      </w:pPr>
    </w:p>
    <w:p w:rsidRDefault="00214077" w:rsidP="00214077" w:rsidR="00214077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dužnikom </w:t>
      </w:r>
      <w:r>
        <w:rPr>
          <w:sz w:val="24"/>
          <w:szCs w:val="24"/>
        </w:rPr>
        <w:t xml:space="preserve">AURORA PRODUKCIJA d.o.o. Zagreb, Martićeva 35, dana </w:t>
      </w:r>
      <w:r w:rsidR="000D30F9">
        <w:rPr>
          <w:sz w:val="24"/>
          <w:szCs w:val="24"/>
        </w:rPr>
        <w:t>10.srpnja</w:t>
      </w:r>
      <w:r>
        <w:rPr>
          <w:sz w:val="24"/>
          <w:szCs w:val="24"/>
        </w:rPr>
        <w:t xml:space="preserve"> 201</w:t>
      </w:r>
      <w:r w:rsidR="000D30F9">
        <w:rPr>
          <w:sz w:val="24"/>
          <w:szCs w:val="24"/>
        </w:rPr>
        <w:t>7</w:t>
      </w:r>
      <w:r>
        <w:rPr>
          <w:sz w:val="24"/>
          <w:szCs w:val="24"/>
        </w:rPr>
        <w:t>.</w:t>
      </w:r>
    </w:p>
    <w:p w:rsidRDefault="00214077" w:rsidP="00214077" w:rsidR="00214077" w:rsidRPr="002519C3">
      <w:pPr>
        <w:jc w:val="both"/>
        <w:rPr>
          <w:b/>
          <w:sz w:val="40"/>
          <w:szCs w:val="40"/>
        </w:rPr>
      </w:pPr>
    </w:p>
    <w:p w:rsidRDefault="00214077" w:rsidP="00214077" w:rsidR="00214077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214077" w:rsidP="00214077" w:rsidR="00214077">
      <w:pPr>
        <w:ind w:left="720"/>
        <w:jc w:val="both"/>
        <w:rPr>
          <w:sz w:val="24"/>
        </w:rPr>
      </w:pPr>
    </w:p>
    <w:p w:rsidRDefault="00214077" w:rsidP="00214077" w:rsidR="00214077">
      <w:pPr>
        <w:ind w:left="720"/>
        <w:jc w:val="both"/>
        <w:rPr>
          <w:sz w:val="24"/>
        </w:rPr>
      </w:pPr>
      <w:r>
        <w:rPr>
          <w:sz w:val="24"/>
        </w:rPr>
        <w:t xml:space="preserve">I </w:t>
      </w:r>
      <w:r w:rsidR="000D30F9">
        <w:rPr>
          <w:sz w:val="24"/>
        </w:rPr>
        <w:t xml:space="preserve">Nastavak </w:t>
      </w:r>
      <w:r>
        <w:rPr>
          <w:sz w:val="24"/>
        </w:rPr>
        <w:t>ročišt</w:t>
      </w:r>
      <w:r w:rsidR="000D30F9">
        <w:rPr>
          <w:sz w:val="24"/>
        </w:rPr>
        <w:t>a</w:t>
      </w:r>
      <w:r>
        <w:rPr>
          <w:sz w:val="24"/>
        </w:rPr>
        <w:t xml:space="preserve"> radi izjašnjenja o prijedlogu za otvaranje stečajnog postupka </w:t>
      </w:r>
      <w:r w:rsidR="000D30F9">
        <w:rPr>
          <w:sz w:val="24"/>
        </w:rPr>
        <w:t>određuje se</w:t>
      </w:r>
      <w:r>
        <w:rPr>
          <w:sz w:val="24"/>
        </w:rPr>
        <w:t xml:space="preserve"> za dan: </w:t>
      </w:r>
    </w:p>
    <w:p w:rsidRDefault="00214077" w:rsidP="00214077" w:rsidR="00214077">
      <w:pPr>
        <w:ind w:left="720"/>
        <w:jc w:val="both"/>
        <w:rPr>
          <w:sz w:val="24"/>
        </w:rPr>
      </w:pPr>
    </w:p>
    <w:p w:rsidRDefault="00C23615" w:rsidP="00214077" w:rsidR="00214077">
      <w:pPr>
        <w:ind w:left="1003"/>
        <w:jc w:val="both"/>
        <w:rPr>
          <w:sz w:val="24"/>
        </w:rPr>
      </w:pPr>
      <w:r>
        <w:rPr>
          <w:b/>
          <w:sz w:val="24"/>
        </w:rPr>
        <w:t>1</w:t>
      </w:r>
      <w:r w:rsidR="000D30F9">
        <w:rPr>
          <w:b/>
          <w:sz w:val="24"/>
        </w:rPr>
        <w:t>9</w:t>
      </w:r>
      <w:r>
        <w:rPr>
          <w:b/>
          <w:sz w:val="24"/>
        </w:rPr>
        <w:t>. rujna</w:t>
      </w:r>
      <w:r w:rsidR="00214077">
        <w:rPr>
          <w:b/>
          <w:sz w:val="24"/>
        </w:rPr>
        <w:t xml:space="preserve"> 201</w:t>
      </w:r>
      <w:r w:rsidR="000D30F9">
        <w:rPr>
          <w:b/>
          <w:sz w:val="24"/>
        </w:rPr>
        <w:t>7</w:t>
      </w:r>
      <w:r w:rsidR="00214077">
        <w:rPr>
          <w:b/>
          <w:sz w:val="24"/>
        </w:rPr>
        <w:t xml:space="preserve">. u </w:t>
      </w:r>
      <w:r w:rsidR="00CA27E9">
        <w:rPr>
          <w:b/>
          <w:sz w:val="24"/>
        </w:rPr>
        <w:t>10,00</w:t>
      </w:r>
      <w:r w:rsidR="00214077">
        <w:rPr>
          <w:b/>
          <w:sz w:val="24"/>
        </w:rPr>
        <w:t xml:space="preserve"> sati</w:t>
      </w:r>
      <w:r w:rsidR="00214077" w:rsidRPr="00A715D3">
        <w:rPr>
          <w:b/>
          <w:sz w:val="24"/>
        </w:rPr>
        <w:t xml:space="preserve"> </w:t>
      </w:r>
      <w:r w:rsidR="00214077">
        <w:rPr>
          <w:sz w:val="24"/>
        </w:rPr>
        <w:t xml:space="preserve">u zgradi Trgovačkog suda u Zagrebu, Petrinjska 8, soba broj 92/II – stari dio.    </w:t>
      </w:r>
    </w:p>
    <w:p w:rsidRDefault="00214077" w:rsidP="00214077" w:rsidR="00214077">
      <w:pPr>
        <w:jc w:val="both"/>
        <w:rPr>
          <w:sz w:val="24"/>
        </w:rPr>
      </w:pPr>
    </w:p>
    <w:p w:rsidRDefault="00214077" w:rsidP="00214077" w:rsidR="00214077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214077" w:rsidP="00214077" w:rsidR="00214077">
      <w:pPr>
        <w:ind w:firstLine="283" w:left="720"/>
        <w:jc w:val="both"/>
        <w:rPr>
          <w:sz w:val="24"/>
        </w:rPr>
      </w:pPr>
      <w:r>
        <w:rPr>
          <w:sz w:val="24"/>
        </w:rPr>
        <w:t>- dužniku na adresu</w:t>
      </w:r>
    </w:p>
    <w:p w:rsidRDefault="00214077" w:rsidP="00214077" w:rsidR="00214077">
      <w:pPr>
        <w:ind w:firstLine="283" w:left="720"/>
        <w:jc w:val="both"/>
        <w:rPr>
          <w:sz w:val="24"/>
        </w:rPr>
      </w:pPr>
      <w:r>
        <w:rPr>
          <w:sz w:val="24"/>
        </w:rPr>
        <w:t xml:space="preserve">-zz dužnika  </w:t>
      </w:r>
    </w:p>
    <w:p w:rsidRDefault="00214077" w:rsidP="00214077" w:rsidR="00214077">
      <w:pPr>
        <w:ind w:firstLine="283" w:left="720"/>
        <w:jc w:val="both"/>
        <w:rPr>
          <w:sz w:val="24"/>
        </w:rPr>
      </w:pPr>
      <w:r>
        <w:rPr>
          <w:sz w:val="24"/>
        </w:rPr>
        <w:t>- FINA</w:t>
      </w:r>
    </w:p>
    <w:p w:rsidRDefault="00214077" w:rsidP="00214077" w:rsidR="00214077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214077" w:rsidP="00214077" w:rsidR="00214077">
      <w:pPr>
        <w:ind w:left="720"/>
        <w:jc w:val="both"/>
        <w:rPr>
          <w:sz w:val="24"/>
        </w:rPr>
      </w:pPr>
      <w:r>
        <w:rPr>
          <w:sz w:val="24"/>
        </w:rPr>
        <w:t xml:space="preserve">II Pozvane osobe mogu se o prijedlogu i  pisano izjasniti. </w:t>
      </w:r>
    </w:p>
    <w:p w:rsidRDefault="00214077" w:rsidR="00214077">
      <w:pPr>
        <w:ind w:firstLine="709"/>
        <w:jc w:val="both"/>
        <w:rPr>
          <w:sz w:val="24"/>
        </w:rPr>
      </w:pPr>
    </w:p>
    <w:p w:rsidRDefault="00CA27E9" w:rsidP="00214077" w:rsidR="00CA27E9">
      <w:pPr>
        <w:ind w:firstLine="709"/>
        <w:jc w:val="both"/>
        <w:rPr>
          <w:sz w:val="24"/>
        </w:rPr>
      </w:pPr>
    </w:p>
    <w:p w:rsidRDefault="00214077" w:rsidP="00214077" w:rsidR="0021407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14077" w:rsidP="00214077" w:rsidR="00214077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CA27E9">
        <w:rPr>
          <w:sz w:val="24"/>
        </w:rPr>
        <w:t>10.srpnja</w:t>
      </w:r>
      <w:r>
        <w:rPr>
          <w:sz w:val="24"/>
        </w:rPr>
        <w:t xml:space="preserve"> 201</w:t>
      </w:r>
      <w:r w:rsidR="00A27FD1">
        <w:rPr>
          <w:sz w:val="24"/>
        </w:rPr>
        <w:t>7</w:t>
      </w:r>
      <w:r>
        <w:rPr>
          <w:sz w:val="24"/>
        </w:rPr>
        <w:t>.</w:t>
      </w:r>
    </w:p>
    <w:p w:rsidRDefault="00214077" w:rsidP="00214077" w:rsidR="00214077">
      <w:pPr>
        <w:ind w:firstLine="720"/>
        <w:jc w:val="center"/>
        <w:rPr>
          <w:sz w:val="24"/>
        </w:rPr>
      </w:pPr>
    </w:p>
    <w:p w:rsidRDefault="00214077" w:rsidP="00214077" w:rsidR="00214077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2D3C7A" w:rsidP="00214077" w:rsidR="00214077">
      <w:pPr>
        <w:ind w:left="5040"/>
        <w:rPr>
          <w:sz w:val="24"/>
        </w:rPr>
      </w:pPr>
      <w:smartTag w:element="PersonName" w:uri="urn:schemas-microsoft-com:office:smarttags">
        <w:r>
          <w:rPr>
            <w:sz w:val="24"/>
          </w:rPr>
          <w:t>Ante Galić</w:t>
        </w:r>
      </w:smartTag>
      <w:r>
        <w:rPr>
          <w:sz w:val="24"/>
        </w:rPr>
        <w:t>,v.r.</w:t>
      </w:r>
    </w:p>
    <w:p w:rsidRDefault="00214077" w:rsidR="00214077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214077" w:rsidR="00214077">
      <w:pPr>
        <w:jc w:val="both"/>
        <w:rPr>
          <w:sz w:val="24"/>
        </w:rPr>
      </w:pPr>
      <w:r>
        <w:rPr>
          <w:sz w:val="24"/>
        </w:rPr>
        <w:t>Protiv zaključka nije dopuštena žalba (čl. 11. stavak 9. SZ-a)</w:t>
      </w:r>
    </w:p>
    <w:p w:rsidRDefault="002D3C7A" w:rsidR="002D3C7A">
      <w:pPr>
        <w:jc w:val="both"/>
        <w:rPr>
          <w:sz w:val="24"/>
        </w:rPr>
      </w:pPr>
    </w:p>
    <w:p w:rsidRDefault="002D3C7A" w:rsidR="002D3C7A" w:rsidRPr="00A27FD1">
      <w:pPr>
        <w:jc w:val="both"/>
        <w:rPr>
          <w:sz w:val="24"/>
          <w:szCs w:val="24"/>
        </w:rPr>
      </w:pPr>
    </w:p>
    <w:p w:rsidRDefault="00A27FD1" w:rsidP="00422EE0" w:rsidR="00A27FD1" w:rsidRPr="00A27F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27FD1">
        <w:rPr>
          <w:sz w:val="24"/>
          <w:szCs w:val="24"/>
        </w:rPr>
        <w:t>Za točnost otpravka, ovlašteni službenik:</w:t>
      </w:r>
    </w:p>
    <w:p w:rsidRDefault="00A27FD1" w:rsidP="00422EE0" w:rsidR="00A27FD1" w:rsidRPr="00A27FD1">
      <w:pPr>
        <w:jc w:val="both"/>
        <w:rPr>
          <w:sz w:val="24"/>
          <w:szCs w:val="24"/>
        </w:rPr>
      </w:pPr>
      <w:r w:rsidRPr="00A27FD1">
        <w:rPr>
          <w:sz w:val="24"/>
          <w:szCs w:val="24"/>
        </w:rPr>
        <w:t xml:space="preserve">            </w:t>
      </w:r>
      <w:r w:rsidRPr="00A27FD1">
        <w:rPr>
          <w:sz w:val="24"/>
          <w:szCs w:val="24"/>
        </w:rPr>
        <w:tab/>
      </w:r>
      <w:r w:rsidRPr="00A27FD1">
        <w:rPr>
          <w:sz w:val="24"/>
          <w:szCs w:val="24"/>
        </w:rPr>
        <w:tab/>
      </w:r>
      <w:r w:rsidRPr="00A27FD1">
        <w:rPr>
          <w:sz w:val="24"/>
          <w:szCs w:val="24"/>
        </w:rPr>
        <w:tab/>
      </w:r>
      <w:r w:rsidRPr="00A27FD1">
        <w:rPr>
          <w:sz w:val="24"/>
          <w:szCs w:val="24"/>
        </w:rPr>
        <w:tab/>
      </w:r>
      <w:r w:rsidRPr="00A27FD1">
        <w:rPr>
          <w:sz w:val="24"/>
          <w:szCs w:val="24"/>
        </w:rPr>
        <w:tab/>
      </w:r>
      <w:r w:rsidRPr="00A27FD1">
        <w:rPr>
          <w:sz w:val="24"/>
          <w:szCs w:val="24"/>
        </w:rPr>
        <w:tab/>
      </w:r>
      <w:r w:rsidRPr="00A27FD1">
        <w:rPr>
          <w:sz w:val="24"/>
          <w:szCs w:val="24"/>
        </w:rPr>
        <w:tab/>
      </w:r>
      <w:r w:rsidRPr="00A27FD1">
        <w:rPr>
          <w:sz w:val="24"/>
          <w:szCs w:val="24"/>
        </w:rPr>
        <w:tab/>
      </w:r>
      <w:r w:rsidRPr="00A27FD1">
        <w:rPr>
          <w:sz w:val="24"/>
          <w:szCs w:val="24"/>
        </w:rPr>
        <w:tab/>
        <w:t xml:space="preserve">   Valentina Delač</w:t>
      </w:r>
    </w:p>
    <w:p w:rsidRDefault="002D3C7A" w:rsidP="00A27FD1" w:rsidR="002D3C7A" w:rsidRPr="00F0709C">
      <w:pPr>
        <w:jc w:val="both"/>
        <w:rPr>
          <w:sz w:val="24"/>
          <w:szCs w:val="24"/>
        </w:rPr>
      </w:pPr>
    </w:p>
    <w:p w:rsidRDefault="002D3C7A" w:rsidR="00214077">
      <w:pPr>
        <w:jc w:val="both"/>
        <w:rPr>
          <w:sz w:val="24"/>
        </w:rPr>
      </w:pPr>
      <w:r>
        <w:rPr>
          <w:sz w:val="24"/>
        </w:rPr>
        <w:br w:type="page"/>
      </w:r>
    </w:p>
    <w:p w:rsidRDefault="00214077" w:rsidR="00214077">
      <w:pPr>
        <w:jc w:val="both"/>
        <w:rPr>
          <w:sz w:val="24"/>
        </w:rPr>
      </w:pPr>
    </w:p>
    <w:p w:rsidRDefault="00214077" w:rsidP="00214077" w:rsidR="00214077">
      <w:pPr>
        <w:jc w:val="both"/>
        <w:rPr>
          <w:sz w:val="24"/>
        </w:rPr>
      </w:pPr>
      <w:r>
        <w:rPr>
          <w:sz w:val="24"/>
        </w:rPr>
        <w:t xml:space="preserve">DNA: </w:t>
      </w:r>
    </w:p>
    <w:p w:rsidRDefault="00214077" w:rsidP="00214077" w:rsidR="00214077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predlagatelju  na adresu</w:t>
      </w:r>
    </w:p>
    <w:p w:rsidRDefault="00214077" w:rsidP="00214077" w:rsidR="00214077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 na adresu </w:t>
      </w:r>
    </w:p>
    <w:p w:rsidRDefault="00214077" w:rsidP="00214077" w:rsidR="00214077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zz dužnika</w:t>
      </w:r>
      <w:r w:rsidR="00CA27E9">
        <w:rPr>
          <w:sz w:val="24"/>
        </w:rPr>
        <w:t xml:space="preserve"> na adresu</w:t>
      </w:r>
      <w:r>
        <w:rPr>
          <w:sz w:val="24"/>
        </w:rPr>
        <w:t xml:space="preserve">  </w:t>
      </w:r>
    </w:p>
    <w:p w:rsidRDefault="00CA27E9" w:rsidP="00214077" w:rsidR="00C23615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e-Oglasna ploča</w:t>
      </w:r>
    </w:p>
    <w:p w:rsidRDefault="00214077" w:rsidP="00214077" w:rsidR="00214077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spis</w:t>
      </w:r>
    </w:p>
    <w:sectPr w:rsidSect="002D3C7A" w:rsidR="00214077">
      <w:headerReference w:type="default" r:id="rId10"/>
      <w:pgSz w:h="16838" w:w="11906"/>
      <w:pgMar w:gutter="0" w:footer="720" w:header="720" w:left="1418" w:bottom="340" w:right="1416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02F7" w:rsidR="00C702F7">
      <w:r>
        <w:separator/>
      </w:r>
    </w:p>
  </w:endnote>
  <w:endnote w:id="0" w:type="continuationSeparator">
    <w:p w:rsidRDefault="00C702F7" w:rsidR="00C70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02F7" w:rsidR="00C702F7">
      <w:r>
        <w:separator/>
      </w:r>
    </w:p>
  </w:footnote>
  <w:footnote w:id="0" w:type="continuationSeparator">
    <w:p w:rsidRDefault="00C702F7" w:rsidR="00C702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3C7A" w:rsidR="002D3C7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7F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3C7A" w:rsidR="002D3C7A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 xml:space="preserve">t-730/13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D30F9"/>
    <w:rsid w:val="00193901"/>
    <w:rsid w:val="00214077"/>
    <w:rsid w:val="002D3C7A"/>
    <w:rsid w:val="005B5C24"/>
    <w:rsid w:val="00A27FD1"/>
    <w:rsid w:val="00BD3752"/>
    <w:rsid w:val="00BE6860"/>
    <w:rsid w:val="00C07805"/>
    <w:rsid w:val="00C23615"/>
    <w:rsid w:val="00C702F7"/>
    <w:rsid w:val="00CA27E9"/>
    <w:rsid w:val="00FC1CA4"/>
    <w:rsid w:val="00FE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7F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F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FD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F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F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7F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F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FD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F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F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St-730/2013</izvorni_sadrzaj>
    <derivirana_varijabla naziv="DomainObject.Predmet.OznakaBroj_1">St-730/2013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AURORA PRODUKCIJA d.o.o. za izdavanje, snimanje i umnožavanje audio i video zapisa</izvorni_sadrzaj>
    <derivirana_varijabla naziv="DomainObject.Predmet.ProtustrankaFormated_1">  AURORA PRODUKCIJA d.o.o. za izdavanje, snimanje i umnožavanje audio i video zapisa</derivirana_varijabla>
  </DomainObject.Predmet.ProtustrankaFormated>
  <DomainObject.Predmet.ProtustrankaFormatedOIB>
    <izvorni_sadrzaj>  AURORA PRODUKCIJA d.o.o. za izdavanje, snimanje i umnožavanje audio i video zapisa, OIB 13350248746</izvorni_sadrzaj>
    <derivirana_varijabla naziv="DomainObject.Predmet.ProtustrankaFormatedOIB_1">  AURORA PRODUKCIJA d.o.o. za izdavanje, snimanje i umnožavanje audio i video zapisa, OIB 13350248746</derivirana_varijabla>
  </DomainObject.Predmet.ProtustrankaFormatedOIB>
  <DomainObject.Predmet.ProtustrankaFormatedWithAdress>
    <izvorni_sadrzaj> AURORA PRODUKCIJA d.o.o. za izdavanje, snimanje i umnožavanje audio i video zapisa, Martićeva 35, 10000 Zagreb</izvorni_sadrzaj>
    <derivirana_varijabla naziv="DomainObject.Predmet.ProtustrankaFormatedWithAdress_1"> AURORA PRODUKCIJA d.o.o. za izdavanje, snimanje i umnožavanje audio i video zapisa, Martićeva 35, 10000 Zagreb</derivirana_varijabla>
  </DomainObject.Predmet.ProtustrankaFormatedWithAdress>
  <DomainObject.Predmet.ProtustrankaFormatedWithAdressOIB>
    <izvorni_sadrzaj> AURORA PRODUKCIJA d.o.o. za izdavanje, snimanje i umnožavanje audio i video zapisa, OIB 13350248746, Martićeva 35, 10000 Zagreb</izvorni_sadrzaj>
    <derivirana_varijabla naziv="DomainObject.Predmet.ProtustrankaFormatedWithAdressOIB_1"> AURORA PRODUKCIJA d.o.o. za izdavanje, snimanje i umnožavanje audio i video zapisa, OIB 13350248746, Martićeva 35, 10000 Zagreb</derivirana_varijabla>
  </DomainObject.Predmet.ProtustrankaFormatedWithAdressOIB>
  <DomainObject.Predmet.ProtustrankaWithAdress>
    <izvorni_sadrzaj>AURORA PRODUKCIJA d.o.o. za izdavanje, snimanje i umnožavanje audio i video zapisa Martićeva 35, 10000 Zagreb</izvorni_sadrzaj>
    <derivirana_varijabla naziv="DomainObject.Predmet.ProtustrankaWithAdress_1">AURORA PRODUKCIJA d.o.o. za izdavanje, snimanje i umnožavanje audio i video zapisa Martićeva 35, 10000 Zagreb</derivirana_varijabla>
  </DomainObject.Predmet.ProtustrankaWithAdress>
  <DomainObject.Predmet.ProtustrankaWithAdressOIB>
    <izvorni_sadrzaj>AURORA PRODUKCIJA d.o.o. za izdavanje, snimanje i umnožavanje audio i video zapisa, OIB 13350248746, Martićeva 35, 10000 Zagreb</izvorni_sadrzaj>
    <derivirana_varijabla naziv="DomainObject.Predmet.ProtustrankaWithAdressOIB_1">AURORA PRODUKCIJA d.o.o. za izdavanje, snimanje i umnožavanje audio i video zapisa, OIB 13350248746, Martićeva 35, 10000 Zagreb</derivirana_varijabla>
  </DomainObject.Predmet.ProtustrankaWithAdressOIB>
  <DomainObject.Predmet.ProtustrankaNazivFormated>
    <izvorni_sadrzaj>AURORA PRODUKCIJA d.o.o. za izdavanje, snimanje i umnožavanje audio i video zapisa</izvorni_sadrzaj>
    <derivirana_varijabla naziv="DomainObject.Predmet.ProtustrankaNazivFormated_1">AURORA PRODUKCIJA d.o.o. za izdavanje, snimanje i umnožavanje audio i video zapisa</derivirana_varijabla>
  </DomainObject.Predmet.ProtustrankaNazivFormated>
  <DomainObject.Predmet.ProtustrankaNazivFormatedOIB>
    <izvorni_sadrzaj>AURORA PRODUKCIJA d.o.o. za izdavanje, snimanje i umnožavanje audio i video zapisa, OIB 13350248746</izvorni_sadrzaj>
    <derivirana_varijabla naziv="DomainObject.Predmet.ProtustrankaNazivFormatedOIB_1">AURORA PRODUKCIJA d.o.o. za izdavanje, snimanje i umnožavanje audio i video zapisa, OIB 13350248746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AURORA PRODUKCIJA d.o.o. za izdavanje, snimanje i umnožavanje audio i video zapisa</item>
    </izvorni_sadrzaj>
    <derivirana_varijabla naziv="DomainObject.Predmet.ProtuStrankaListFormated_1">
      <item>AURORA PRODUKCIJA d.o.o. za izdavanje, snimanje i umnožavanje audio i video zapisa</item>
    </derivirana_varijabla>
  </DomainObject.Predmet.ProtuStrankaListFormated>
  <DomainObject.Predmet.ProtuStrankaListFormatedOIB>
    <izvorni_sadrzaj>
      <item>AURORA PRODUKCIJA d.o.o. za izdavanje, snimanje i umnožavanje audio i video zapisa, OIB 13350248746</item>
    </izvorni_sadrzaj>
    <derivirana_varijabla naziv="DomainObject.Predmet.ProtuStrankaListFormatedOIB_1">
      <item>AURORA PRODUKCIJA d.o.o. za izdavanje, snimanje i umnožavanje audio i video zapisa, OIB 13350248746</item>
    </derivirana_varijabla>
  </DomainObject.Predmet.ProtuStrankaListFormatedOIB>
  <DomainObject.Predmet.ProtuStrankaListFormatedWithAdress>
    <izvorni_sadrzaj>
      <item>AURORA PRODUKCIJA d.o.o. za izdavanje, snimanje i umnožavanje audio i video zapisa, Martićeva 35, 10000 Zagreb</item>
    </izvorni_sadrzaj>
    <derivirana_varijabla naziv="DomainObject.Predmet.ProtuStrankaListFormatedWithAdress_1">
      <item>AURORA PRODUKCIJA d.o.o. za izdavanje, snimanje i umnožavanje audio i video zapisa, Martićeva 35, 10000 Zagreb</item>
    </derivirana_varijabla>
  </DomainObject.Predmet.ProtuStrankaListFormatedWithAdress>
  <DomainObject.Predmet.ProtuStrankaListFormatedWithAdressOIB>
    <izvorni_sadrzaj>
      <item>AURORA PRODUKCIJA d.o.o. za izdavanje, snimanje i umnožavanje audio i video zapisa, OIB 13350248746, Martićeva 35, 10000 Zagreb</item>
    </izvorni_sadrzaj>
    <derivirana_varijabla naziv="DomainObject.Predmet.ProtuStrankaListFormatedWithAdressOIB_1">
      <item>AURORA PRODUKCIJA d.o.o. za izdavanje, snimanje i umnožavanje audio i video zapisa, OIB 13350248746, Martićeva 35, 10000 Zagreb</item>
    </derivirana_varijabla>
  </DomainObject.Predmet.ProtuStrankaListFormatedWithAdressOIB>
  <DomainObject.Predmet.ProtuStrankaListNazivFormated>
    <izvorni_sadrzaj>
      <item>AURORA PRODUKCIJA d.o.o. za izdavanje, snimanje i umnožavanje audio i video zapisa</item>
    </izvorni_sadrzaj>
    <derivirana_varijabla naziv="DomainObject.Predmet.ProtuStrankaListNazivFormated_1">
      <item>AURORA PRODUKCIJA d.o.o. za izdavanje, snimanje i umnožavanje audio i video zapisa</item>
    </derivirana_varijabla>
  </DomainObject.Predmet.ProtuStrankaListNazivFormated>
  <DomainObject.Predmet.ProtuStrankaListNazivFormatedOIB>
    <izvorni_sadrzaj>
      <item>AURORA PRODUKCIJA d.o.o. za izdavanje, snimanje i umnožavanje audio i video zapisa, OIB 13350248746</item>
    </izvorni_sadrzaj>
    <derivirana_varijabla naziv="DomainObject.Predmet.ProtuStrankaListNazivFormatedOIB_1">
      <item>AURORA PRODUKCIJA d.o.o. za izdavanje, snimanje i umnožavanje audio i video zapisa, OIB 13350248746</item>
    </derivirana_varijabla>
  </DomainObject.Predmet.ProtuStrankaListNazivFormatedOIB>
  <DomainObject.Predmet.OstaliListFormated>
    <izvorni_sadrzaj>
      <item>BRANKA DELIĆ</item>
      <item>SILVESTAR DRAGOJE</item>
    </izvorni_sadrzaj>
    <derivirana_varijabla naziv="DomainObject.Predmet.OstaliListFormated_1">
      <item>BRANKA DELIĆ</item>
      <item>SILVESTAR DRAGOJE</item>
    </derivirana_varijabla>
  </DomainObject.Predmet.OstaliListFormated>
  <DomainObject.Predmet.OstaliListFormatedOIB>
    <izvorni_sadrzaj>
      <item>BRANKA DELIĆ</item>
      <item>SILVESTAR DRAGOJE</item>
    </izvorni_sadrzaj>
    <derivirana_varijabla naziv="DomainObject.Predmet.OstaliListFormatedOIB_1">
      <item>BRANKA DELIĆ</item>
      <item>SILVESTAR DRAGOJE</item>
    </derivirana_varijabla>
  </DomainObject.Predmet.OstaliListFormatedOIB>
  <DomainObject.Predmet.OstaliListFormatedWithAdress>
    <izvorni_sadrzaj>
      <item>BRANKA DELIĆ, D.CESARIĆA 37, 10000 Zagreb</item>
      <item>SILVESTAR DRAGOJE, MARTIĆEVA 35, 10000 Zagreb</item>
    </izvorni_sadrzaj>
    <derivirana_varijabla naziv="DomainObject.Predmet.OstaliListFormatedWithAdress_1">
      <item>BRANKA DELIĆ, D.CESARIĆA 37, 10000 Zagreb</item>
      <item>SILVESTAR DRAGOJE, MARTIĆEVA 35, 10000 Zagreb</item>
    </derivirana_varijabla>
  </DomainObject.Predmet.OstaliListFormatedWithAdress>
  <DomainObject.Predmet.OstaliListFormatedWithAdressOIB>
    <izvorni_sadrzaj>
      <item>BRANKA DELIĆ, D.CESARIĆA 37, 10000 Zagreb</item>
      <item>SILVESTAR DRAGOJE, MARTIĆEVA 35, 10000 Zagreb</item>
    </izvorni_sadrzaj>
    <derivirana_varijabla naziv="DomainObject.Predmet.OstaliListFormatedWithAdressOIB_1">
      <item>BRANKA DELIĆ, D.CESARIĆA 37, 10000 Zagreb</item>
      <item>SILVESTAR DRAGOJE, MARTIĆEVA 35, 10000 Zagreb</item>
    </derivirana_varijabla>
  </DomainObject.Predmet.OstaliListFormatedWithAdressOIB>
  <DomainObject.Predmet.OstaliListNazivFormated>
    <izvorni_sadrzaj>
      <item>BRANKA DELIĆ</item>
      <item>SILVESTAR DRAGOJE</item>
    </izvorni_sadrzaj>
    <derivirana_varijabla naziv="DomainObject.Predmet.OstaliListNazivFormated_1">
      <item>BRANKA DELIĆ</item>
      <item>SILVESTAR DRAGOJE</item>
    </derivirana_varijabla>
  </DomainObject.Predmet.OstaliListNazivFormated>
  <DomainObject.Predmet.OstaliListNazivFormatedOIB>
    <izvorni_sadrzaj>
      <item>BRANKA DELIĆ</item>
      <item>SILVESTAR DRAGOJE</item>
    </izvorni_sadrzaj>
    <derivirana_varijabla naziv="DomainObject.Predmet.OstaliListNazivFormatedOIB_1">
      <item>BRANKA DELIĆ</item>
      <item>SILVESTAR DRAGOJE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AURORA PRODUKCIJA d.o.o. za izdavanje, snimanje i umnožavanje audio i video zapisa</izvorni_sadrzaj>
    <derivirana_varijabla naziv="DomainObject.Predmet.ProtustrankaIDrugi_1">AURORA PRODUKCIJA d.o.o. za izdavanje, snimanje i umnožavanje audio i video zapisa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AURORA PRODUKCIJA d.o.o. za izdavanje, snimanje i umnožavanje audio i video zapisa, OIB 13350248746, Martićeva 35, 10000 Zagreb</izvorni_sadrzaj>
    <derivirana_varijabla naziv="DomainObject.Predmet.ProtustrankaIDrugiAdressOIB_1">AURORA PRODUKCIJA d.o.o. za izdavanje, snimanje i umnožavanje audio i video zapisa, OIB 13350248746, Martićeva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AURORA PRODUKCIJA d.o.o. za izdavanje, snimanje i umnožavanje audio i video zapisa</item>
      <item>BRANKA DELIĆ</item>
      <item>SILVESTAR DRAGOJE</item>
    </izvorni_sadrzaj>
    <derivirana_varijabla naziv="DomainObject.Predmet.SudioniciListNaziv_1">
      <item>FINA ZAGREB</item>
      <item>AURORA PRODUKCIJA d.o.o. za izdavanje, snimanje i umnožavanje audio i video zapisa</item>
      <item>BRANKA DELIĆ</item>
      <item>SILVESTAR DRAGOJE</item>
    </derivirana_varijabla>
  </DomainObject.Predmet.SudioniciListNaziv>
  <DomainObject.Predmet.SudioniciListAdressOIB>
    <izvorni_sadrzaj>
      <item>FINA ZAGREB, OIB 85821130368, Albrechtova 42,10000 Zagreb</item>
      <item>AURORA PRODUKCIJA d.o.o. za izdavanje, snimanje i umnožavanje audio i video zapisa, OIB 13350248746, Martićeva 35,10000 Zagreb</item>
      <item>BRANKA DELIĆ, D.CESARIĆA 37,10000 Zagreb</item>
      <item>SILVESTAR DRAGOJE, MARTIĆEVA 35,10000 Zagreb</item>
    </izvorni_sadrzaj>
    <derivirana_varijabla naziv="DomainObject.Predmet.SudioniciListAdressOIB_1">
      <item>FINA ZAGREB, OIB 85821130368, Albrechtova 42,10000 Zagreb</item>
      <item>AURORA PRODUKCIJA d.o.o. za izdavanje, snimanje i umnožavanje audio i video zapisa, OIB 13350248746, Martićeva 35,10000 Zagreb</item>
      <item>BRANKA DELIĆ, D.CESARIĆA 37,10000 Zagreb</item>
      <item>SILVESTAR DRAGOJE, MARTIĆEVA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13350248746</item>
      <item>, OIB null</item>
      <item>, OIB null</item>
    </izvorni_sadrzaj>
    <derivirana_varijabla naziv="DomainObject.Predmet.SudioniciListNazivOIB_1">
      <item>, OIB 85821130368</item>
      <item>, OIB 13350248746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183</properties:Words>
  <properties:Characters>839</properties:Characters>
  <properties:Lines>52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2017-07-17T08:13:00Z</dcterms:created>
  <dc:creator>Unknown</dc:creator>
  <cp:lastModifiedBy>Valentina Delač</cp:lastModifiedBy>
  <cp:lastPrinted>2017-07-17T08:14:00Z</cp:lastPrinted>
  <dcterms:modified xmlns:xsi="http://www.w3.org/2001/XMLSchema-instance" xsi:type="dcterms:W3CDTF">2017-07-17T08:14:00Z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