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d36cf" w14:paraId="5cd36cf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775E54">
        <w:rPr>
          <w:rFonts w:cs="Times New Roman" w:hAnsi="Times New Roman" w:ascii="Times New Roman"/>
          <w:b w:val="false"/>
          <w:sz w:val="24"/>
          <w:szCs w:val="24"/>
        </w:rPr>
        <w:t>243</w:t>
      </w:r>
      <w:r w:rsidR="009E4EB6">
        <w:rPr>
          <w:rFonts w:cs="Times New Roman" w:hAnsi="Times New Roman" w:ascii="Times New Roman"/>
          <w:b w:val="false"/>
          <w:sz w:val="24"/>
          <w:szCs w:val="24"/>
        </w:rPr>
        <w:t>/17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 xml:space="preserve">Financijska agencija, Regionalni centar Zagreb, Podružnica Zagreb, Zagreb, </w:t>
      </w:r>
      <w:r w:rsidR="00C7419C" w:rsidRPr="00C7419C">
        <w:t>Trg Svibanjskih žrtava 1995. 1, OIB: 85821130368, za otvaranje stečajnog postupka nad dužnikom</w:t>
      </w:r>
      <w:r w:rsidR="002372CB">
        <w:t xml:space="preserve"> </w:t>
      </w:r>
      <w:r w:rsidR="00775E54">
        <w:t>TIM MONTAŽA j.d.o.o., Zagreb, Ivana Stožira 1, OIB: 02929063946</w:t>
      </w:r>
      <w:r w:rsidR="00F8624B">
        <w:t>,</w:t>
      </w:r>
      <w:r w:rsidR="00F32EC9">
        <w:t xml:space="preserve"> </w:t>
      </w:r>
      <w:r w:rsidR="002E5C4F">
        <w:t>2</w:t>
      </w:r>
      <w:r w:rsidR="009E4EB6">
        <w:t>4</w:t>
      </w:r>
      <w:r w:rsidR="002372CB">
        <w:t>. listopada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775E54">
        <w:t>TIM MONTAŽA j.d.o.o., Zagreb, Ivana Stožira 1, OIB: 02929063946.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B6425F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</w:t>
      </w:r>
      <w:r w:rsidR="009E4EB6" w:rsidRPr="009E4EB6">
        <w:t xml:space="preserve"> </w:t>
      </w:r>
      <w:r w:rsidR="00740757">
        <w:t xml:space="preserve">dužnika </w:t>
      </w:r>
      <w:r w:rsidR="00775E54">
        <w:t>TIM MONTAŽA j.d.o.o., Zagreb, Ivana Stožira 1, OIB: 02929063946</w:t>
      </w:r>
      <w:r w:rsidR="00C7419C">
        <w:t>,</w:t>
      </w:r>
      <w:r w:rsidR="006C4C3C">
        <w:t xml:space="preserve"> </w:t>
      </w:r>
      <w:r w:rsidR="00775E54">
        <w:t>Nikolini Bujanović, Zagreb, Ulica Ivana Stožira 1, OIB: 18348764720</w:t>
      </w:r>
      <w:r w:rsidR="00C7419C">
        <w:t>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9E4EB6">
        <w:rPr>
          <w:b/>
        </w:rPr>
        <w:t>31</w:t>
      </w:r>
      <w:r w:rsidR="002E5C4F">
        <w:rPr>
          <w:b/>
        </w:rPr>
        <w:t>. siječnja 2018</w:t>
      </w:r>
      <w:r w:rsidR="00607035">
        <w:rPr>
          <w:b/>
        </w:rPr>
        <w:t xml:space="preserve">. u </w:t>
      </w:r>
      <w:r w:rsidR="009E4EB6">
        <w:rPr>
          <w:b/>
        </w:rPr>
        <w:t>9</w:t>
      </w:r>
      <w:r w:rsidR="00775E54">
        <w:rPr>
          <w:b/>
        </w:rPr>
        <w:t>,2</w:t>
      </w:r>
      <w:r w:rsidR="00000445">
        <w:rPr>
          <w:b/>
        </w:rPr>
        <w:t>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9E4EB6">
        <w:t>23. siječnja 2017</w:t>
      </w:r>
      <w:r w:rsidR="00D83310">
        <w:t>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775E54">
        <w:t xml:space="preserve">TIM MONTAŽA j.d.o.o., Zagreb, Ivana Stožira 1, OIB: 02929063946, </w:t>
      </w:r>
      <w:r w:rsidR="004702FA">
        <w:t>temeljem čl</w:t>
      </w:r>
      <w:r w:rsidR="00F32EC9">
        <w:t>. 110. st. 1.</w:t>
      </w:r>
      <w:r w:rsidR="004702FA">
        <w:t xml:space="preserve">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lastRenderedPageBreak/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2E5C4F">
        <w:t>2</w:t>
      </w:r>
      <w:r w:rsidR="009E4EB6">
        <w:t>4</w:t>
      </w:r>
      <w:r w:rsidR="002372CB">
        <w:t>. listopada</w:t>
      </w:r>
      <w:r w:rsidR="00CC4F74">
        <w:t xml:space="preserve">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p w:rsidRDefault="00D971AC" w:rsidR="00D971AC" w:rsidRPr="002365A1"/>
    <w:sectPr w:rsidSect="00A0682A" w:rsidR="00D971AC" w:rsidRPr="002365A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479A" w:rsidR="008A479A">
      <w:r>
        <w:separator/>
      </w:r>
    </w:p>
  </w:endnote>
  <w:endnote w:id="0" w:type="continuationSeparator">
    <w:p w:rsidRDefault="008A479A" w:rsidR="008A47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479A" w:rsidR="008A479A">
      <w:r>
        <w:separator/>
      </w:r>
    </w:p>
  </w:footnote>
  <w:footnote w:id="0" w:type="continuationSeparator">
    <w:p w:rsidRDefault="008A479A" w:rsidR="008A47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5AC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775E54">
      <w:rPr>
        <w:rFonts w:hAnsi="Verdana" w:ascii="Verdana"/>
        <w:b w:val="false"/>
        <w:sz w:val="24"/>
        <w:szCs w:val="24"/>
      </w:rPr>
      <w:t>243</w:t>
    </w:r>
    <w:r w:rsidR="009E4EB6">
      <w:rPr>
        <w:rFonts w:hAnsi="Verdana" w:ascii="Verdana"/>
        <w:b w:val="false"/>
        <w:sz w:val="24"/>
        <w:szCs w:val="24"/>
      </w:rPr>
      <w:t>/17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445"/>
    <w:rsid w:val="00045E66"/>
    <w:rsid w:val="00050EF7"/>
    <w:rsid w:val="000758E2"/>
    <w:rsid w:val="000D2478"/>
    <w:rsid w:val="000D5988"/>
    <w:rsid w:val="000F0DB6"/>
    <w:rsid w:val="00122A5F"/>
    <w:rsid w:val="00155039"/>
    <w:rsid w:val="001811DF"/>
    <w:rsid w:val="001A044D"/>
    <w:rsid w:val="001A7E3D"/>
    <w:rsid w:val="001D6B0D"/>
    <w:rsid w:val="001E5168"/>
    <w:rsid w:val="0022013D"/>
    <w:rsid w:val="002365A1"/>
    <w:rsid w:val="002372CB"/>
    <w:rsid w:val="00283EB7"/>
    <w:rsid w:val="002B2DD7"/>
    <w:rsid w:val="002B565F"/>
    <w:rsid w:val="002C4255"/>
    <w:rsid w:val="002C5A29"/>
    <w:rsid w:val="002D3D0F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61E8"/>
    <w:rsid w:val="003C5353"/>
    <w:rsid w:val="003D6064"/>
    <w:rsid w:val="003E30D1"/>
    <w:rsid w:val="003E78E9"/>
    <w:rsid w:val="003F2C75"/>
    <w:rsid w:val="00400843"/>
    <w:rsid w:val="004050F4"/>
    <w:rsid w:val="00426C08"/>
    <w:rsid w:val="004277E0"/>
    <w:rsid w:val="00432038"/>
    <w:rsid w:val="004702FA"/>
    <w:rsid w:val="0047505D"/>
    <w:rsid w:val="004774BD"/>
    <w:rsid w:val="00487E35"/>
    <w:rsid w:val="004A22AB"/>
    <w:rsid w:val="004B1855"/>
    <w:rsid w:val="004B585B"/>
    <w:rsid w:val="004D66B2"/>
    <w:rsid w:val="004E6AF6"/>
    <w:rsid w:val="004F03F5"/>
    <w:rsid w:val="005003CE"/>
    <w:rsid w:val="0051403D"/>
    <w:rsid w:val="00523D68"/>
    <w:rsid w:val="00525D5A"/>
    <w:rsid w:val="00542324"/>
    <w:rsid w:val="00554276"/>
    <w:rsid w:val="00563A60"/>
    <w:rsid w:val="00576FF2"/>
    <w:rsid w:val="005A2F77"/>
    <w:rsid w:val="005A46FA"/>
    <w:rsid w:val="005B4F2D"/>
    <w:rsid w:val="005C121F"/>
    <w:rsid w:val="005D705F"/>
    <w:rsid w:val="00607035"/>
    <w:rsid w:val="00632774"/>
    <w:rsid w:val="00690B23"/>
    <w:rsid w:val="00696CCE"/>
    <w:rsid w:val="00696DBE"/>
    <w:rsid w:val="006A08ED"/>
    <w:rsid w:val="006A5100"/>
    <w:rsid w:val="006B0531"/>
    <w:rsid w:val="006C4C3C"/>
    <w:rsid w:val="006E1EE3"/>
    <w:rsid w:val="007013AA"/>
    <w:rsid w:val="00704CD9"/>
    <w:rsid w:val="00717F33"/>
    <w:rsid w:val="00740757"/>
    <w:rsid w:val="0074507B"/>
    <w:rsid w:val="00746BA2"/>
    <w:rsid w:val="00761C9C"/>
    <w:rsid w:val="00775E54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4BDE"/>
    <w:rsid w:val="00894B65"/>
    <w:rsid w:val="008A479A"/>
    <w:rsid w:val="008B2C5A"/>
    <w:rsid w:val="008E15B2"/>
    <w:rsid w:val="008E42C6"/>
    <w:rsid w:val="008F2BD4"/>
    <w:rsid w:val="00924DF6"/>
    <w:rsid w:val="00954AC7"/>
    <w:rsid w:val="00985ACB"/>
    <w:rsid w:val="00987BB6"/>
    <w:rsid w:val="00994B16"/>
    <w:rsid w:val="009A1085"/>
    <w:rsid w:val="009A2D0F"/>
    <w:rsid w:val="009E4EB6"/>
    <w:rsid w:val="00A02C8C"/>
    <w:rsid w:val="00A0682A"/>
    <w:rsid w:val="00A10442"/>
    <w:rsid w:val="00A128AE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425F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13340"/>
    <w:rsid w:val="00C46272"/>
    <w:rsid w:val="00C7419C"/>
    <w:rsid w:val="00C74824"/>
    <w:rsid w:val="00CA69AD"/>
    <w:rsid w:val="00CB2B39"/>
    <w:rsid w:val="00CB5A67"/>
    <w:rsid w:val="00CC1CE6"/>
    <w:rsid w:val="00CC4F74"/>
    <w:rsid w:val="00CE64A6"/>
    <w:rsid w:val="00CF7145"/>
    <w:rsid w:val="00D1754D"/>
    <w:rsid w:val="00D417A5"/>
    <w:rsid w:val="00D83310"/>
    <w:rsid w:val="00D971AC"/>
    <w:rsid w:val="00DD48F5"/>
    <w:rsid w:val="00DE470E"/>
    <w:rsid w:val="00DE5732"/>
    <w:rsid w:val="00DE5FCD"/>
    <w:rsid w:val="00E05BE8"/>
    <w:rsid w:val="00E12A3C"/>
    <w:rsid w:val="00E179AC"/>
    <w:rsid w:val="00E22F68"/>
    <w:rsid w:val="00E305DE"/>
    <w:rsid w:val="00E95616"/>
    <w:rsid w:val="00EA6F5E"/>
    <w:rsid w:val="00F10CB7"/>
    <w:rsid w:val="00F32EC9"/>
    <w:rsid w:val="00F53103"/>
    <w:rsid w:val="00F57EAB"/>
    <w:rsid w:val="00F60C93"/>
    <w:rsid w:val="00F65F88"/>
    <w:rsid w:val="00F84562"/>
    <w:rsid w:val="00F84C05"/>
    <w:rsid w:val="00F84D97"/>
    <w:rsid w:val="00F8624B"/>
    <w:rsid w:val="00F915CA"/>
    <w:rsid w:val="00F93952"/>
    <w:rsid w:val="00FA0460"/>
    <w:rsid w:val="00FB1E50"/>
    <w:rsid w:val="00FB5EA1"/>
    <w:rsid w:val="00FC0B58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5A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5A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5AC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5A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5A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5A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5A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5AC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5A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5A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St-243/2017</izvorni_sadrzaj>
    <derivirana_varijabla naziv="DomainObject.Predmet.OznakaBroj_1">St-243/2017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 MONTAŽA jednostavno društvo s ograničenom odgovornošću za usluge zastupanog po punomoćniku Nikolina Bujanović</izvorni_sadrzaj>
    <derivirana_varijabla naziv="DomainObject.Predmet.ProtustrankaFormated_1">  TIM MONTAŽA jednostavno društvo s ograničenom odgovornošću za usluge zastupanog po punomoćniku Nikolina Bujanović</derivirana_varijabla>
  </DomainObject.Predmet.ProtustrankaFormated>
  <DomainObject.Predmet.ProtustrankaFormatedOIB>
    <izvorni_sadrzaj>  TIM MONTAŽA jednostavno društvo s ograničenom odgovornošću za usluge, OIB 02929063946 zastupanog po punomoćniku Nikolina Bujanović</izvorni_sadrzaj>
    <derivirana_varijabla naziv="DomainObject.Predmet.ProtustrankaFormatedOIB_1">  TIM MONTAŽA jednostavno društvo s ograničenom odgovornošću za usluge, OIB 02929063946 zastupanog po punomoćniku Nikolina Bujanović</derivirana_varijabla>
  </DomainObject.Predmet.ProtustrankaFormatedOIB>
  <DomainObject.Predmet.ProtustrankaFormatedWithAdress>
    <izvorni_sadrzaj> TIM MONTAŽA jednostavno društvo s ograničenom odgovornošću za usluge, Ivana Stožira 1, 10000 Zagreb zastupanog po punomoćniku Nikolina Bujanović</izvorni_sadrzaj>
    <derivirana_varijabla naziv="DomainObject.Predmet.ProtustrankaFormatedWithAdress_1"> TIM MONTAŽA jednostavno društvo s ograničenom odgovornošću za usluge, Ivana Stožira 1, 10000 Zagreb zastupanog po punomoćniku Nikolina Bujanović</derivirana_varijabla>
  </DomainObject.Predmet.ProtustrankaFormatedWithAdress>
  <DomainObject.Predmet.ProtustrankaFormatedWithAdressOIB>
    <izvorni_sadrzaj> TIM MONTAŽA jednostavno društvo s ograničenom odgovornošću za usluge, OIB 02929063946, Ivana Stožira 1, 10000 Zagreb zastupanog po punomoćniku Nikolina Bujanović</izvorni_sadrzaj>
    <derivirana_varijabla naziv="DomainObject.Predmet.ProtustrankaFormatedWithAdressOIB_1"> TIM MONTAŽA jednostavno društvo s ograničenom odgovornošću za usluge, OIB 02929063946, Ivana Stožira 1, 10000 Zagreb zastupanog po punomoćniku Nikolina Bujanović</derivirana_varijabla>
  </DomainObject.Predmet.ProtustrankaFormatedWithAdressOIB>
  <DomainObject.Predmet.ProtustrankaWithAdress>
    <izvorni_sadrzaj>TIM MONTAŽA jednostavno društvo s ograničenom odgovornošću za usluge Ivana Stožira 1, 10000 Zagreb</izvorni_sadrzaj>
    <derivirana_varijabla naziv="DomainObject.Predmet.ProtustrankaWithAdress_1">TIM MONTAŽA jednostavno društvo s ograničenom odgovornošću za usluge Ivana Stožira 1, 10000 Zagreb</derivirana_varijabla>
  </DomainObject.Predmet.ProtustrankaWithAdress>
  <DomainObject.Predmet.ProtustrankaWithAdressOIB>
    <izvorni_sadrzaj>TIM MONTAŽA jednostavno društvo s ograničenom odgovornošću za usluge, OIB 02929063946, Ivana Stožira 1, 10000 Zagreb</izvorni_sadrzaj>
    <derivirana_varijabla naziv="DomainObject.Predmet.ProtustrankaWithAdressOIB_1">TIM MONTAŽA jednostavno društvo s ograničenom odgovornošću za usluge, OIB 02929063946, Ivana Stožira 1, 10000 Zagreb</derivirana_varijabla>
  </DomainObject.Predmet.ProtustrankaWithAdressOIB>
  <DomainObject.Predmet.ProtustrankaNazivFormated>
    <izvorni_sadrzaj>TIM MONTAŽA jednostavno društvo s ograničenom odgovornošću za usluge</izvorni_sadrzaj>
    <derivirana_varijabla naziv="DomainObject.Predmet.ProtustrankaNazivFormated_1">TIM MONTAŽA jednostavno društvo s ograničenom odgovornošću za usluge</derivirana_varijabla>
  </DomainObject.Predmet.ProtustrankaNazivFormated>
  <DomainObject.Predmet.ProtustrankaNazivFormatedOIB>
    <izvorni_sadrzaj>TIM MONTAŽA jednostavno društvo s ograničenom odgovornošću za usluge, OIB 02929063946</izvorni_sadrzaj>
    <derivirana_varijabla naziv="DomainObject.Predmet.ProtustrankaNazivFormatedOIB_1">TIM MONTAŽA jednostavno društvo s ograničenom odgovornošću za usluge, OIB 02929063946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 MONTAŽA jednostavno društvo s ograničenom odgovornošću za usluge zastupanog po punomoćniku Nikolina Bujanović</item>
    </izvorni_sadrzaj>
    <derivirana_varijabla naziv="DomainObject.Predmet.ProtuStrankaListFormated_1">
      <item>TIM MONTAŽA jednostavno društvo s ograničenom odgovornošću za usluge zastupanog po punomoćniku Nikolina Bujanović</item>
    </derivirana_varijabla>
  </DomainObject.Predmet.ProtuStrankaListFormated>
  <DomainObject.Predmet.ProtuStrankaListFormatedOIB>
    <izvorni_sadrzaj>
      <item>TIM MONTAŽA jednostavno društvo s ograničenom odgovornošću za usluge, OIB 02929063946 zastupanog po punomoćniku Nikolina Bujanović</item>
    </izvorni_sadrzaj>
    <derivirana_varijabla naziv="DomainObject.Predmet.ProtuStrankaListFormatedOIB_1">
      <item>TIM MONTAŽA jednostavno društvo s ograničenom odgovornošću za usluge, OIB 02929063946 zastupanog po punomoćniku Nikolina Bujanović</item>
    </derivirana_varijabla>
  </DomainObject.Predmet.ProtuStrankaListFormatedOIB>
  <DomainObject.Predmet.ProtuStrankaListFormatedWithAdress>
    <izvorni_sadrzaj>
      <item>TIM MONTAŽA jednostavno društvo s ograničenom odgovornošću za usluge, Ivana Stožira 1, 10000 Zagreb zastupanog po punomoćniku Nikolina Bujanović</item>
    </izvorni_sadrzaj>
    <derivirana_varijabla naziv="DomainObject.Predmet.ProtuStrankaListFormatedWithAdress_1">
      <item>TIM MONTAŽA jednostavno društvo s ograničenom odgovornošću za usluge, Ivana Stožira 1, 10000 Zagreb zastupanog po punomoćniku Nikolina Bujanović</item>
    </derivirana_varijabla>
  </DomainObject.Predmet.ProtuStrankaListFormatedWithAdress>
  <DomainObject.Predmet.ProtuStrankaListFormatedWithAdressOIB>
    <izvorni_sadrzaj>
      <item>TIM MONTAŽA jednostavno društvo s ograničenom odgovornošću za usluge, OIB 02929063946, Ivana Stožira 1, 10000 Zagreb zastupanog po punomoćniku Nikolina Bujanović</item>
    </izvorni_sadrzaj>
    <derivirana_varijabla naziv="DomainObject.Predmet.ProtuStrankaListFormatedWithAdressOIB_1">
      <item>TIM MONTAŽA jednostavno društvo s ograničenom odgovornošću za usluge, OIB 02929063946, Ivana Stožira 1, 10000 Zagreb zastupanog po punomoćniku Nikolina Bujanović</item>
    </derivirana_varijabla>
  </DomainObject.Predmet.ProtuStrankaListFormatedWithAdressOIB>
  <DomainObject.Predmet.ProtuStrankaListNazivFormated>
    <izvorni_sadrzaj>
      <item>TIM MONTAŽA jednostavno društvo s ograničenom odgovornošću za usluge</item>
    </izvorni_sadrzaj>
    <derivirana_varijabla naziv="DomainObject.Predmet.ProtuStrankaListNazivFormated_1">
      <item>TIM MONTAŽA jednostavno društvo s ograničenom odgovornošću za usluge</item>
    </derivirana_varijabla>
  </DomainObject.Predmet.ProtuStrankaListNazivFormated>
  <DomainObject.Predmet.ProtuStrankaListNazivFormatedOIB>
    <izvorni_sadrzaj>
      <item>TIM MONTAŽA jednostavno društvo s ograničenom odgovornošću za usluge, OIB 02929063946</item>
    </izvorni_sadrzaj>
    <derivirana_varijabla naziv="DomainObject.Predmet.ProtuStrankaListNazivFormatedOIB_1">
      <item>TIM MONTAŽA jednostavno društvo s ograničenom odgovornošću za usluge, OIB 02929063946</item>
    </derivirana_varijabla>
  </DomainObject.Predmet.ProtuStrankaListNazivFormatedOIB>
  <DomainObject.Predmet.OstaliListFormated>
    <izvorni_sadrzaj>
      <item>Nikolina Bujanović punomoćnik sudionika u postupku TIM MONTAŽA jednostavno društvo s ograničenom odgovornošću za usluge</item>
    </izvorni_sadrzaj>
    <derivirana_varijabla naziv="DomainObject.Predmet.OstaliListFormated_1">
      <item>Nikolina Bujanović punomoćnik sudionika u postupku TIM MONTAŽA jednostavno društvo s ograničenom odgovornošću za usluge</item>
    </derivirana_varijabla>
  </DomainObject.Predmet.OstaliListFormated>
  <DomainObject.Predmet.OstaliListFormatedOIB>
    <izvorni_sadrzaj>
      <item>Nikolina Bujanović, OIB 18348764720 punomoćnik sudionika u postupku TIM MONTAŽA jednostavno društvo s ograničenom odgovornošću za usluge</item>
    </izvorni_sadrzaj>
    <derivirana_varijabla naziv="DomainObject.Predmet.OstaliListFormatedOIB_1">
      <item>Nikolina Bujanović, OIB 18348764720 punomoćnik sudionika u postupku TIM MONTAŽA jednostavno društvo s ograničenom odgovornošću za usluge</item>
    </derivirana_varijabla>
  </DomainObject.Predmet.OstaliListFormatedOIB>
  <DomainObject.Predmet.OstaliListFormatedWithAdress>
    <izvorni_sadrzaj>
      <item>Nikolina Bujanović, Ulica Ivana Stožira 1, 10000 Zagreb punomoćnik sudionika u postupku TIM MONTAŽA jednostavno društvo s ograničenom odgovornošću za usluge</item>
    </izvorni_sadrzaj>
    <derivirana_varijabla naziv="DomainObject.Predmet.OstaliListFormatedWithAdress_1">
      <item>Nikolina Bujanović, Ulica Ivana Stožira 1, 10000 Zagreb punomoćnik sudionika u postupku TIM MONTAŽA jednostavno društvo s ograničenom odgovornošću za usluge</item>
    </derivirana_varijabla>
  </DomainObject.Predmet.OstaliListFormatedWithAdress>
  <DomainObject.Predmet.OstaliListFormatedWithAdressOIB>
    <izvorni_sadrzaj>
      <item>Nikolina Bujanović, OIB 18348764720, Ulica Ivana Stožira 1, 10000 Zagreb punomoćnik sudionika u postupku TIM MONTAŽA jednostavno društvo s ograničenom odgovornošću za usluge</item>
    </izvorni_sadrzaj>
    <derivirana_varijabla naziv="DomainObject.Predmet.OstaliListFormatedWithAdressOIB_1">
      <item>Nikolina Bujanović, OIB 18348764720, Ulica Ivana Stožira 1, 10000 Zagreb punomoćnik sudionika u postupku TIM MONTAŽA jednostavno društvo s ograničenom odgovornošću za usluge</item>
    </derivirana_varijabla>
  </DomainObject.Predmet.OstaliListFormatedWithAdressOIB>
  <DomainObject.Predmet.OstaliListNazivFormated>
    <izvorni_sadrzaj>
      <item>Nikolina Bujanović</item>
    </izvorni_sadrzaj>
    <derivirana_varijabla naziv="DomainObject.Predmet.OstaliListNazivFormated_1">
      <item>Nikolina Bujanović</item>
    </derivirana_varijabla>
  </DomainObject.Predmet.OstaliListNazivFormated>
  <DomainObject.Predmet.OstaliListNazivFormatedOIB>
    <izvorni_sadrzaj>
      <item>Nikolina Bujanović, OIB 18348764720</item>
    </izvorni_sadrzaj>
    <derivirana_varijabla naziv="DomainObject.Predmet.OstaliListNazivFormatedOIB_1">
      <item>Nikolina Bujanović, OIB 18348764720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 MONTAŽA jednostavno društvo s ograničenom odgovornošću za usluge</izvorni_sadrzaj>
    <derivirana_varijabla naziv="DomainObject.Predmet.ProtustrankaIDrugi_1">TIM MONTAŽA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TIM MONTAŽA jednostavno društvo s ograničenom odgovornošću za usluge, OIB 02929063946, Ivana Stožira 1, 10000 Zagreb</izvorni_sadrzaj>
    <derivirana_varijabla naziv="DomainObject.Predmet.ProtustrankaIDrugiAdressOIB_1">TIM MONTAŽA jednostavno društvo s ograničenom odgovornošću za usluge, OIB 02929063946, Ivana Stožira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TIM MONTAŽA jednostavno društvo s ograničenom odgovornošću za usluge</item>
      <item>Nikolina Bujanović</item>
    </izvorni_sadrzaj>
    <derivirana_varijabla naziv="DomainObject.Predmet.SudioniciListNaziv_1">
      <item>FINA Regionalni centar Zagreb</item>
      <item>TIM MONTAŽA jednostavno društvo s ograničenom odgovornošću za usluge</item>
      <item>Nikolina Bujanović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TIM MONTAŽA jednostavno društvo s ograničenom odgovornošću za usluge, OIB 02929063946, Ivana Stožira 1,10000 Zagreb</item>
      <item>Nikolina Bujanović, OIB 18348764720, Ulica Ivana Stožira 1,10000 Zagreb</item>
    </izvorni_sadrzaj>
    <derivirana_varijabla naziv="DomainObject.Predmet.SudioniciListAdressOIB_1">
      <item>FINA Regionalni centar Zagreb, OIB 85821130368, Trg svibanjskih žrtava 1995. br. 1,10000 Zagreb</item>
      <item>TIM MONTAŽA jednostavno društvo s ograničenom odgovornošću za usluge, OIB 02929063946, Ivana Stožira 1,10000 Zagreb</item>
      <item>Nikolina Bujanović, OIB 18348764720, Ulica Ivana Stožira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02929063946</item>
      <item>, OIB 18348764720</item>
    </izvorni_sadrzaj>
    <derivirana_varijabla naziv="DomainObject.Predmet.SudioniciListNazivOIB_1">
      <item>, OIB 85821130368</item>
      <item>, OIB 02929063946</item>
      <item>, OIB 18348764720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5F284A-6B4D-4B11-9C77-B1DDFB4A7A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895</properties:Words>
  <properties:Characters>4637</properties:Characters>
  <properties:Lines>135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2017-10-24T12:31:00Z</dcterms:created>
  <dc:creator>Korisnik</dc:creator>
  <cp:lastModifiedBy>Draženka Prpić</cp:lastModifiedBy>
  <cp:lastPrinted>2017-10-24T12:31:00Z</cp:lastPrinted>
  <dcterms:modified xmlns:xsi="http://www.w3.org/2001/XMLSchema-instance" xsi:type="dcterms:W3CDTF">2017-10-24T12:32:00Z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