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f8fa" w14:paraId="925f8fa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B1070F">
        <w:t>129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CD0CED">
        <w:t>10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B1070F" w:rsidRPr="00883C06">
        <w:t>SLAPTOURS NOVA d.o.o., Šibenik, Fra Jerolima Milete 7, OIB: 80858954724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CD0CED">
        <w:t>11.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B1070F" w:rsidRPr="00883C06">
        <w:t>SLAPTOURS NOVA d.o.o., Šibenik</w:t>
      </w:r>
      <w:r w:rsidR="00B1070F" w:rsidRPr="00E71BBB">
        <w:t xml:space="preserve"> </w:t>
      </w:r>
      <w:r w:rsidR="00C11442">
        <w:t xml:space="preserve">za dan </w:t>
      </w:r>
      <w:r>
        <w:t>11. rujna 2017</w:t>
      </w:r>
      <w:r w:rsidR="00C11442">
        <w:t xml:space="preserve">. </w:t>
      </w:r>
      <w:r w:rsidR="001351B9">
        <w:t xml:space="preserve">u </w:t>
      </w:r>
      <w:r>
        <w:t>09,</w:t>
      </w:r>
      <w:r w:rsidR="00B1070F">
        <w:t>35</w:t>
      </w:r>
      <w:r w:rsidR="001351B9">
        <w:t xml:space="preserve"> sati odgađa se zbog spriječenosti </w:t>
      </w:r>
      <w:r>
        <w:t xml:space="preserve">dolaska </w:t>
      </w:r>
      <w:r w:rsidR="001351B9">
        <w:t xml:space="preserve">stečajnog </w:t>
      </w:r>
      <w:r>
        <w:t xml:space="preserve">suca </w:t>
      </w:r>
      <w:r w:rsidR="001351B9">
        <w:t xml:space="preserve"> </w:t>
      </w:r>
      <w:r>
        <w:t xml:space="preserve">radi vremenskih neprilika </w:t>
      </w:r>
      <w:r w:rsidR="00C32FFD">
        <w:t>i novo</w:t>
      </w:r>
      <w:r w:rsidR="001351B9">
        <w:t xml:space="preserve"> se određuje za dan </w:t>
      </w:r>
      <w:r w:rsidR="001351B9" w:rsidRPr="00C32FFD">
        <w:rPr>
          <w:b/>
        </w:rPr>
        <w:t>1</w:t>
      </w:r>
      <w:r w:rsidRPr="00C32FFD">
        <w:rPr>
          <w:b/>
        </w:rPr>
        <w:t>5</w:t>
      </w:r>
      <w:r w:rsidR="001351B9" w:rsidRPr="00C32FFD">
        <w:rPr>
          <w:b/>
        </w:rPr>
        <w:t xml:space="preserve">. </w:t>
      </w:r>
      <w:r w:rsidRPr="00C32FFD">
        <w:rPr>
          <w:b/>
        </w:rPr>
        <w:t>rujna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B1070F">
        <w:rPr>
          <w:b/>
        </w:rPr>
        <w:t>40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CD0CED">
        <w:t>11. rujna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42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A93C1D">
          <w:t>76</w:t>
        </w:r>
        <w:r w:rsidR="00EE3056">
          <w:t>/14-</w:t>
        </w:r>
        <w:r w:rsidR="00A93C1D">
          <w:t>36</w:t>
        </w:r>
      </w:p>
      <w:p w:rsidRDefault="00946EFF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24096"/>
    <w:rsid w:val="004443DA"/>
    <w:rsid w:val="0046570B"/>
    <w:rsid w:val="004B6898"/>
    <w:rsid w:val="004C3D90"/>
    <w:rsid w:val="004F627C"/>
    <w:rsid w:val="00521C2E"/>
    <w:rsid w:val="0059483E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46EFF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SLAPTOURS NOVA d.o.o. za ugostiteljstvo i usluge javnog prijevoza</izvorni_sadrzaj>
    <derivirana_varijabla naziv="DomainObject.Predmet.ProtustrankaFormated_1">  SLAPTOURS NOVA d.o.o. za ugostiteljstvo i usluge javnog prijevoza</derivirana_varijabla>
  </DomainObject.Predmet.ProtustrankaFormated>
  <DomainObject.Predmet.ProtustrankaFormatedOIB>
    <izvorni_sadrzaj>  SLAPTOURS NOVA d.o.o. za ugostiteljstvo i usluge javnog prijevoza, OIB 80858954724</izvorni_sadrzaj>
    <derivirana_varijabla naziv="DomainObject.Predmet.ProtustrankaFormatedOIB_1">  SLAPTOURS NOVA d.o.o. za ugostiteljstvo i usluge javnog prijevoza, OIB 80858954724</derivirana_varijabla>
  </DomainObject.Predmet.ProtustrankaFormatedOIB>
  <DomainObject.Predmet.ProtustrankaFormatedWithAdress>
    <izvorni_sadrzaj> SLAPTOURS NOVA d.o.o. za ugostiteljstvo i usluge javnog prijevoza, Fra Jerolima Milete 7, 22000 Šibenik</izvorni_sadrzaj>
    <derivirana_varijabla naziv="DomainObject.Predmet.ProtustrankaFormatedWithAdress_1"> SLAPTOURS NOVA d.o.o. za ugostiteljstvo i usluge javnog prijevoza, Fra Jerolima Milete 7, 22000 Šibenik</derivirana_varijabla>
  </DomainObject.Predmet.ProtustrankaFormatedWithAdress>
  <DomainObject.Predmet.ProtustrankaFormatedWithAdressOIB>
    <izvorni_sadrzaj> SLAPTOURS NOVA d.o.o. za ugostiteljstvo i usluge javnog prijevoza, OIB 80858954724, Fra Jerolima Milete 7, 22000 Šibenik</izvorni_sadrzaj>
    <derivirana_varijabla naziv="DomainObject.Predmet.ProtustrankaFormatedWithAdressOIB_1"> SLAPTOURS NOVA d.o.o. za ugostiteljstvo i usluge javnog prijevoza, OIB 80858954724, Fra Jerolima Milete 7, 22000 Šibenik</derivirana_varijabla>
  </DomainObject.Predmet.ProtustrankaFormatedWithAdressOIB>
  <DomainObject.Predmet.ProtustrankaWithAdress>
    <izvorni_sadrzaj>SLAPTOURS NOVA d.o.o. za ugostiteljstvo i usluge javnog prijevoza Fra Jerolima Milete 7, 22000 Šibenik</izvorni_sadrzaj>
    <derivirana_varijabla naziv="DomainObject.Predmet.ProtustrankaWithAdress_1">SLAPTOURS NOVA d.o.o. za ugostiteljstvo i usluge javnog prijevoza Fra Jerolima Milete 7, 22000 Šibenik</derivirana_varijabla>
  </DomainObject.Predmet.ProtustrankaWithAdress>
  <DomainObject.Predmet.ProtustrankaWithAdressOIB>
    <izvorni_sadrzaj>SLAPTOURS NOVA d.o.o. za ugostiteljstvo i usluge javnog prijevoza, OIB 80858954724, Fra Jerolima Milete 7, 22000 Šibenik</izvorni_sadrzaj>
    <derivirana_varijabla naziv="DomainObject.Predmet.ProtustrankaWithAdressOIB_1">SLAPTOURS NOVA d.o.o. za ugostiteljstvo i usluge javnog prijevoza, OIB 80858954724, Fra Jerolima Milete 7, 22000 Šibenik</derivirana_varijabla>
  </DomainObject.Predmet.ProtustrankaWithAdressOIB>
  <DomainObject.Predmet.ProtustrankaNazivFormated>
    <izvorni_sadrzaj>SLAPTOURS NOVA d.o.o. za ugostiteljstvo i usluge javnog prijevoza</izvorni_sadrzaj>
    <derivirana_varijabla naziv="DomainObject.Predmet.ProtustrankaNazivFormated_1">SLAPTOURS NOVA d.o.o. za ugostiteljstvo i usluge javnog prijevoza</derivirana_varijabla>
  </DomainObject.Predmet.ProtustrankaNazivFormated>
  <DomainObject.Predmet.ProtustrankaNazivFormatedOIB>
    <izvorni_sadrzaj>SLAPTOURS NOVA d.o.o. za ugostiteljstvo i usluge javnog prijevoza, OIB 80858954724</izvorni_sadrzaj>
    <derivirana_varijabla naziv="DomainObject.Predmet.ProtustrankaNazivFormatedOIB_1">SLAPTOURS NOVA d.o.o. za ugostiteljstvo i usluge javnog prijevoza, OIB 80858954724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SLAPTOURS NOVA d.o.o. za ugostiteljstvo i usluge javnog prijevoza</item>
    </izvorni_sadrzaj>
    <derivirana_varijabla naziv="DomainObject.Predmet.ProtuStrankaListFormated_1">
      <item>SLAPTOURS NOVA d.o.o. za ugostiteljstvo i usluge javnog prijevoza</item>
    </derivirana_varijabla>
  </DomainObject.Predmet.ProtuStrankaListFormated>
  <DomainObject.Predmet.ProtuStrankaListFormatedOIB>
    <izvorni_sadrzaj>
      <item>SLAPTOURS NOVA d.o.o. za ugostiteljstvo i usluge javnog prijevoza, OIB 80858954724</item>
    </izvorni_sadrzaj>
    <derivirana_varijabla naziv="DomainObject.Predmet.ProtuStrankaListFormatedOIB_1">
      <item>SLAPTOURS NOVA d.o.o. za ugostiteljstvo i usluge javnog prijevoza, OIB 80858954724</item>
    </derivirana_varijabla>
  </DomainObject.Predmet.ProtuStrankaListFormatedOIB>
  <DomainObject.Predmet.ProtuStrankaListFormatedWithAdress>
    <izvorni_sadrzaj>
      <item>SLAPTOURS NOVA d.o.o. za ugostiteljstvo i usluge javnog prijevoza, Fra Jerolima Milete 7, 22000 Šibenik</item>
    </izvorni_sadrzaj>
    <derivirana_varijabla naziv="DomainObject.Predmet.ProtuStrankaListFormatedWithAdress_1">
      <item>SLAPTOURS NOVA d.o.o. za ugostiteljstvo i usluge javnog prijevoza, Fra Jerolima Milete 7, 22000 Šibenik</item>
    </derivirana_varijabla>
  </DomainObject.Predmet.ProtuStrankaListFormatedWithAdress>
  <DomainObject.Predmet.ProtuStrankaListFormatedWithAdressOIB>
    <izvorni_sadrzaj>
      <item>SLAPTOURS NOVA d.o.o. za ugostiteljstvo i usluge javnog prijevoza, OIB 80858954724, Fra Jerolima Milete 7, 22000 Šibenik</item>
    </izvorni_sadrzaj>
    <derivirana_varijabla naziv="DomainObject.Predmet.ProtuStrankaListFormatedWithAdressOIB_1">
      <item>SLAPTOURS NOVA d.o.o. za ugostiteljstvo i usluge javnog prijevoza, OIB 80858954724, Fra Jerolima Milete 7, 22000 Šibenik</item>
    </derivirana_varijabla>
  </DomainObject.Predmet.ProtuStrankaListFormatedWithAdressOIB>
  <DomainObject.Predmet.ProtuStrankaListNazivFormated>
    <izvorni_sadrzaj>
      <item>SLAPTOURS NOVA d.o.o. za ugostiteljstvo i usluge javnog prijevoza</item>
    </izvorni_sadrzaj>
    <derivirana_varijabla naziv="DomainObject.Predmet.ProtuStrankaListNazivFormated_1">
      <item>SLAPTOURS NOVA d.o.o. za ugostiteljstvo i usluge javnog prijevoza</item>
    </derivirana_varijabla>
  </DomainObject.Predmet.ProtuStrankaListNazivFormated>
  <DomainObject.Predmet.ProtuStrankaListNazivFormatedOIB>
    <izvorni_sadrzaj>
      <item>SLAPTOURS NOVA d.o.o. za ugostiteljstvo i usluge javnog prijevoza, OIB 80858954724</item>
    </izvorni_sadrzaj>
    <derivirana_varijabla naziv="DomainObject.Predmet.ProtuStrankaListNazivFormatedOIB_1">
      <item>SLAPTOURS NOVA d.o.o. za ugostiteljstvo i usluge javnog prijevoza, OIB 80858954724</item>
    </derivirana_varijabla>
  </DomainObject.Predmet.ProtuStrankaListNazivFormatedOIB>
  <DomainObject.Predmet.OstaliListFormated>
    <izvorni_sadrzaj>
      <item>Dragan Slavica</item>
    </izvorni_sadrzaj>
    <derivirana_varijabla naziv="DomainObject.Predmet.OstaliListFormated_1">
      <item>Dragan Slavica</item>
    </derivirana_varijabla>
  </DomainObject.Predmet.OstaliListFormated>
  <DomainObject.Predmet.OstaliListFormatedOIB>
    <izvorni_sadrzaj>
      <item>Dragan Slavica, OIB 57797535403</item>
    </izvorni_sadrzaj>
    <derivirana_varijabla naziv="DomainObject.Predmet.OstaliListFormatedOIB_1">
      <item>Dragan Slavica, OIB 57797535403</item>
    </derivirana_varijabla>
  </DomainObject.Predmet.OstaliListFormatedOIB>
  <DomainObject.Predmet.OstaliListFormatedWithAdress>
    <izvorni_sadrzaj>
      <item>Dragan Slavica, Novo Naselje 39, 22000 Bilice</item>
    </izvorni_sadrzaj>
    <derivirana_varijabla naziv="DomainObject.Predmet.OstaliListFormatedWithAdress_1">
      <item>Dragan Slavica, Novo Naselje 39, 22000 Bilice</item>
    </derivirana_varijabla>
  </DomainObject.Predmet.OstaliListFormatedWithAdress>
  <DomainObject.Predmet.OstaliListFormatedWithAdressOIB>
    <izvorni_sadrzaj>
      <item>Dragan Slavica, OIB 57797535403, Novo Naselje 39, 22000 Bilice</item>
    </izvorni_sadrzaj>
    <derivirana_varijabla naziv="DomainObject.Predmet.OstaliListFormatedWithAdressOIB_1">
      <item>Dragan Slavica, OIB 57797535403, Novo Naselje 39, 22000 Bilice</item>
    </derivirana_varijabla>
  </DomainObject.Predmet.OstaliListFormatedWithAdressOIB>
  <DomainObject.Predmet.OstaliListNazivFormated>
    <izvorni_sadrzaj>
      <item>Dragan Slavica</item>
    </izvorni_sadrzaj>
    <derivirana_varijabla naziv="DomainObject.Predmet.OstaliListNazivFormated_1">
      <item>Dragan Slavica</item>
    </derivirana_varijabla>
  </DomainObject.Predmet.OstaliListNazivFormated>
  <DomainObject.Predmet.OstaliListNazivFormatedOIB>
    <izvorni_sadrzaj>
      <item>Dragan Slavica, OIB 57797535403</item>
    </izvorni_sadrzaj>
    <derivirana_varijabla naziv="DomainObject.Predmet.OstaliListNazivFormatedOIB_1">
      <item>Dragan Slavica, OIB 57797535403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SLAPTOURS NOVA d.o.o. za ugostiteljstvo i usluge javnog prijevoza</izvorni_sadrzaj>
    <derivirana_varijabla naziv="DomainObject.Predmet.ProtustrankaIDrugi_1">SLAPTOURS NOVA d.o.o. za ugostiteljstvo i usluge javnog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SLAPTOURS NOVA d.o.o. za ugostiteljstvo i usluge javnog prijevoza, OIB 80858954724, Fra Jerolima Milete 7, 22000 Šibenik</izvorni_sadrzaj>
    <derivirana_varijabla naziv="DomainObject.Predmet.ProtustrankaIDrugiAdressOIB_1">SLAPTOURS NOVA d.o.o. za ugostiteljstvo i usluge javnog prijevoza, OIB 80858954724, Fra Jerolima Milete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SLAPTOURS NOVA d.o.o. za ugostiteljstvo i usluge javnog prijevoza</item>
      <item>Dragan Slavica</item>
    </izvorni_sadrzaj>
    <derivirana_varijabla naziv="DomainObject.Predmet.SudioniciListNaziv_1">
      <item>Financijska agencija</item>
      <item>SLAPTOURS NOVA d.o.o. za ugostiteljstvo i usluge javnog prijevoza</item>
      <item>Dragan Slavica</item>
    </derivirana_varijabla>
  </DomainObject.Predmet.SudioniciListNaziv>
  <DomainObject.Predmet.SudioniciListAdressOIB>
    <izvorni_sadrzaj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izvorni_sadrzaj>
    <derivirana_varijabla naziv="DomainObject.Predmet.SudioniciListAdressOIB_1">
      <item>Financijska agencija, OIB 85821130368, Ulica grada Vukovara 70,10000 Zagreb</item>
      <item>SLAPTOURS NOVA d.o.o. za ugostiteljstvo i usluge javnog prijevoza, OIB 80858954724, Fra Jerolima Milete 7,22000 Šibenik</item>
      <item>Dragan Slavica, OIB 57797535403, Novo Naselje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80858954724</item>
      <item>, OIB 57797535403</item>
    </izvorni_sadrzaj>
    <derivirana_varijabla naziv="DomainObject.Predmet.SudioniciListNazivOIB_1">
      <item>, OIB 85821130368</item>
      <item>, OIB 80858954724</item>
      <item>, OIB 57797535403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164</properties:Words>
  <properties:Characters>733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2017-09-11T06:48:00Z</dcterms:created>
  <dc:creator>Ardena Bajlo</dc:creator>
  <cp:lastModifiedBy>Ardena Bajlo</cp:lastModifiedBy>
  <cp:lastPrinted>2017-09-11T06:46:00Z</cp:lastPrinted>
  <dcterms:modified xmlns:xsi="http://www.w3.org/2001/XMLSchema-instance" xsi:type="dcterms:W3CDTF">2017-09-11T09:25:00Z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