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25bd" w14:paraId="93b25bd" w:rsidRDefault="00487ADA" w:rsidP="00487ADA" w:rsidR="00487AD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ADA" w:rsidP="00487ADA" w:rsidR="00487AD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87ADA" w:rsidP="00487ADA" w:rsidR="00487AD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87ADA" w:rsidP="00487ADA" w:rsidR="00487AD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87ADA" w:rsidP="00487ADA" w:rsidR="00487ADA"/>
    <w:p w:rsidRDefault="00487ADA" w:rsidP="00487ADA" w:rsidR="00487AD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87ADA" w:rsidP="00487ADA" w:rsidR="00487AD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87ADA" w:rsidP="00487ADA" w:rsidR="00487AD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5494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BENICO d. o. o. "u likvidaciji" Umag, Trgovačka 1, OIB 34050233000, MBS 040111020,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487ADA" w:rsidP="00487ADA" w:rsidR="00487AD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87ADA" w:rsidP="00487ADA" w:rsidR="00487AD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7ADA" w:rsidP="00487ADA" w:rsidR="00487A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BENICO d. o. o. "u likvidaciji" Umag, Trgovačka 1, OIB 34050233000, MBS 040111020.</w:t>
      </w:r>
    </w:p>
    <w:p w:rsidRDefault="00487ADA" w:rsidP="00487ADA" w:rsidR="00487A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87ADA" w:rsidP="00487ADA" w:rsidR="00487AD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BENICO d. o. o. "u likvidaciji"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1743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135.618,59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87ADA" w:rsidP="00487ADA" w:rsidR="00487AD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87ADA" w:rsidP="00487ADA" w:rsidR="00487AD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87ADA" w:rsidP="00487ADA" w:rsidR="00487AD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487ADA" w:rsidP="00487ADA" w:rsidR="00487AD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87ADA" w:rsidP="00487ADA" w:rsidR="00487AD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24136">
        <w:rPr>
          <w:rFonts w:cs="Times New Roman" w:eastAsia="Times New Roman"/>
          <w:szCs w:val="24"/>
          <w:lang w:eastAsia="hr-HR"/>
        </w:rPr>
        <w:t>, v. r.</w:t>
      </w:r>
    </w:p>
    <w:p w:rsidRDefault="00487ADA" w:rsidP="00487ADA" w:rsidR="00487AD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87ADA" w:rsidP="00487ADA" w:rsidR="00487AD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87ADA" w:rsidP="00487ADA" w:rsidR="00487AD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87ADA" w:rsidP="00487ADA" w:rsidR="00487AD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87ADA" w:rsidP="00487ADA" w:rsidR="00487AD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87ADA" w:rsidP="00487ADA" w:rsidR="00487AD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>
      <w:pPr>
        <w:tabs>
          <w:tab w:pos="4116" w:val="left"/>
        </w:tabs>
      </w:pPr>
    </w:p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 w:rsidRPr="00D05CA9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487ADA" w:rsidP="00487ADA" w:rsidR="00487ADA"/>
    <w:p w:rsidRDefault="005E434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5FF" w:rsidP="00487ADA" w:rsidR="005C25FF">
      <w:r>
        <w:separator/>
      </w:r>
    </w:p>
  </w:endnote>
  <w:endnote w:id="0" w:type="continuationSeparator">
    <w:p w:rsidRDefault="005C25FF" w:rsidP="00487ADA" w:rsidR="005C2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5FF" w:rsidP="00487ADA" w:rsidR="005C25FF">
      <w:r>
        <w:separator/>
      </w:r>
    </w:p>
  </w:footnote>
  <w:footnote w:id="0" w:type="continuationSeparator">
    <w:p w:rsidRDefault="005C25FF" w:rsidP="00487ADA" w:rsidR="005C2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C91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5E4341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487ADA">
      <w:t>35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C91" w:rsidP="0021081C" w:rsidR="00A81E97">
    <w:pPr>
      <w:pStyle w:val="Zaglavlje"/>
      <w:jc w:val="right"/>
    </w:pPr>
    <w:r>
      <w:t>11 St-4</w:t>
    </w:r>
    <w:r w:rsidR="00487ADA">
      <w:t>35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286"/>
    <w:rsid w:val="00162286"/>
    <w:rsid w:val="00487ADA"/>
    <w:rsid w:val="005C25FF"/>
    <w:rsid w:val="005E4341"/>
    <w:rsid w:val="009A6044"/>
    <w:rsid w:val="00BF033F"/>
    <w:rsid w:val="00C24136"/>
    <w:rsid w:val="00DD1C91"/>
    <w:rsid w:val="00DD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AD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7A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A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7A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AD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7A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7AD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4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3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34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3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3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AD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7A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A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7A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AD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7A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7AD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4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3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34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3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3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BENICO d.o.o. "u likvidaciji", UMAG</izvorni_sadrzaj>
    <derivirana_varijabla naziv="DomainObject.Predmet.ProtustrankaFormated_1">  BENICO d.o.o. "u likvidaciji", UMAG</derivirana_varijabla>
  </DomainObject.Predmet.ProtustrankaFormated>
  <DomainObject.Predmet.ProtustrankaFormatedOIB>
    <izvorni_sadrzaj>  BENICO d.o.o. "u likvidaciji", UMAG, OIB 34050233000</izvorni_sadrzaj>
    <derivirana_varijabla naziv="DomainObject.Predmet.ProtustrankaFormatedOIB_1">  BENICO d.o.o. "u likvidaciji", UMAG, OIB 34050233000</derivirana_varijabla>
  </DomainObject.Predmet.ProtustrankaFormatedOIB>
  <DomainObject.Predmet.ProtustrankaFormatedWithAdress>
    <izvorni_sadrzaj> BENICO d.o.o. "u likvidaciji", UMAG, Trgovačka 1, 52470 Umag</izvorni_sadrzaj>
    <derivirana_varijabla naziv="DomainObject.Predmet.ProtustrankaFormatedWithAdress_1"> BENICO d.o.o. "u likvidaciji", UMAG, Trgovačka 1, 52470 Umag</derivirana_varijabla>
  </DomainObject.Predmet.ProtustrankaFormatedWithAdress>
  <DomainObject.Predmet.ProtustrankaFormatedWithAdressOIB>
    <izvorni_sadrzaj> BENICO d.o.o. "u likvidaciji", UMAG, OIB 34050233000, Trgovačka 1, 52470 Umag</izvorni_sadrzaj>
    <derivirana_varijabla naziv="DomainObject.Predmet.ProtustrankaFormatedWithAdressOIB_1"> BENICO d.o.o. "u likvidaciji", UMAG, OIB 34050233000, Trgovačka 1, 52470 Umag</derivirana_varijabla>
  </DomainObject.Predmet.ProtustrankaFormatedWithAdressOIB>
  <DomainObject.Predmet.ProtustrankaWithAdress>
    <izvorni_sadrzaj>BENICO d.o.o. "u likvidaciji", UMAG Trgovačka 1, 52470 Umag</izvorni_sadrzaj>
    <derivirana_varijabla naziv="DomainObject.Predmet.ProtustrankaWithAdress_1">BENICO d.o.o. "u likvidaciji", UMAG Trgovačka 1, 52470 Umag</derivirana_varijabla>
  </DomainObject.Predmet.ProtustrankaWithAdress>
  <DomainObject.Predmet.ProtustrankaWithAdressOIB>
    <izvorni_sadrzaj>BENICO d.o.o. "u likvidaciji", UMAG, OIB 34050233000, Trgovačka 1, 52470 Umag</izvorni_sadrzaj>
    <derivirana_varijabla naziv="DomainObject.Predmet.ProtustrankaWithAdressOIB_1">BENICO d.o.o. "u likvidaciji", UMAG, OIB 34050233000, Trgovačka 1, 52470 Umag</derivirana_varijabla>
  </DomainObject.Predmet.ProtustrankaWithAdressOIB>
  <DomainObject.Predmet.ProtustrankaNazivFormated>
    <izvorni_sadrzaj>BENICO d.o.o. "u likvidaciji", UMAG</izvorni_sadrzaj>
    <derivirana_varijabla naziv="DomainObject.Predmet.ProtustrankaNazivFormated_1">BENICO d.o.o. "u likvidaciji", UMAG</derivirana_varijabla>
  </DomainObject.Predmet.ProtustrankaNazivFormated>
  <DomainObject.Predmet.ProtustrankaNazivFormatedOIB>
    <izvorni_sadrzaj>BENICO d.o.o. "u likvidaciji", UMAG, OIB 34050233000</izvorni_sadrzaj>
    <derivirana_varijabla naziv="DomainObject.Predmet.ProtustrankaNazivFormatedOIB_1">BENICO d.o.o. "u likvidaciji", UMAG, OIB 34050233000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135618.59</izvorni_sadrzaj>
    <derivirana_varijabla naziv="DomainObject.Predmet.TrenutnaVrijednost_1">135618.59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BENICO d.o.o. "u likvidaciji", UMAG</item>
    </izvorni_sadrzaj>
    <derivirana_varijabla naziv="DomainObject.Predmet.ProtuStrankaListFormated_1">
      <item>BENICO d.o.o. "u likvidaciji", UMAG</item>
    </derivirana_varijabla>
  </DomainObject.Predmet.ProtuStrankaListFormated>
  <DomainObject.Predmet.ProtuStrankaListFormatedOIB>
    <izvorni_sadrzaj>
      <item>BENICO d.o.o. "u likvidaciji", UMAG, OIB 34050233000</item>
    </izvorni_sadrzaj>
    <derivirana_varijabla naziv="DomainObject.Predmet.ProtuStrankaListFormatedOIB_1">
      <item>BENICO d.o.o. "u likvidaciji", UMAG, OIB 34050233000</item>
    </derivirana_varijabla>
  </DomainObject.Predmet.ProtuStrankaListFormatedOIB>
  <DomainObject.Predmet.ProtuStrankaListFormatedWithAdress>
    <izvorni_sadrzaj>
      <item>BENICO d.o.o. "u likvidaciji", UMAG, Trgovačka 1, 52470 Umag</item>
    </izvorni_sadrzaj>
    <derivirana_varijabla naziv="DomainObject.Predmet.ProtuStrankaListFormatedWithAdress_1">
      <item>BENICO d.o.o. "u likvidaciji", UMAG, Trgovačka 1, 52470 Umag</item>
    </derivirana_varijabla>
  </DomainObject.Predmet.ProtuStrankaListFormatedWithAdress>
  <DomainObject.Predmet.ProtuStrankaListFormatedWithAdressOIB>
    <izvorni_sadrzaj>
      <item>BENICO d.o.o. "u likvidaciji", UMAG, OIB 34050233000, Trgovačka 1, 52470 Umag</item>
    </izvorni_sadrzaj>
    <derivirana_varijabla naziv="DomainObject.Predmet.ProtuStrankaListFormatedWithAdressOIB_1">
      <item>BENICO d.o.o. "u likvidaciji", UMAG, OIB 34050233000, Trgovačka 1, 52470 Umag</item>
    </derivirana_varijabla>
  </DomainObject.Predmet.ProtuStrankaListFormatedWithAdressOIB>
  <DomainObject.Predmet.ProtuStrankaListNazivFormated>
    <izvorni_sadrzaj>
      <item>BENICO d.o.o. "u likvidaciji", UMAG</item>
    </izvorni_sadrzaj>
    <derivirana_varijabla naziv="DomainObject.Predmet.ProtuStrankaListNazivFormated_1">
      <item>BENICO d.o.o. "u likvidaciji", UMAG</item>
    </derivirana_varijabla>
  </DomainObject.Predmet.ProtuStrankaListNazivFormated>
  <DomainObject.Predmet.ProtuStrankaListNazivFormatedOIB>
    <izvorni_sadrzaj>
      <item>BENICO d.o.o. "u likvidaciji", UMAG, OIB 34050233000</item>
    </izvorni_sadrzaj>
    <derivirana_varijabla naziv="DomainObject.Predmet.ProtuStrankaListNazivFormatedOIB_1">
      <item>BENICO d.o.o. "u likvidaciji", UMAG, OIB 34050233000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BENICO d.o.o. "u likvidaciji", UMAG</izvorni_sadrzaj>
    <derivirana_varijabla naziv="DomainObject.Predmet.ProtustrankaIDrugi_1">BENICO d.o.o. "u likvidaciji",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BENICO d.o.o. "u likvidaciji", UMAG, OIB 34050233000, Trgovačka 1, 52470 Umag</izvorni_sadrzaj>
    <derivirana_varijabla naziv="DomainObject.Predmet.ProtustrankaIDrugiAdressOIB_1">BENICO d.o.o. "u likvidaciji", UMAG, OIB 34050233000,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BENICO d.o.o. "u likvidaciji", UMAG</item>
    </izvorni_sadrzaj>
    <derivirana_varijabla naziv="DomainObject.Predmet.SudioniciListNaziv_1">
      <item>FINANCIJSKA AGENCIJA, RC RIJEKA, PODRUŽNICA PULA, PULA</item>
      <item>BENICO d.o.o. "u likvidaciji",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BENICO d.o.o. "u likvidaciji", UMAG, OIB 34050233000, Trgovačka 1,52470 Umag</item>
    </izvorni_sadrzaj>
    <derivirana_varijabla naziv="DomainObject.Predmet.SudioniciListAdressOIB_1">
      <item>FINANCIJSKA AGENCIJA, RC RIJEKA, PODRUŽNICA PULA, PULA, OIB 85821130368, Ulica grada Vukovara 70,Zagreb</item>
      <item>BENICO d.o.o. "u likvidaciji", UMAG, OIB 34050233000, Trgovačka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34050233000</item>
    </izvorni_sadrzaj>
    <derivirana_varijabla naziv="DomainObject.Predmet.SudioniciListNazivOIB_1">
      <item>, OIB 85821130368</item>
      <item>, OIB 34050233000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375</properties:Words>
  <properties:Characters>2031</properties:Characters>
  <properties:Lines>91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2015-12-01T07:46:00Z</dcterms:created>
  <dc:creator>Mihaela Kaligari</dc:creator>
  <dc:description/>
  <cp:keywords/>
  <cp:lastModifiedBy>Lorena Paris Aničić</cp:lastModifiedBy>
  <cp:lastPrinted>2015-12-01T07:59:00Z</cp:lastPrinted>
  <dcterms:modified xmlns:xsi="http://www.w3.org/2001/XMLSchema-instance" xsi:type="dcterms:W3CDTF">2015-12-16T13:46:00Z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