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a7ed" w14:paraId="0dfa7e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972A9">
        <w:t>4</w:t>
      </w:r>
      <w:r w:rsidR="009D789B">
        <w:t>849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9D789B">
        <w:t>849</w:t>
      </w:r>
      <w:r>
        <w:t xml:space="preserve">/15, temeljem odredbe članka 430. Stečajnog zakona (N.N.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D789B">
        <w:t>PRIZMA PRODUKCIJA</w:t>
      </w:r>
      <w:r w:rsidR="00F955AC">
        <w:t xml:space="preserve"> d.o.o., OIB 53470114788, Zagreb, Ilica 200/A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955AC">
        <w:t>49.954,33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0CF0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972A9"/>
    <w:rsid w:val="00D660C0"/>
    <w:rsid w:val="00D970B2"/>
    <w:rsid w:val="00EA64CE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4849</izvorni_sadrzaj>
    <derivirana_varijabla naziv="DomainObject.Predmet.Broj_1">4849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St-4849/2015</izvorni_sadrzaj>
    <derivirana_varijabla naziv="DomainObject.Predmet.OznakaBroj_1">St-4849/2015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PRODUKCIJA d.o.o. zastupanog po punomoćniku Amir Alihodžić</izvorni_sadrzaj>
    <derivirana_varijabla naziv="DomainObject.Predmet.ProtustrankaFormated_1">  PRIZMA PRODUKCIJA d.o.o. zastupanog po punomoćniku Amir Alihodžić</derivirana_varijabla>
  </DomainObject.Predmet.ProtustrankaFormated>
  <DomainObject.Predmet.ProtustrankaFormatedOIB>
    <izvorni_sadrzaj>  PRIZMA PRODUKCIJA d.o.o., OIB 53470114788 zastupanog po punomoćniku Amir Alihodžić</izvorni_sadrzaj>
    <derivirana_varijabla naziv="DomainObject.Predmet.ProtustrankaFormatedOIB_1">  PRIZMA PRODUKCIJA d.o.o., OIB 53470114788 zastupanog po punomoćniku Amir Alihodžić</derivirana_varijabla>
  </DomainObject.Predmet.ProtustrankaFormatedOIB>
  <DomainObject.Predmet.ProtustrankaFormatedWithAdress>
    <izvorni_sadrzaj> PRIZMA PRODUKCIJA d.o.o., Ilica 200/A, 10000 Zagreb zastupanog po punomoćniku Amir Alihodžić</izvorni_sadrzaj>
    <derivirana_varijabla naziv="DomainObject.Predmet.ProtustrankaFormatedWithAdress_1"> PRIZMA PRODUKCIJA d.o.o., Ilica 200/A, 10000 Zagreb zastupanog po punomoćniku Amir Alihodžić</derivirana_varijabla>
  </DomainObject.Predmet.ProtustrankaFormatedWithAdress>
  <DomainObject.Predmet.ProtustrankaFormatedWithAdressOIB>
    <izvorni_sadrzaj> PRIZMA PRODUKCIJA d.o.o., OIB 53470114788, Ilica 200/A, 10000 Zagreb zastupanog po punomoćniku Amir Alihodžić</izvorni_sadrzaj>
    <derivirana_varijabla naziv="DomainObject.Predmet.ProtustrankaFormatedWithAdressOIB_1"> PRIZMA PRODUKCIJA d.o.o., OIB 53470114788, Ilica 200/A, 10000 Zagreb zastupanog po punomoćniku Amir Alihodžić</derivirana_varijabla>
  </DomainObject.Predmet.ProtustrankaFormatedWithAdressOIB>
  <DomainObject.Predmet.ProtustrankaWithAdress>
    <izvorni_sadrzaj>PRIZMA PRODUKCIJA d.o.o. Ilica 200/A, 10000 Zagreb</izvorni_sadrzaj>
    <derivirana_varijabla naziv="DomainObject.Predmet.ProtustrankaWithAdress_1">PRIZMA PRODUKCIJA d.o.o. Ilica 200/A, 10000 Zagreb</derivirana_varijabla>
  </DomainObject.Predmet.ProtustrankaWithAdress>
  <DomainObject.Predmet.ProtustrankaWithAdressOIB>
    <izvorni_sadrzaj>PRIZMA PRODUKCIJA d.o.o., OIB 53470114788, Ilica 200/A, 10000 Zagreb</izvorni_sadrzaj>
    <derivirana_varijabla naziv="DomainObject.Predmet.ProtustrankaWithAdressOIB_1">PRIZMA PRODUKCIJA d.o.o., OIB 53470114788, Ilica 200/A, 10000 Zagreb</derivirana_varijabla>
  </DomainObject.Predmet.ProtustrankaWithAdressOIB>
  <DomainObject.Predmet.ProtustrankaNazivFormated>
    <izvorni_sadrzaj>PRIZMA PRODUKCIJA d.o.o.</izvorni_sadrzaj>
    <derivirana_varijabla naziv="DomainObject.Predmet.ProtustrankaNazivFormated_1">PRIZMA PRODUKCIJA d.o.o.</derivirana_varijabla>
  </DomainObject.Predmet.ProtustrankaNazivFormated>
  <DomainObject.Predmet.ProtustrankaNazivFormatedOIB>
    <izvorni_sadrzaj>PRIZMA PRODUKCIJA d.o.o., OIB 53470114788</izvorni_sadrzaj>
    <derivirana_varijabla naziv="DomainObject.Predmet.ProtustrankaNazivFormatedOIB_1">PRIZMA PRODUKCIJA d.o.o., OIB 53470114788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 PRODUKCIJA d.o.o. zastupanog po punomoćniku Amir Alihodžić</item>
    </izvorni_sadrzaj>
    <derivirana_varijabla naziv="DomainObject.Predmet.ProtuStrankaListFormated_1">
      <item>PRIZMA PRODUKCIJA d.o.o. zastupanog po punomoćniku Amir Alihodžić</item>
    </derivirana_varijabla>
  </DomainObject.Predmet.ProtuStrankaListFormated>
  <DomainObject.Predmet.ProtuStrankaListFormatedOIB>
    <izvorni_sadrzaj>
      <item>PRIZMA PRODUKCIJA d.o.o., OIB 53470114788 zastupanog po punomoćniku Amir Alihodžić</item>
    </izvorni_sadrzaj>
    <derivirana_varijabla naziv="DomainObject.Predmet.ProtuStrankaListFormatedOIB_1">
      <item>PRIZMA PRODUKCIJA d.o.o., OIB 53470114788 zastupanog po punomoćniku Amir Alihodžić</item>
    </derivirana_varijabla>
  </DomainObject.Predmet.ProtuStrankaListFormatedOIB>
  <DomainObject.Predmet.ProtuStrankaListFormatedWithAdress>
    <izvorni_sadrzaj>
      <item>PRIZMA PRODUKCIJA d.o.o., Ilica 200/A, 10000 Zagreb zastupanog po punomoćniku Amir Alihodžić</item>
    </izvorni_sadrzaj>
    <derivirana_varijabla naziv="DomainObject.Predmet.ProtuStrankaListFormatedWithAdress_1">
      <item>PRIZMA PRODUKCIJA d.o.o., Ilica 200/A, 10000 Zagreb zastupanog po punomoćniku Amir Alihodžić</item>
    </derivirana_varijabla>
  </DomainObject.Predmet.ProtuStrankaListFormatedWithAdress>
  <DomainObject.Predmet.ProtuStrankaListFormatedWithAdressOIB>
    <izvorni_sadrzaj>
      <item>PRIZMA PRODUKCIJA d.o.o., OIB 53470114788, Ilica 200/A, 10000 Zagreb zastupanog po punomoćniku Amir Alihodžić</item>
    </izvorni_sadrzaj>
    <derivirana_varijabla naziv="DomainObject.Predmet.ProtuStrankaListFormatedWithAdressOIB_1">
      <item>PRIZMA PRODUKCIJA d.o.o., OIB 53470114788, Ilica 200/A, 10000 Zagreb zastupanog po punomoćniku Amir Alihodžić</item>
    </derivirana_varijabla>
  </DomainObject.Predmet.ProtuStrankaListFormatedWithAdressOIB>
  <DomainObject.Predmet.ProtuStrankaListNazivFormated>
    <izvorni_sadrzaj>
      <item>PRIZMA PRODUKCIJA d.o.o.</item>
    </izvorni_sadrzaj>
    <derivirana_varijabla naziv="DomainObject.Predmet.ProtuStrankaListNazivFormated_1">
      <item>PRIZMA PRODUKCIJA d.o.o.</item>
    </derivirana_varijabla>
  </DomainObject.Predmet.ProtuStrankaListNazivFormated>
  <DomainObject.Predmet.ProtuStrankaListNazivFormatedOIB>
    <izvorni_sadrzaj>
      <item>PRIZMA PRODUKCIJA d.o.o., OIB 53470114788</item>
    </izvorni_sadrzaj>
    <derivirana_varijabla naziv="DomainObject.Predmet.ProtuStrankaListNazivFormatedOIB_1">
      <item>PRIZMA PRODUKCIJA d.o.o., OIB 53470114788</item>
    </derivirana_varijabla>
  </DomainObject.Predmet.ProtuStrankaListNazivFormatedOIB>
  <DomainObject.Predmet.OstaliListFormated>
    <izvorni_sadrzaj>
      <item>Amir Alihodžić punomoćnik sudionika u postupku PRIZMA PRODUKCIJA d.o.o.</item>
    </izvorni_sadrzaj>
    <derivirana_varijabla naziv="DomainObject.Predmet.OstaliListFormated_1">
      <item>Amir Alihodžić punomoćnik sudionika u postupku PRIZMA PRODUKCIJA d.o.o.</item>
    </derivirana_varijabla>
  </DomainObject.Predmet.OstaliListFormated>
  <DomainObject.Predmet.OstaliListFormatedOIB>
    <izvorni_sadrzaj>
      <item>Amir Alihodžić, OIB 16287309769 punomoćnik sudionika u postupku PRIZMA PRODUKCIJA d.o.o.</item>
    </izvorni_sadrzaj>
    <derivirana_varijabla naziv="DomainObject.Predmet.OstaliListFormatedOIB_1">
      <item>Amir Alihodžić, OIB 16287309769 punomoćnik sudionika u postupku PRIZMA PRODUKCIJA d.o.o.</item>
    </derivirana_varijabla>
  </DomainObject.Predmet.OstaliListFormatedOIB>
  <DomainObject.Predmet.OstaliListFormatedWithAdress>
    <izvorni_sadrzaj>
      <item>Amir Alihodžić, Ožegovićeva 11, 10000 Zagreb punomoćnik sudionika u postupku PRIZMA PRODUKCIJA d.o.o.</item>
    </izvorni_sadrzaj>
    <derivirana_varijabla naziv="DomainObject.Predmet.OstaliListFormatedWithAdress_1">
      <item>Amir Alihodžić, Ožegovićeva 11, 10000 Zagreb punomoćnik sudionika u postupku PRIZMA PRODUKCIJA d.o.o.</item>
    </derivirana_varijabla>
  </DomainObject.Predmet.OstaliListFormatedWithAdress>
  <DomainObject.Predmet.OstaliListFormatedWithAdressOIB>
    <izvorni_sadrzaj>
      <item>Amir Alihodžić, OIB 16287309769, Ožegovićeva 11, 10000 Zagreb punomoćnik sudionika u postupku PRIZMA PRODUKCIJA d.o.o.</item>
    </izvorni_sadrzaj>
    <derivirana_varijabla naziv="DomainObject.Predmet.OstaliListFormatedWithAdressOIB_1">
      <item>Amir Alihodžić, OIB 16287309769, Ožegovićeva 11, 10000 Zagreb punomoćnik sudionika u postupku PRIZMA PRODUKCIJA d.o.o.</item>
    </derivirana_varijabla>
  </DomainObject.Predmet.OstaliListFormatedWithAdressOIB>
  <DomainObject.Predmet.OstaliListNazivFormated>
    <izvorni_sadrzaj>
      <item>Amir Alihodžić</item>
    </izvorni_sadrzaj>
    <derivirana_varijabla naziv="DomainObject.Predmet.OstaliListNazivFormated_1">
      <item>Amir Alihodžić</item>
    </derivirana_varijabla>
  </DomainObject.Predmet.OstaliListNazivFormated>
  <DomainObject.Predmet.OstaliListNazivFormatedOIB>
    <izvorni_sadrzaj>
      <item>Amir Alihodžić, OIB 16287309769</item>
    </izvorni_sadrzaj>
    <derivirana_varijabla naziv="DomainObject.Predmet.OstaliListNazivFormatedOIB_1">
      <item>Amir Alihodžić, OIB 16287309769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 PRODUKCIJA d.o.o.</izvorni_sadrzaj>
    <derivirana_varijabla naziv="DomainObject.Predmet.ProtustrankaIDrugi_1">PRIZMA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 PRODUKCIJA d.o.o., OIB 53470114788, Ilica 200/A, 10000 Zagreb</izvorni_sadrzaj>
    <derivirana_varijabla naziv="DomainObject.Predmet.ProtustrankaIDrugiAdressOIB_1">PRIZMA PRODUKCIJA d.o.o., OIB 53470114788, Ilica 200/A,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 PRODUKCIJA d.o.o.</item>
      <item>Amir Alihodžić</item>
    </izvorni_sadrzaj>
    <derivirana_varijabla naziv="DomainObject.Predmet.SudioniciListNaziv_1">
      <item>FINA Regionalni centar Zagreb</item>
      <item>PRIZMA PRODUKCIJA d.o.o.</item>
      <item>Amir Alihodžić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 PRODUKCIJA d.o.o., OIB 53470114788, Ilica 200/A,10000 Zagreb</item>
      <item>Amir Alihodžić, OIB 16287309769, Ožegovićeva 11,10000 Zagreb</item>
    </izvorni_sadrzaj>
    <derivirana_varijabla naziv="DomainObject.Predmet.SudioniciListAdressOIB_1">
      <item>FINA Regionalni centar Zagreb, OIB 85821130368, Trg svibanjskih žrtava 1995. 1,10000 Zagreb</item>
      <item>PRIZMA PRODUKCIJA d.o.o., OIB 53470114788, Ilica 200/A,10000 Zagreb</item>
      <item>Amir Alihodžić, OIB 16287309769, Ožegovićeva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53470114788</item>
      <item>, OIB 16287309769</item>
    </izvorni_sadrzaj>
    <derivirana_varijabla naziv="DomainObject.Predmet.SudioniciListNazivOIB_1">
      <item>, OIB 85821130368</item>
      <item>, OIB 53470114788</item>
      <item>, OIB 16287309769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48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2016-01-15T10:30:00Z</cp:lastPrinted>
  <dcterms:modified xmlns:xsi="http://www.w3.org/2001/XMLSchema-instance" xsi:type="dcterms:W3CDTF">2016-01-15T10:30:00Z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