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536e" w14:paraId="e4c536e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0471C3">
        <w:t>3918/15</w:t>
      </w:r>
    </w:p>
    <w:p w:rsidRDefault="001977DC" w:rsidP="001A3D64" w:rsidR="001977DC"/>
    <w:p w:rsidRDefault="000471C3" w:rsidP="001A3D64" w:rsidR="000471C3"/>
    <w:p w:rsidRDefault="001977DC" w:rsidP="001977DC" w:rsidR="001977DC">
      <w:pPr>
        <w:jc w:val="center"/>
      </w:pPr>
      <w:r>
        <w:t>U  I M E   R E P U B L I K E  H R V A T S K E</w:t>
      </w: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0471C3" w:rsidP="001977DC" w:rsidR="000471C3"/>
    <w:p w:rsidRDefault="001977DC" w:rsidP="001977DC" w:rsidR="001977DC">
      <w:pPr>
        <w:jc w:val="both"/>
      </w:pPr>
      <w:r>
        <w:tab/>
        <w:t>Trgovački sud u Zagrebu po sucu pojedincu Biserki Pavičić kao stečajnom sucu po zahtjevu predlagatelja Financijska agencija, RC Zagreb, Podružnica Za</w:t>
      </w:r>
      <w:r w:rsidR="00E26841">
        <w:t>greb, Trg svibanjskih žrtava 19</w:t>
      </w:r>
      <w:r>
        <w:t xml:space="preserve">95. 1, Zagreb, radi zahtjeva za pokretanje skraćenog stečajnog postupka nad dužnikom </w:t>
      </w:r>
      <w:r w:rsidR="000471C3">
        <w:t xml:space="preserve"> GLAM</w:t>
      </w:r>
      <w:r w:rsidR="0052325A">
        <w:t>O</w:t>
      </w:r>
      <w:r w:rsidR="000471C3">
        <w:t>UR d.o.o. za trgovinu i usluge, Zagreb, K. Š. Đalskog 36, OIB: 97003241310</w:t>
      </w:r>
      <w:r>
        <w:t xml:space="preserve">, dana 30. studenoga 2015. </w:t>
      </w:r>
      <w:r w:rsidR="000471C3">
        <w:t xml:space="preserve"> godine</w:t>
      </w:r>
    </w:p>
    <w:p w:rsidRDefault="001977DC" w:rsidP="001977DC" w:rsidR="001977DC">
      <w:pPr>
        <w:jc w:val="both"/>
      </w:pPr>
    </w:p>
    <w:p w:rsidRDefault="000471C3" w:rsidP="001977DC" w:rsidR="000471C3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0471C3" w:rsidR="001977DC">
      <w:pPr>
        <w:jc w:val="both"/>
      </w:pPr>
      <w:r>
        <w:tab/>
        <w:t>Odbacuje se zahtjev za provedbu skraćenog stečajnog postupka nad dužnikom</w:t>
      </w:r>
      <w:r w:rsidR="000471C3">
        <w:t xml:space="preserve"> GLAMUR d.o.o. za trgovinu i usluge, Zagreb, K. Š. Đalskog 36, OIB: 97003241310 od 30.10. 2015. godine. </w:t>
      </w:r>
    </w:p>
    <w:p w:rsidRDefault="001977DC" w:rsidP="001977DC" w:rsidR="001977DC">
      <w:pPr>
        <w:jc w:val="center"/>
      </w:pPr>
      <w:r>
        <w:t>Obrazloženje</w:t>
      </w:r>
    </w:p>
    <w:p w:rsidRDefault="001977DC" w:rsidP="001977DC" w:rsidR="001977DC"/>
    <w:p w:rsidRDefault="000471C3" w:rsidP="001977DC" w:rsidR="001977DC">
      <w:pPr>
        <w:jc w:val="both"/>
      </w:pPr>
      <w:r>
        <w:tab/>
        <w:t xml:space="preserve">Dana 30. 10. 2015. </w:t>
      </w:r>
      <w:r w:rsidR="001977DC">
        <w:t xml:space="preserve"> 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neprekidnog razdoblju od 120 dana.</w:t>
      </w:r>
    </w:p>
    <w:p w:rsidRDefault="001977DC" w:rsidP="001977DC" w:rsidR="001977DC">
      <w:pPr>
        <w:jc w:val="both"/>
      </w:pPr>
      <w:r>
        <w:tab/>
        <w:t>Odredbom čl. 429 Stečajnog zakona (NN 71/15) propisano je da će zahtjev za provedbu skraćenog stečajnog  postupka podnijeti FINA, time da su uvjeti za provođenje skraćenog stečajnog postupka propisan</w:t>
      </w:r>
      <w:r w:rsidR="000471C3">
        <w:t>i</w:t>
      </w:r>
      <w:r>
        <w:t xml:space="preserve">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0471C3" w:rsidP="000471C3" w:rsidR="00296423">
      <w:pPr>
        <w:ind w:firstLine="708"/>
        <w:jc w:val="both"/>
      </w:pPr>
      <w:r>
        <w:t>P</w:t>
      </w:r>
      <w:r w:rsidR="00296423">
        <w:t>rovjerom u ovosudnom registru utvrđeno je da je dužnik brisan iz registr</w:t>
      </w:r>
      <w:r>
        <w:t>a rješenjem ovog suda broj Tt-13/10338-5   dana 16. 12. 2013. godine</w:t>
      </w:r>
    </w:p>
    <w:p w:rsidRDefault="000471C3" w:rsidP="000471C3" w:rsidR="000471C3">
      <w:pPr>
        <w:ind w:firstLine="708"/>
        <w:jc w:val="both"/>
      </w:pPr>
    </w:p>
    <w:p w:rsidRDefault="000471C3" w:rsidP="000471C3" w:rsidR="000471C3">
      <w:pPr>
        <w:ind w:firstLine="708"/>
        <w:jc w:val="both"/>
      </w:pPr>
    </w:p>
    <w:p w:rsidRDefault="000471C3" w:rsidP="000471C3" w:rsidR="000471C3">
      <w:pPr>
        <w:ind w:firstLine="708"/>
        <w:jc w:val="both"/>
      </w:pPr>
    </w:p>
    <w:p w:rsidRDefault="000471C3" w:rsidP="000471C3" w:rsidR="000471C3">
      <w:pPr>
        <w:ind w:firstLine="708"/>
        <w:jc w:val="both"/>
      </w:pPr>
    </w:p>
    <w:p w:rsidRDefault="00296423" w:rsidP="001977DC" w:rsidR="000471C3">
      <w:pPr>
        <w:jc w:val="both"/>
      </w:pPr>
      <w:r>
        <w:tab/>
      </w:r>
    </w:p>
    <w:p w:rsidRDefault="000471C3" w:rsidP="001977DC" w:rsidR="000471C3">
      <w:pPr>
        <w:jc w:val="both"/>
      </w:pPr>
    </w:p>
    <w:p w:rsidRDefault="000471C3" w:rsidP="001977DC" w:rsidR="000471C3">
      <w:pPr>
        <w:jc w:val="both"/>
      </w:pPr>
    </w:p>
    <w:p w:rsidRDefault="000471C3" w:rsidP="001977DC" w:rsidR="000471C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St-3918/15</w:t>
      </w:r>
    </w:p>
    <w:p w:rsidRDefault="000471C3" w:rsidP="001977DC" w:rsidR="000471C3">
      <w:pPr>
        <w:jc w:val="both"/>
      </w:pPr>
    </w:p>
    <w:p w:rsidRDefault="00296423" w:rsidP="000471C3" w:rsidR="00296423">
      <w:pPr>
        <w:ind w:firstLine="708"/>
        <w:jc w:val="both"/>
      </w:pPr>
      <w:r>
        <w:t xml:space="preserve">Na taj način nisu kumulativno ispunjeni uvjeti iz čl. 428 Stečajnog zakona pa je 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0471C3">
        <w:t xml:space="preserve">30. studenoga </w:t>
      </w:r>
      <w:r>
        <w:t>2015. godine</w:t>
      </w:r>
    </w:p>
    <w:p w:rsidRDefault="00EB1547" w:rsidP="00EB1547" w:rsidR="00EB1547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EB1547" w:rsidP="001977DC" w:rsidR="00EB1547">
      <w:pPr>
        <w:jc w:val="both"/>
      </w:pPr>
    </w:p>
    <w:p w:rsidRDefault="00EB1547" w:rsidP="001977DC" w:rsidR="00296423">
      <w:pPr>
        <w:jc w:val="both"/>
      </w:pPr>
      <w:r>
        <w:t>DNA:</w:t>
      </w:r>
    </w:p>
    <w:p w:rsidRDefault="00EB1547" w:rsidP="00EB1547" w:rsidR="00EB1547">
      <w:pPr>
        <w:pStyle w:val="Odlomakpopisa"/>
        <w:numPr>
          <w:ilvl w:val="0"/>
          <w:numId w:val="1"/>
        </w:numPr>
        <w:jc w:val="both"/>
      </w:pPr>
      <w:r>
        <w:t>FINA-i</w:t>
      </w:r>
    </w:p>
    <w:p w:rsidRDefault="00EB1547" w:rsidP="00EB1547" w:rsidR="00EB1547">
      <w:pPr>
        <w:pStyle w:val="Odlomakpopisa"/>
        <w:numPr>
          <w:ilvl w:val="0"/>
          <w:numId w:val="1"/>
        </w:numPr>
        <w:jc w:val="both"/>
      </w:pPr>
      <w:r>
        <w:t>oglasna ploča 8 dana</w:t>
      </w:r>
    </w:p>
    <w:p w:rsidRDefault="00296423" w:rsidP="001977DC" w:rsidR="00296423">
      <w:pPr>
        <w:jc w:val="both"/>
      </w:pPr>
    </w:p>
    <w:p w:rsidRDefault="00296423" w:rsidP="001977DC" w:rsidR="00296423" w:rsidRPr="00C4421F">
      <w:pPr>
        <w:jc w:val="both"/>
      </w:pPr>
    </w:p>
    <w:p w:rsidRDefault="001977DC" w:rsidP="001977DC" w:rsidR="001977DC">
      <w:pPr>
        <w:jc w:val="center"/>
      </w:pPr>
    </w:p>
    <w:p w:rsidRDefault="001977DC" w:rsidP="001977DC" w:rsidR="001977DC">
      <w:pPr>
        <w:jc w:val="center"/>
      </w:pPr>
    </w:p>
    <w:sectPr w:rsidSect="000471C3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56C" w:rsidP="000471C3" w:rsidR="00C2156C">
      <w:r>
        <w:separator/>
      </w:r>
    </w:p>
  </w:endnote>
  <w:endnote w:id="0" w:type="continuationSeparator">
    <w:p w:rsidRDefault="00C2156C" w:rsidP="000471C3" w:rsidR="00C21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56C" w:rsidP="000471C3" w:rsidR="00C2156C">
      <w:r>
        <w:separator/>
      </w:r>
    </w:p>
  </w:footnote>
  <w:footnote w:id="0" w:type="continuationSeparator">
    <w:p w:rsidRDefault="00C2156C" w:rsidP="000471C3" w:rsidR="00C21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5579304"/>
      <w:docPartObj>
        <w:docPartGallery w:val="Page Numbers (Top of Page)"/>
        <w:docPartUnique/>
      </w:docPartObj>
    </w:sdtPr>
    <w:sdtEndPr/>
    <w:sdtContent>
      <w:p w:rsidRDefault="000471C3" w:rsidR="000471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1B4">
          <w:rPr>
            <w:noProof/>
          </w:rPr>
          <w:t>2</w:t>
        </w:r>
        <w:r>
          <w:fldChar w:fldCharType="end"/>
        </w:r>
      </w:p>
    </w:sdtContent>
  </w:sdt>
  <w:p w:rsidRDefault="000471C3" w:rsidR="000471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471C3"/>
    <w:rsid w:val="001977DC"/>
    <w:rsid w:val="001A6D8C"/>
    <w:rsid w:val="00202DFF"/>
    <w:rsid w:val="00296423"/>
    <w:rsid w:val="00310A2F"/>
    <w:rsid w:val="003E49FB"/>
    <w:rsid w:val="004F504D"/>
    <w:rsid w:val="0052325A"/>
    <w:rsid w:val="0055792E"/>
    <w:rsid w:val="00625DF0"/>
    <w:rsid w:val="00795446"/>
    <w:rsid w:val="00856D6E"/>
    <w:rsid w:val="00897B55"/>
    <w:rsid w:val="009B01C6"/>
    <w:rsid w:val="00AD2A5F"/>
    <w:rsid w:val="00B04C4B"/>
    <w:rsid w:val="00B241B4"/>
    <w:rsid w:val="00C2156C"/>
    <w:rsid w:val="00CA1E89"/>
    <w:rsid w:val="00E26841"/>
    <w:rsid w:val="00E57064"/>
    <w:rsid w:val="00E82752"/>
    <w:rsid w:val="00EA4D37"/>
    <w:rsid w:val="00EB1547"/>
    <w:rsid w:val="00F7085C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471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71C3"/>
    <w:rPr>
      <w:sz w:val="24"/>
      <w:szCs w:val="24"/>
    </w:rPr>
  </w:style>
  <w:style w:styleId="Podnoje" w:type="paragraph">
    <w:name w:val="footer"/>
    <w:basedOn w:val="Normal"/>
    <w:link w:val="PodnojeChar"/>
    <w:rsid w:val="000471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471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4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471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71C3"/>
    <w:rPr>
      <w:sz w:val="24"/>
      <w:szCs w:val="24"/>
    </w:rPr>
  </w:style>
  <w:style w:styleId="Podnoje" w:type="paragraph">
    <w:name w:val="footer"/>
    <w:basedOn w:val="Normal"/>
    <w:link w:val="PodnojeChar"/>
    <w:rsid w:val="000471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471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4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3918</izvorni_sadrzaj>
    <derivirana_varijabla naziv="DomainObject.Predmet.Broj_1">3918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St-3918/2015</izvorni_sadrzaj>
    <derivirana_varijabla naziv="DomainObject.Predmet.OznakaBroj_1">St-3918/2015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GLAMOUR d.o.o.</izvorni_sadrzaj>
    <derivirana_varijabla naziv="DomainObject.Predmet.ProtustrankaFormated_1">  GLAMOUR d.o.o.</derivirana_varijabla>
  </DomainObject.Predmet.ProtustrankaFormated>
  <DomainObject.Predmet.ProtustrankaFormatedOIB>
    <izvorni_sadrzaj>  GLAMOUR d.o.o., OIB 97003241310</izvorni_sadrzaj>
    <derivirana_varijabla naziv="DomainObject.Predmet.ProtustrankaFormatedOIB_1">  GLAMOUR d.o.o., OIB 97003241310</derivirana_varijabla>
  </DomainObject.Predmet.ProtustrankaFormatedOIB>
  <DomainObject.Predmet.ProtustrankaFormatedWithAdress>
    <izvorni_sadrzaj> GLAMOUR d.o.o., K.Š.ĐALSKOG 36, 10000 Zagreb</izvorni_sadrzaj>
    <derivirana_varijabla naziv="DomainObject.Predmet.ProtustrankaFormatedWithAdress_1"> GLAMOUR d.o.o., K.Š.ĐALSKOG 36, 10000 Zagreb</derivirana_varijabla>
  </DomainObject.Predmet.ProtustrankaFormatedWithAdress>
  <DomainObject.Predmet.ProtustrankaFormatedWithAdressOIB>
    <izvorni_sadrzaj> GLAMOUR d.o.o., OIB 97003241310, K.Š.ĐALSKOG 36, 10000 Zagreb</izvorni_sadrzaj>
    <derivirana_varijabla naziv="DomainObject.Predmet.ProtustrankaFormatedWithAdressOIB_1"> GLAMOUR d.o.o., OIB 97003241310, K.Š.ĐALSKOG 36, 10000 Zagreb</derivirana_varijabla>
  </DomainObject.Predmet.ProtustrankaFormatedWithAdressOIB>
  <DomainObject.Predmet.ProtustrankaWithAdress>
    <izvorni_sadrzaj>GLAMOUR d.o.o. K.Š.ĐALSKOG 36, 10000 Zagreb</izvorni_sadrzaj>
    <derivirana_varijabla naziv="DomainObject.Predmet.ProtustrankaWithAdress_1">GLAMOUR d.o.o. K.Š.ĐALSKOG 36, 10000 Zagreb</derivirana_varijabla>
  </DomainObject.Predmet.ProtustrankaWithAdress>
  <DomainObject.Predmet.ProtustrankaWithAdressOIB>
    <izvorni_sadrzaj>GLAMOUR d.o.o., OIB 97003241310, K.Š.ĐALSKOG 36, 10000 Zagreb</izvorni_sadrzaj>
    <derivirana_varijabla naziv="DomainObject.Predmet.ProtustrankaWithAdressOIB_1">GLAMOUR d.o.o., OIB 97003241310, K.Š.ĐALSKOG 36, 10000 Zagreb</derivirana_varijabla>
  </DomainObject.Predmet.ProtustrankaWithAdressOIB>
  <DomainObject.Predmet.ProtustrankaNazivFormated>
    <izvorni_sadrzaj>GLAMOUR d.o.o.</izvorni_sadrzaj>
    <derivirana_varijabla naziv="DomainObject.Predmet.ProtustrankaNazivFormated_1">GLAMOUR d.o.o.</derivirana_varijabla>
  </DomainObject.Predmet.ProtustrankaNazivFormated>
  <DomainObject.Predmet.ProtustrankaNazivFormatedOIB>
    <izvorni_sadrzaj>GLAMOUR d.o.o., OIB 97003241310</izvorni_sadrzaj>
    <derivirana_varijabla naziv="DomainObject.Predmet.ProtustrankaNazivFormatedOIB_1">GLAMOUR d.o.o., OIB 97003241310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GLAMOUR d.o.o.</item>
    </izvorni_sadrzaj>
    <derivirana_varijabla naziv="DomainObject.Predmet.ProtuStrankaListFormated_1">
      <item>GLAMOUR d.o.o.</item>
    </derivirana_varijabla>
  </DomainObject.Predmet.ProtuStrankaListFormated>
  <DomainObject.Predmet.ProtuStrankaListFormatedOIB>
    <izvorni_sadrzaj>
      <item>GLAMOUR d.o.o., OIB 97003241310</item>
    </izvorni_sadrzaj>
    <derivirana_varijabla naziv="DomainObject.Predmet.ProtuStrankaListFormatedOIB_1">
      <item>GLAMOUR d.o.o., OIB 97003241310</item>
    </derivirana_varijabla>
  </DomainObject.Predmet.ProtuStrankaListFormatedOIB>
  <DomainObject.Predmet.ProtuStrankaListFormatedWithAdress>
    <izvorni_sadrzaj>
      <item>GLAMOUR d.o.o., K.Š.ĐALSKOG 36, 10000 Zagreb</item>
    </izvorni_sadrzaj>
    <derivirana_varijabla naziv="DomainObject.Predmet.ProtuStrankaListFormatedWithAdress_1">
      <item>GLAMOUR d.o.o., K.Š.ĐALSKOG 36, 10000 Zagreb</item>
    </derivirana_varijabla>
  </DomainObject.Predmet.ProtuStrankaListFormatedWithAdress>
  <DomainObject.Predmet.ProtuStrankaListFormatedWithAdressOIB>
    <izvorni_sadrzaj>
      <item>GLAMOUR d.o.o., OIB 97003241310, K.Š.ĐALSKOG 36, 10000 Zagreb</item>
    </izvorni_sadrzaj>
    <derivirana_varijabla naziv="DomainObject.Predmet.ProtuStrankaListFormatedWithAdressOIB_1">
      <item>GLAMOUR d.o.o., OIB 97003241310, K.Š.ĐALSKOG 36, 10000 Zagreb</item>
    </derivirana_varijabla>
  </DomainObject.Predmet.ProtuStrankaListFormatedWithAdressOIB>
  <DomainObject.Predmet.ProtuStrankaListNazivFormated>
    <izvorni_sadrzaj>
      <item>GLAMOUR d.o.o.</item>
    </izvorni_sadrzaj>
    <derivirana_varijabla naziv="DomainObject.Predmet.ProtuStrankaListNazivFormated_1">
      <item>GLAMOUR d.o.o.</item>
    </derivirana_varijabla>
  </DomainObject.Predmet.ProtuStrankaListNazivFormated>
  <DomainObject.Predmet.ProtuStrankaListNazivFormatedOIB>
    <izvorni_sadrzaj>
      <item>GLAMOUR d.o.o., OIB 97003241310</item>
    </izvorni_sadrzaj>
    <derivirana_varijabla naziv="DomainObject.Predmet.ProtuStrankaListNazivFormatedOIB_1">
      <item>GLAMOUR d.o.o., OIB 97003241310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GLAMOUR d.o.o.</izvorni_sadrzaj>
    <derivirana_varijabla naziv="DomainObject.Predmet.ProtustrankaIDrugi_1">GLAMOUR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GLAMOUR d.o.o., OIB 97003241310, K.Š.ĐALSKOG 36, 10000 Zagreb</izvorni_sadrzaj>
    <derivirana_varijabla naziv="DomainObject.Predmet.ProtustrankaIDrugiAdressOIB_1">GLAMOUR d.o.o., OIB 97003241310, K.Š.ĐALSKOG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GLAMOUR d.o.o.</item>
    </izvorni_sadrzaj>
    <derivirana_varijabla naziv="DomainObject.Predmet.SudioniciListNaziv_1">
      <item>FINA Regionalni centar Zagreb</item>
      <item>GLAMOUR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GLAMOUR d.o.o., OIB 97003241310, K.Š.ĐALSKOG 36,10000 Zagreb</item>
    </izvorni_sadrzaj>
    <derivirana_varijabla naziv="DomainObject.Predmet.SudioniciListAdressOIB_1">
      <item>FINA Regionalni centar Zagreb, OIB 85821130368, Trg svibanjskih žrtava 1995. 1,10000 Zagreb</item>
      <item>GLAMOUR d.o.o., OIB 97003241310, K.Š.ĐALSKOG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97003241310</item>
    </izvorni_sadrzaj>
    <derivirana_varijabla naziv="DomainObject.Predmet.SudioniciListNazivOIB_1">
      <item>, OIB 85821130368</item>
      <item>, OIB 97003241310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2036</properties:Characters>
  <properties:Lines>71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2015-11-30T13:01:00Z</dcterms:created>
  <dc:creator>Željka Rončević</dc:creator>
  <cp:lastModifiedBy>Željka Rončević</cp:lastModifiedBy>
  <dcterms:modified xmlns:xsi="http://www.w3.org/2001/XMLSchema-instance" xsi:type="dcterms:W3CDTF">2015-11-30T13:14:00Z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