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223d0" w14:paraId="7c223d0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4B090C">
        <w:t>1</w:t>
      </w:r>
      <w:r w:rsidR="000E053A">
        <w:t>894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F10248" w:rsidR="00277C75">
      <w:pPr>
        <w:ind w:firstLine="708"/>
        <w:jc w:val="both"/>
      </w:pPr>
      <w:r>
        <w:t xml:space="preserve">Trgovački sud u Osijeku, po sucu Gordani Njari, u stečajnom predmetu povodom zahtjeva Financijske agencije OIB 85821130368, Regionalni centar Zagreb Podružnica Zagreb, Trg svibanjskih žrtava 1995. 1, za pokretanje skraćenog stečajnog postupka nad dužnikom </w:t>
      </w:r>
      <w:r w:rsidR="00CE4C7D" w:rsidRPr="00CE4C7D">
        <w:t>Poklon bon d.o.o</w:t>
      </w:r>
      <w:r>
        <w:t xml:space="preserve">, </w:t>
      </w:r>
      <w:r w:rsidR="00CE4C7D" w:rsidRPr="00CE4C7D">
        <w:t>Prilaz baruna Filipovića 24</w:t>
      </w:r>
      <w:r>
        <w:t xml:space="preserve">, </w:t>
      </w:r>
      <w:r w:rsidR="00CE4C7D" w:rsidRPr="00CE4C7D">
        <w:t>Zagreb</w:t>
      </w:r>
      <w:r>
        <w:t xml:space="preserve">, MBS: </w:t>
      </w:r>
      <w:r w:rsidR="00CE4C7D" w:rsidRPr="00CE4C7D">
        <w:t>080815102</w:t>
      </w:r>
      <w:r>
        <w:t xml:space="preserve">, OIB: </w:t>
      </w:r>
      <w:r w:rsidR="00CE4C7D" w:rsidRPr="00CE4C7D">
        <w:t>81513372831</w:t>
      </w:r>
      <w:r>
        <w:t xml:space="preserve">, temeljem članka 430. Stečajnog zakona („Narodne novine“ 71/15), dana </w:t>
      </w:r>
      <w:r w:rsidR="007A5EEE">
        <w:t>1</w:t>
      </w:r>
      <w:r>
        <w:t>. s</w:t>
      </w:r>
      <w:r w:rsidR="007A5EEE">
        <w:t>rpnja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CE4C7D" w:rsidRPr="00CE4C7D">
        <w:t>Poklon bon d.o.o</w:t>
      </w:r>
      <w:r w:rsidR="00CE4C7D">
        <w:t xml:space="preserve">, </w:t>
      </w:r>
      <w:r w:rsidR="00CE4C7D" w:rsidRPr="00CE4C7D">
        <w:t>Prilaz baruna Filipovića 24</w:t>
      </w:r>
      <w:r w:rsidR="00CE4C7D">
        <w:t xml:space="preserve">, </w:t>
      </w:r>
      <w:r w:rsidR="00CE4C7D" w:rsidRPr="00CE4C7D">
        <w:t>Zagreb</w:t>
      </w:r>
      <w:r w:rsidR="00CE4C7D">
        <w:t xml:space="preserve">, MBS: </w:t>
      </w:r>
      <w:r w:rsidR="00CE4C7D" w:rsidRPr="00CE4C7D">
        <w:t>080815102</w:t>
      </w:r>
      <w:r w:rsidR="00CE4C7D">
        <w:t xml:space="preserve">, OIB: </w:t>
      </w:r>
      <w:r w:rsidR="00CE4C7D" w:rsidRPr="00CE4C7D">
        <w:t>81513372831</w:t>
      </w:r>
      <w:r>
        <w:t xml:space="preserve">, iznosi </w:t>
      </w:r>
      <w:r w:rsidR="00CE4C7D">
        <w:t>16.377,66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17292D" w:rsidRPr="0017292D">
        <w:t xml:space="preserve">Zoran Vojnić </w:t>
      </w:r>
      <w:proofErr w:type="spellStart"/>
      <w:r w:rsidR="0017292D" w:rsidRPr="0017292D">
        <w:t>Tunić</w:t>
      </w:r>
      <w:proofErr w:type="spellEnd"/>
      <w:r w:rsidR="0017292D" w:rsidRPr="0017292D">
        <w:t>, OIB: 83296423328</w:t>
      </w:r>
      <w:r>
        <w:t xml:space="preserve">, </w:t>
      </w:r>
      <w:r w:rsidR="0017292D" w:rsidRPr="0017292D">
        <w:t>Zagreb, Vodička ulica 20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8779FF">
        <w:t>1</w:t>
      </w:r>
      <w:r w:rsidR="000E053A">
        <w:t>894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4305F3">
        <w:t>1</w:t>
      </w:r>
      <w:r>
        <w:t>. s</w:t>
      </w:r>
      <w:r w:rsidR="008779FF">
        <w:t>rp</w:t>
      </w:r>
      <w:r>
        <w:t>nja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6A19DA">
        <w:t>2</w:t>
      </w:r>
      <w:r w:rsidR="009A43A6">
        <w:t>0</w:t>
      </w:r>
      <w:r>
        <w:t>/</w:t>
      </w:r>
      <w:r w:rsidR="009A43A6">
        <w:t>8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9A2" w:rsidR="009B79A2">
      <w:r>
        <w:separator/>
      </w:r>
    </w:p>
  </w:endnote>
  <w:endnote w:id="0" w:type="continuationSeparator">
    <w:p w:rsidRDefault="009B79A2" w:rsidR="009B79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9A2" w:rsidR="009B79A2">
      <w:r>
        <w:separator/>
      </w:r>
    </w:p>
  </w:footnote>
  <w:footnote w:id="0" w:type="continuationSeparator">
    <w:p w:rsidRDefault="009B79A2" w:rsidR="009B79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53A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292D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5488"/>
    <w:rsid w:val="00386477"/>
    <w:rsid w:val="003879D1"/>
    <w:rsid w:val="00390595"/>
    <w:rsid w:val="00391421"/>
    <w:rsid w:val="00391EF7"/>
    <w:rsid w:val="003924AF"/>
    <w:rsid w:val="003962B1"/>
    <w:rsid w:val="003A2B53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B5D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1E4A"/>
    <w:rsid w:val="00442090"/>
    <w:rsid w:val="0044330E"/>
    <w:rsid w:val="00443F69"/>
    <w:rsid w:val="00444BD2"/>
    <w:rsid w:val="00452201"/>
    <w:rsid w:val="004534DC"/>
    <w:rsid w:val="0045684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2E45"/>
    <w:rsid w:val="005A5378"/>
    <w:rsid w:val="005A7A1D"/>
    <w:rsid w:val="005B1166"/>
    <w:rsid w:val="005B39DC"/>
    <w:rsid w:val="005B410B"/>
    <w:rsid w:val="005B59B6"/>
    <w:rsid w:val="005B6845"/>
    <w:rsid w:val="005B6E2E"/>
    <w:rsid w:val="005B7F5A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5CF1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25C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503F"/>
    <w:rsid w:val="0078528B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93794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D6D12"/>
    <w:rsid w:val="008E0FFC"/>
    <w:rsid w:val="008E1C94"/>
    <w:rsid w:val="008E26DE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345F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B79A2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5195"/>
    <w:rsid w:val="00A45260"/>
    <w:rsid w:val="00A460D3"/>
    <w:rsid w:val="00A46436"/>
    <w:rsid w:val="00A47C38"/>
    <w:rsid w:val="00A47FC1"/>
    <w:rsid w:val="00A50E8F"/>
    <w:rsid w:val="00A516AC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3305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567"/>
    <w:rsid w:val="00BE774C"/>
    <w:rsid w:val="00BE79E7"/>
    <w:rsid w:val="00BF04C9"/>
    <w:rsid w:val="00BF32DE"/>
    <w:rsid w:val="00BF52B0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4C7D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25AA8"/>
    <w:rsid w:val="00D331B7"/>
    <w:rsid w:val="00D35FB7"/>
    <w:rsid w:val="00D3731C"/>
    <w:rsid w:val="00D429DE"/>
    <w:rsid w:val="00D4346E"/>
    <w:rsid w:val="00D45467"/>
    <w:rsid w:val="00D46CC8"/>
    <w:rsid w:val="00D50337"/>
    <w:rsid w:val="00D505FE"/>
    <w:rsid w:val="00D518E7"/>
    <w:rsid w:val="00D546FB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22E"/>
    <w:rsid w:val="00DC1E08"/>
    <w:rsid w:val="00DC4A9E"/>
    <w:rsid w:val="00DD1F8C"/>
    <w:rsid w:val="00DD332F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192A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024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5D40"/>
    <w:rsid w:val="00F573EC"/>
    <w:rsid w:val="00F57762"/>
    <w:rsid w:val="00F57CCB"/>
    <w:rsid w:val="00F601CC"/>
    <w:rsid w:val="00F6215D"/>
    <w:rsid w:val="00F63480"/>
    <w:rsid w:val="00F640B3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01AA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5D4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5D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D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D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D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5D4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5D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D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D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D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1894</izvorni_sadrzaj>
    <derivirana_varijabla naziv="DomainObject.Predmet.Broj_1">1894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St-1894/2016</izvorni_sadrzaj>
    <derivirana_varijabla naziv="DomainObject.Predmet.OznakaBroj_1">St-1894/2016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Poklon bon d.o.o.</izvorni_sadrzaj>
    <derivirana_varijabla naziv="DomainObject.Predmet.ProtustrankaFormated_1">  Poklon bon d.o.o.</derivirana_varijabla>
  </DomainObject.Predmet.ProtustrankaFormated>
  <DomainObject.Predmet.ProtustrankaFormatedOIB>
    <izvorni_sadrzaj>  Poklon bon d.o.o., OIB 81513372831</izvorni_sadrzaj>
    <derivirana_varijabla naziv="DomainObject.Predmet.ProtustrankaFormatedOIB_1">  Poklon bon d.o.o., OIB 81513372831</derivirana_varijabla>
  </DomainObject.Predmet.ProtustrankaFormatedOIB>
  <DomainObject.Predmet.ProtustrankaFormatedWithAdress>
    <izvorni_sadrzaj> Poklon bon d.o.o., Prilaz baruna Filipovića 24, 10000 Zagreb</izvorni_sadrzaj>
    <derivirana_varijabla naziv="DomainObject.Predmet.ProtustrankaFormatedWithAdress_1"> Poklon bon d.o.o., Prilaz baruna Filipovića 24, 10000 Zagreb</derivirana_varijabla>
  </DomainObject.Predmet.ProtustrankaFormatedWithAdress>
  <DomainObject.Predmet.ProtustrankaFormatedWithAdressOIB>
    <izvorni_sadrzaj> Poklon bon d.o.o., OIB 81513372831, Prilaz baruna Filipovića 24, 10000 Zagreb</izvorni_sadrzaj>
    <derivirana_varijabla naziv="DomainObject.Predmet.ProtustrankaFormatedWithAdressOIB_1"> Poklon bon d.o.o., OIB 81513372831, Prilaz baruna Filipovića 24, 10000 Zagreb</derivirana_varijabla>
  </DomainObject.Predmet.ProtustrankaFormatedWithAdressOIB>
  <DomainObject.Predmet.ProtustrankaWithAdress>
    <izvorni_sadrzaj>Poklon bon d.o.o. Prilaz baruna Filipovića 24, 10000 Zagreb</izvorni_sadrzaj>
    <derivirana_varijabla naziv="DomainObject.Predmet.ProtustrankaWithAdress_1">Poklon bon d.o.o. Prilaz baruna Filipovića 24, 10000 Zagreb</derivirana_varijabla>
  </DomainObject.Predmet.ProtustrankaWithAdress>
  <DomainObject.Predmet.ProtustrankaWithAdressOIB>
    <izvorni_sadrzaj>Poklon bon d.o.o., OIB 81513372831, Prilaz baruna Filipovića 24, 10000 Zagreb</izvorni_sadrzaj>
    <derivirana_varijabla naziv="DomainObject.Predmet.ProtustrankaWithAdressOIB_1">Poklon bon d.o.o., OIB 81513372831, Prilaz baruna Filipovića 24, 10000 Zagreb</derivirana_varijabla>
  </DomainObject.Predmet.ProtustrankaWithAdressOIB>
  <DomainObject.Predmet.ProtustrankaNazivFormated>
    <izvorni_sadrzaj>Poklon bon d.o.o.</izvorni_sadrzaj>
    <derivirana_varijabla naziv="DomainObject.Predmet.ProtustrankaNazivFormated_1">Poklon bon d.o.o.</derivirana_varijabla>
  </DomainObject.Predmet.ProtustrankaNazivFormated>
  <DomainObject.Predmet.ProtustrankaNazivFormatedOIB>
    <izvorni_sadrzaj>Poklon bon d.o.o., OIB 81513372831</izvorni_sadrzaj>
    <derivirana_varijabla naziv="DomainObject.Predmet.ProtustrankaNazivFormatedOIB_1">Poklon bon d.o.o., OIB 81513372831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Poklon bon d.o.o.</item>
    </izvorni_sadrzaj>
    <derivirana_varijabla naziv="DomainObject.Predmet.ProtuStrankaListFormated_1">
      <item>Poklon bon d.o.o.</item>
    </derivirana_varijabla>
  </DomainObject.Predmet.ProtuStrankaListFormated>
  <DomainObject.Predmet.ProtuStrankaListFormatedOIB>
    <izvorni_sadrzaj>
      <item>Poklon bon d.o.o., OIB 81513372831</item>
    </izvorni_sadrzaj>
    <derivirana_varijabla naziv="DomainObject.Predmet.ProtuStrankaListFormatedOIB_1">
      <item>Poklon bon d.o.o., OIB 81513372831</item>
    </derivirana_varijabla>
  </DomainObject.Predmet.ProtuStrankaListFormatedOIB>
  <DomainObject.Predmet.ProtuStrankaListFormatedWithAdress>
    <izvorni_sadrzaj>
      <item>Poklon bon d.o.o., Prilaz baruna Filipovića 24, 10000 Zagreb</item>
    </izvorni_sadrzaj>
    <derivirana_varijabla naziv="DomainObject.Predmet.ProtuStrankaListFormatedWithAdress_1">
      <item>Poklon bon d.o.o., Prilaz baruna Filipovića 24, 10000 Zagreb</item>
    </derivirana_varijabla>
  </DomainObject.Predmet.ProtuStrankaListFormatedWithAdress>
  <DomainObject.Predmet.ProtuStrankaListFormatedWithAdressOIB>
    <izvorni_sadrzaj>
      <item>Poklon bon d.o.o., OIB 81513372831, Prilaz baruna Filipovića 24, 10000 Zagreb</item>
    </izvorni_sadrzaj>
    <derivirana_varijabla naziv="DomainObject.Predmet.ProtuStrankaListFormatedWithAdressOIB_1">
      <item>Poklon bon d.o.o., OIB 81513372831, Prilaz baruna Filipovića 24, 10000 Zagreb</item>
    </derivirana_varijabla>
  </DomainObject.Predmet.ProtuStrankaListFormatedWithAdressOIB>
  <DomainObject.Predmet.ProtuStrankaListNazivFormated>
    <izvorni_sadrzaj>
      <item>Poklon bon d.o.o.</item>
    </izvorni_sadrzaj>
    <derivirana_varijabla naziv="DomainObject.Predmet.ProtuStrankaListNazivFormated_1">
      <item>Poklon bon d.o.o.</item>
    </derivirana_varijabla>
  </DomainObject.Predmet.ProtuStrankaListNazivFormated>
  <DomainObject.Predmet.ProtuStrankaListNazivFormatedOIB>
    <izvorni_sadrzaj>
      <item>Poklon bon d.o.o., OIB 81513372831</item>
    </izvorni_sadrzaj>
    <derivirana_varijabla naziv="DomainObject.Predmet.ProtuStrankaListNazivFormatedOIB_1">
      <item>Poklon bon d.o.o., OIB 81513372831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Poklon bon d.o.o.</izvorni_sadrzaj>
    <derivirana_varijabla naziv="DomainObject.Predmet.ProtustrankaIDrugi_1">Poklon bon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Poklon bon d.o.o., OIB 81513372831, Prilaz baruna Filipovića 24, 10000 Zagreb</izvorni_sadrzaj>
    <derivirana_varijabla naziv="DomainObject.Predmet.ProtustrankaIDrugiAdressOIB_1">Poklon bon d.o.o., OIB 81513372831, Prilaz baruna Filipovića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Poklon bon d.o.o.</item>
      <item>FINA Regionalni centar Zagreb</item>
    </izvorni_sadrzaj>
    <derivirana_varijabla naziv="DomainObject.Predmet.SudioniciListNaziv_1">
      <item>Poklon bon d.o.o.</item>
      <item>FINA Regionalni centar Zagreb</item>
    </derivirana_varijabla>
  </DomainObject.Predmet.SudioniciListNaziv>
  <DomainObject.Predmet.SudioniciListAdressOIB>
    <izvorni_sadrzaj>
      <item>Poklon bon d.o.o., OIB 81513372831, Prilaz baruna Filipovića 24,10000 Zagreb</item>
      <item>FINA Regionalni centar Zagreb, OIB 85821130368, Trg svibanjskih žrtava 1995. 1,10000 Zagreb</item>
    </izvorni_sadrzaj>
    <derivirana_varijabla naziv="DomainObject.Predmet.SudioniciListAdressOIB_1">
      <item>Poklon bon d.o.o., OIB 81513372831, Prilaz baruna Filipovića 24,10000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81513372831</item>
      <item>, OIB 85821130368</item>
    </izvorni_sadrzaj>
    <derivirana_varijabla naziv="DomainObject.Predmet.SudioniciListNazivOIB_1">
      <item>, OIB 81513372831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1931</properties:Characters>
  <properties:Lines>48</properties:Lines>
  <properties:Paragraphs>16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2016-07-01T07:18:00Z</dcterms:modified>
  <cp:revision>105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