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16e1" w14:paraId="5a316e1" w:rsidRDefault="00717A75" w:rsidP="00717A75" w:rsidR="004B27BB">
      <w:pPr>
        <w:tabs>
          <w:tab w:pos="1164" w:val="left"/>
        </w:tabs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</w:p>
    <w:p w:rsidRDefault="008E2CCE" w:rsidP="00717A75" w:rsidR="00871D16">
      <w:pPr>
        <w:ind w:left="6480"/>
        <w:jc w:val="right"/>
      </w:pPr>
      <w:r>
        <w:t xml:space="preserve">8. St- </w:t>
      </w:r>
      <w:r w:rsidR="00D77A5F">
        <w:t>68/13-112</w:t>
      </w:r>
    </w:p>
    <w:p w:rsidRDefault="00384899" w:rsidP="00384899" w:rsidR="00384899">
      <w:pPr>
        <w:ind w:firstLine="720" w:left="6480"/>
      </w:pPr>
    </w:p>
    <w:p w:rsidRDefault="00717A75" w:rsidP="00717A75" w:rsidR="00717A75">
      <w:pPr>
        <w:jc w:val="center"/>
        <w:rPr>
          <w:b/>
        </w:rPr>
      </w:pPr>
    </w:p>
    <w:p w:rsidRDefault="00384899" w:rsidP="00717A75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717A75" w:rsidR="00871D16" w:rsidRPr="00903C04">
      <w:pPr>
        <w:jc w:val="center"/>
        <w:rPr>
          <w:b/>
        </w:rPr>
      </w:pPr>
    </w:p>
    <w:p w:rsidRDefault="00871D16" w:rsidP="00717A75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6741A0" w:rsidP="00717A75" w:rsidR="001547B4">
      <w:pPr>
        <w:ind w:firstLine="720"/>
        <w:jc w:val="both"/>
      </w:pPr>
      <w:r>
        <w:t>Trgovački sud u Rijeci, po</w:t>
      </w:r>
      <w:r w:rsidR="001547B4" w:rsidRPr="001547B4">
        <w:t xml:space="preserve"> sutkinji</w:t>
      </w:r>
      <w:r>
        <w:t xml:space="preserve"> tog suda</w:t>
      </w:r>
      <w:r w:rsidR="001547B4" w:rsidRPr="001547B4">
        <w:t xml:space="preserve">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D77A5F">
        <w:t>a 2, 21. listopad</w:t>
      </w:r>
      <w:r w:rsidR="00D16127">
        <w:t>a 2016</w:t>
      </w:r>
      <w:r w:rsidR="001547B4"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717A75" w:rsidR="00F86943" w:rsidRPr="008E2CCE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717A75" w:rsidP="00717A75" w:rsidR="00717A75">
      <w:pPr>
        <w:ind w:left="1080"/>
        <w:jc w:val="both"/>
      </w:pPr>
    </w:p>
    <w:p w:rsidRDefault="00717A75" w:rsidP="00717A75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D77A5F">
        <w:rPr>
          <w:b/>
        </w:rPr>
        <w:t>5.414.051,62</w:t>
      </w:r>
      <w:r w:rsidR="008E4486">
        <w:rPr>
          <w:b/>
        </w:rPr>
        <w:t xml:space="preserve"> </w:t>
      </w:r>
      <w:r w:rsidR="00952639" w:rsidRPr="00952639">
        <w:rPr>
          <w:b/>
        </w:rPr>
        <w:t>k</w:t>
      </w:r>
      <w:r w:rsidR="00CC7480">
        <w:rPr>
          <w:b/>
        </w:rPr>
        <w:t>n</w:t>
      </w:r>
    </w:p>
    <w:p w:rsidRDefault="008E2CCE" w:rsidP="00384899" w:rsidR="008E2CCE">
      <w:pPr>
        <w:jc w:val="both"/>
      </w:pPr>
    </w:p>
    <w:p w:rsidRDefault="00CC7480" w:rsidP="008E2CCE" w:rsidR="008E2CCE">
      <w:pPr>
        <w:jc w:val="both"/>
      </w:pPr>
      <w:r>
        <w:t>II.</w:t>
      </w:r>
      <w:r>
        <w:tab/>
        <w:t>Nekretnina opisana</w:t>
      </w:r>
      <w:r w:rsidR="008E2CCE">
        <w:t xml:space="preserve">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D77A5F" w:rsidP="00717A75" w:rsidR="008E2CCE" w:rsidRPr="00716CA2">
      <w:pPr>
        <w:jc w:val="center"/>
        <w:rPr>
          <w:b/>
        </w:rPr>
      </w:pPr>
      <w:r>
        <w:rPr>
          <w:b/>
        </w:rPr>
        <w:t>8. prosinca 2016. u 13</w:t>
      </w:r>
      <w:r w:rsidR="008E4486">
        <w:rPr>
          <w:b/>
        </w:rPr>
        <w:t>,3</w:t>
      </w:r>
      <w:r w:rsidR="006741A0">
        <w:rPr>
          <w:b/>
        </w:rPr>
        <w:t>0</w:t>
      </w:r>
      <w:r w:rsidR="008E2CCE" w:rsidRPr="00716CA2">
        <w:rPr>
          <w:b/>
        </w:rPr>
        <w:t xml:space="preserve"> sati.</w:t>
      </w:r>
    </w:p>
    <w:p w:rsidRDefault="008E2CCE" w:rsidP="00717A75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CC7480">
        <w:t xml:space="preserve">ke, koje </w:t>
      </w:r>
      <w:r w:rsidR="00D77A5F">
        <w:t>su najkasnije na dan 7. prosinc</w:t>
      </w:r>
      <w:r w:rsidR="008E4486">
        <w:t>a</w:t>
      </w:r>
      <w:r w:rsidR="00D16127">
        <w:t xml:space="preserve">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 w:rsidR="00CC7480">
        <w:t>(bez oznake modela</w:t>
      </w:r>
      <w:r>
        <w:t xml:space="preserve">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717A75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</w:t>
      </w:r>
      <w:r w:rsidR="00D77A5F">
        <w:t>os</w:t>
      </w:r>
      <w:r w:rsidR="008E4486">
        <w:t xml:space="preserve">mom </w:t>
      </w:r>
      <w:r>
        <w:t xml:space="preserve">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>zaključkom (točka I. izreke) odredio nižu vrijednost nekretnina s time da je vrijednost nekretnina smanjena za 10% od vrije</w:t>
      </w:r>
      <w:r w:rsidR="00CC7480">
        <w:t>d</w:t>
      </w:r>
      <w:r w:rsidR="00D77A5F">
        <w:t>nosti utvrđene zaključkom od  27. sr</w:t>
      </w:r>
      <w:r w:rsidR="008E4486">
        <w:t>p</w:t>
      </w:r>
      <w:r w:rsidR="00CC7480">
        <w:t>nja 2016</w:t>
      </w:r>
      <w:r>
        <w:t xml:space="preserve">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D77A5F">
        <w:t>Rijeci 21</w:t>
      </w:r>
      <w:r w:rsidR="009A6B8C">
        <w:t xml:space="preserve">. </w:t>
      </w:r>
      <w:r w:rsidR="00D77A5F">
        <w:t>listopada</w:t>
      </w:r>
      <w:r w:rsidR="00D16127">
        <w:t xml:space="preserve"> 2016</w:t>
      </w:r>
      <w:r>
        <w:t>.</w:t>
      </w:r>
    </w:p>
    <w:p w:rsidRDefault="00F86943" w:rsidP="00F86943" w:rsidR="00F86943">
      <w:pPr>
        <w:jc w:val="center"/>
      </w:pPr>
    </w:p>
    <w:p w:rsidRDefault="00717A75" w:rsidP="00F86943" w:rsidR="00F86943">
      <w:pPr>
        <w:jc w:val="both"/>
      </w:pP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>
        <w:tab/>
      </w:r>
      <w:r>
        <w:tab/>
      </w:r>
      <w:r>
        <w:tab/>
      </w:r>
      <w:r>
        <w:tab/>
        <w:t xml:space="preserve">   </w:t>
      </w:r>
      <w:r w:rsidR="00384899">
        <w:t>S</w:t>
      </w:r>
      <w:r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17A75">
        <w:tab/>
      </w:r>
      <w:r w:rsidR="00717A75">
        <w:tab/>
      </w:r>
      <w:r w:rsidR="00717A75">
        <w:tab/>
      </w:r>
      <w:r w:rsidR="00717A75">
        <w:tab/>
      </w:r>
      <w:r>
        <w:t>E</w:t>
      </w:r>
      <w:r w:rsidR="00717A75">
        <w:t>ma</w:t>
      </w:r>
      <w:r>
        <w:t xml:space="preserve"> B</w:t>
      </w:r>
      <w:r w:rsidR="00717A75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717A75" w:rsidP="00F86943" w:rsidR="00717A75">
      <w:pPr>
        <w:jc w:val="both"/>
      </w:pPr>
    </w:p>
    <w:p w:rsidRDefault="00717A75" w:rsidP="00F86943" w:rsidR="00717A75">
      <w:pPr>
        <w:jc w:val="both"/>
      </w:pPr>
    </w:p>
    <w:p w:rsidRDefault="00717A75" w:rsidP="00F86943" w:rsidR="00717A75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717A75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F47127">
        <w:t>zlučno</w:t>
      </w:r>
      <w:r w:rsidR="00F86943">
        <w:t>m vjerovn</w:t>
      </w:r>
      <w:r w:rsidR="00F47127">
        <w:t>iku-IKB d.d. Umag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D77A5F">
        <w:t>e-</w:t>
      </w:r>
      <w:r>
        <w:t xml:space="preserve">oglasna ploča </w:t>
      </w:r>
      <w:r w:rsidR="00D77A5F">
        <w:t>suda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717A75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6F2" w:rsidR="003C06F2">
      <w:r>
        <w:separator/>
      </w:r>
    </w:p>
  </w:endnote>
  <w:endnote w:id="0" w:type="continuationSeparator">
    <w:p w:rsidRDefault="003C06F2" w:rsidR="003C0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4150"/>
      <w:docPartObj>
        <w:docPartGallery w:val="Page Numbers (Bottom of Page)"/>
        <w:docPartUnique/>
      </w:docPartObj>
    </w:sdtPr>
    <w:sdtEndPr/>
    <w:sdtContent>
      <w:p w:rsidRDefault="00717A75" w:rsidR="00717A7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0B2">
          <w:rPr>
            <w:noProof/>
          </w:rPr>
          <w:t>3</w:t>
        </w:r>
        <w:r>
          <w:fldChar w:fldCharType="end"/>
        </w:r>
      </w:p>
    </w:sdtContent>
  </w:sdt>
  <w:p w:rsidRDefault="00717A75" w:rsidR="00717A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6F2" w:rsidR="003C06F2">
      <w:r>
        <w:separator/>
      </w:r>
    </w:p>
  </w:footnote>
  <w:footnote w:id="0" w:type="continuationSeparator">
    <w:p w:rsidRDefault="003C06F2" w:rsidR="003C0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A75" w:rsidP="00717A75" w:rsidR="00717A75">
    <w:pPr>
      <w:framePr w:y="1" w:xAlign="right" w:vAnchor="text" w:hAnchor="margin" w:wrap="around"/>
      <w:ind w:left="6480"/>
      <w:jc w:val="right"/>
    </w:pPr>
    <w:r>
      <w:t>8. St- 68/13-112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781" w:rsidP="00A45EAD" w:rsidR="000E6781" w:rsidRPr="000E6781">
    <w:pPr>
      <w:ind w:firstLine="708"/>
      <w:rPr>
        <w:sz w:val="20"/>
        <w:szCs w:val="20"/>
      </w:rPr>
    </w:pPr>
    <w:r w:rsidRPr="000E678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E6781" w:rsidP="00210E4E" w:rsidR="000E6781" w:rsidRPr="000E6781">
    <w:pPr>
      <w:rPr>
        <w:sz w:val="20"/>
        <w:szCs w:val="20"/>
      </w:rPr>
    </w:pPr>
    <w:r w:rsidRPr="000E6781">
      <w:rPr>
        <w:rFonts w:eastAsia="MS Mincho"/>
        <w:sz w:val="20"/>
        <w:szCs w:val="20"/>
      </w:rPr>
      <w:t>REPUBLIKA HRVATSKA</w:t>
    </w:r>
  </w:p>
  <w:p w:rsidRDefault="000E6781" w:rsidP="00210E4E" w:rsidR="000E6781" w:rsidRPr="000E6781">
    <w:pPr>
      <w:rPr>
        <w:sz w:val="20"/>
        <w:szCs w:val="20"/>
      </w:rPr>
    </w:pPr>
    <w:r w:rsidRPr="000E6781">
      <w:rPr>
        <w:rFonts w:eastAsia="MS Mincho"/>
        <w:sz w:val="20"/>
        <w:szCs w:val="20"/>
      </w:rPr>
      <w:t>TRGOVAČKI SUD U RIJECI</w:t>
    </w:r>
  </w:p>
  <w:p w:rsidRDefault="000E6781" w:rsidP="00A45EAD" w:rsidR="000E6781" w:rsidRPr="000E6781">
    <w:pPr>
      <w:rPr>
        <w:rFonts w:eastAsia="MS Mincho"/>
        <w:sz w:val="20"/>
        <w:szCs w:val="20"/>
      </w:rPr>
    </w:pPr>
    <w:r w:rsidRPr="000E678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B06C8"/>
    <w:rsid w:val="000E6781"/>
    <w:rsid w:val="0010084B"/>
    <w:rsid w:val="0012686C"/>
    <w:rsid w:val="001547B4"/>
    <w:rsid w:val="00255C20"/>
    <w:rsid w:val="00384899"/>
    <w:rsid w:val="003C06F2"/>
    <w:rsid w:val="003D3F2B"/>
    <w:rsid w:val="00410A48"/>
    <w:rsid w:val="004975E8"/>
    <w:rsid w:val="004A3918"/>
    <w:rsid w:val="004B27BB"/>
    <w:rsid w:val="004B7F3F"/>
    <w:rsid w:val="004E5469"/>
    <w:rsid w:val="004F022B"/>
    <w:rsid w:val="004F36C6"/>
    <w:rsid w:val="005C7F65"/>
    <w:rsid w:val="005D70B2"/>
    <w:rsid w:val="00673B32"/>
    <w:rsid w:val="006741A0"/>
    <w:rsid w:val="0071396B"/>
    <w:rsid w:val="00716CA2"/>
    <w:rsid w:val="00717A75"/>
    <w:rsid w:val="0079604E"/>
    <w:rsid w:val="007A6843"/>
    <w:rsid w:val="007B3F07"/>
    <w:rsid w:val="00871D16"/>
    <w:rsid w:val="008B05F8"/>
    <w:rsid w:val="008D33D3"/>
    <w:rsid w:val="008E2CCE"/>
    <w:rsid w:val="008E4486"/>
    <w:rsid w:val="00924EE7"/>
    <w:rsid w:val="0093197C"/>
    <w:rsid w:val="00952639"/>
    <w:rsid w:val="009A5FCF"/>
    <w:rsid w:val="009A6B8C"/>
    <w:rsid w:val="00B639DE"/>
    <w:rsid w:val="00BD4D2C"/>
    <w:rsid w:val="00CC7480"/>
    <w:rsid w:val="00D16127"/>
    <w:rsid w:val="00D51706"/>
    <w:rsid w:val="00D77A5F"/>
    <w:rsid w:val="00DB06B8"/>
    <w:rsid w:val="00DE6DFF"/>
    <w:rsid w:val="00E74317"/>
    <w:rsid w:val="00F034E6"/>
    <w:rsid w:val="00F25678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717A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A75"/>
    <w:rPr>
      <w:sz w:val="24"/>
      <w:szCs w:val="24"/>
    </w:rPr>
  </w:style>
  <w:style w:styleId="Tekstbalonia" w:type="paragraph">
    <w:name w:val="Balloon Text"/>
    <w:basedOn w:val="Normal"/>
    <w:link w:val="TekstbaloniaChar"/>
    <w:rsid w:val="000E6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7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7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0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0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0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0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717A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A75"/>
    <w:rPr>
      <w:sz w:val="24"/>
      <w:szCs w:val="24"/>
    </w:rPr>
  </w:style>
  <w:style w:styleId="Tekstbalonia" w:type="paragraph">
    <w:name w:val="Balloon Text"/>
    <w:basedOn w:val="Normal"/>
    <w:link w:val="TekstbaloniaChar"/>
    <w:rsid w:val="000E6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7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7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0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0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0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0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693</properties:Words>
  <properties:Characters>3575</properties:Characters>
  <properties:Lines>105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2016-10-24T06:36:00Z</dcterms:created>
  <dc:creator>nmarkovic</dc:creator>
  <cp:lastModifiedBy>Renata Valić</cp:lastModifiedBy>
  <cp:lastPrinted>2016-10-24T06:41:00Z</cp:lastPrinted>
  <dcterms:modified xmlns:xsi="http://www.w3.org/2001/XMLSchema-instance" xsi:type="dcterms:W3CDTF">2016-10-24T06:58:00Z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