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c7a5f" w14:paraId="a8c7a5f"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5372CA">
        <w:t>23/2018</w:t>
      </w:r>
      <w:r w:rsidR="00E6517A">
        <w:t>-18</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5372CA" w:rsidRPr="005D31AF">
        <w:t>Crafter's Zagreb d.o.o., Zagreb, Opatička ulica 2, OIB 05109912625</w:t>
      </w:r>
      <w:r w:rsidRPr="00A52F03">
        <w:t>,</w:t>
      </w:r>
      <w:r>
        <w:t xml:space="preserve"> </w:t>
      </w:r>
      <w:r w:rsidR="00667114" w:rsidRPr="00692A21">
        <w:t xml:space="preserve">dana </w:t>
      </w:r>
      <w:r w:rsidR="005372CA">
        <w:t>11. siječnja 2019</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E6517A" w:rsidRPr="005D31AF">
        <w:t>Crafter's Zagreb d.o.o., Zagreb, Opatička ulica 2, OIB 05109912625</w:t>
      </w:r>
      <w:r w:rsidRPr="00692A21">
        <w:t>.</w:t>
      </w:r>
      <w:r w:rsidR="005A56DF" w:rsidRPr="005A56DF">
        <w:t xml:space="preserve"> </w:t>
      </w:r>
      <w:r w:rsidR="005A56DF">
        <w:t>Ste</w:t>
      </w:r>
      <w:r w:rsidR="008C5EB2">
        <w:t xml:space="preserve">čajni postupak je otvoren dana </w:t>
      </w:r>
      <w:r w:rsidR="00E6517A">
        <w:t>11. siječnja 2019</w:t>
      </w:r>
      <w:r w:rsidR="006360F9">
        <w:t>.</w:t>
      </w:r>
      <w:r w:rsidR="005A56DF">
        <w:t xml:space="preserve"> u </w:t>
      </w:r>
      <w:r w:rsidR="00FB794E">
        <w:t>12,30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E6517A" w:rsidRPr="009C0ACE">
        <w:t>Mirjana Dujmović, Zagreb, Božidara Magovca 48, OIB 30711927799</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6517A" w:rsidRPr="005D31AF">
        <w:t>Crafter's Zagreb d.o.o., Zagreb, Opatička ulica 2, OIB 05109912625</w:t>
      </w:r>
      <w:r w:rsidR="008C5EB2">
        <w:t xml:space="preserve">, s danom </w:t>
      </w:r>
      <w:r w:rsidR="00E6517A">
        <w:t>11. siječnja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E6517A" w:rsidRPr="005D31AF">
        <w:t>Crafter's Zagreb d.o.o., Zagreb, Opatička ulica 2, OIB 05109912625</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 xml:space="preserve">Nalaže se Financijskoj agenciji da naloži banci prijenos zaplijenjenog iznosa predujma od </w:t>
      </w:r>
      <w:r w:rsidR="00E6517A">
        <w:t>5.000,00</w:t>
      </w:r>
      <w:r>
        <w:t xml:space="preserve"> kn na račun ovog suda IBAN: HR9223900011300000460, model HR00, pozivom na broj </w:t>
      </w:r>
      <w:r w:rsidR="00E6517A">
        <w:t>23-18</w:t>
      </w:r>
      <w:r>
        <w:t>.</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E6517A" w:rsidP="00E6517A" w:rsidR="00E6517A">
      <w:pPr>
        <w:ind w:firstLine="708"/>
        <w:jc w:val="both"/>
      </w:pPr>
      <w:r>
        <w:t xml:space="preserve">FINA-a Regionalni centar Zagreb, podnijela je ovom sudu dana 4. siječnja 2018. prijedlog za otvaranje stečajnog postupka nad dužnikom </w:t>
      </w:r>
      <w:r w:rsidRPr="005D31AF">
        <w:t>Crafter's Zagreb d.o.o., Zagreb, Opatička ulica 2, OIB 05109912625</w:t>
      </w:r>
      <w:r>
        <w:t xml:space="preserve">. </w:t>
      </w:r>
    </w:p>
    <w:p w:rsidRDefault="00E6517A" w:rsidP="00E6517A" w:rsidR="00E6517A">
      <w:pPr>
        <w:ind w:firstLine="708"/>
        <w:jc w:val="both"/>
      </w:pPr>
      <w:r>
        <w:t xml:space="preserve"> </w:t>
      </w:r>
    </w:p>
    <w:p w:rsidRDefault="00E6517A" w:rsidP="00E6517A" w:rsidR="00E6517A">
      <w:pPr>
        <w:ind w:firstLine="708"/>
        <w:jc w:val="both"/>
      </w:pPr>
      <w:r>
        <w:t xml:space="preserve">Prijedlog je podnesen temeljem odredbe članka 110. stavka 1. Stečajnog zakona (Narodne novine broj 78/15, 104/17, dalje u tekstu: SZ-a). U prijedlogu predlagatelj navodi da na dan 1. siječnja 2018. dužnik u Očevidniku redoslijeda osnova za plaćanje ima evidentirane </w:t>
      </w:r>
      <w:r>
        <w:lastRenderedPageBreak/>
        <w:t xml:space="preserve">neizvršene osnove za plaćanje u neprekinutom razdoblju od 120 dana u ukupnom iznosu od 26.029,17 kn, te da dužnik ima četiri zaposlena. </w:t>
      </w:r>
    </w:p>
    <w:p w:rsidRDefault="00E6517A" w:rsidP="00E6517A" w:rsidR="00E6517A">
      <w:pPr>
        <w:ind w:firstLine="708"/>
        <w:jc w:val="both"/>
      </w:pPr>
    </w:p>
    <w:p w:rsidRDefault="00E6517A" w:rsidP="00E6517A" w:rsidR="00E6517A">
      <w:pPr>
        <w:ind w:firstLine="708"/>
        <w:jc w:val="both"/>
      </w:pPr>
      <w:r>
        <w:t>Rješenjem ovog suda posl.br. 4 St-23/18 od 6. lipnja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E6517A" w:rsidP="00E6517A" w:rsidR="00E6517A" w:rsidRPr="005F7ED3">
      <w:pPr>
        <w:ind w:firstLine="708"/>
        <w:jc w:val="both"/>
      </w:pPr>
    </w:p>
    <w:p w:rsidRDefault="00E6517A" w:rsidP="00E6517A" w:rsidR="00E6517A">
      <w:pPr>
        <w:ind w:firstLine="708"/>
        <w:jc w:val="both"/>
      </w:pPr>
      <w:r>
        <w:t xml:space="preserve">Podneskom od 8. lipnja 2018. FINA je izvijestila sud da ostaje kod prijedloga za otvaranje stečajnog postupka. </w:t>
      </w:r>
    </w:p>
    <w:p w:rsidRDefault="00E6517A" w:rsidP="00E6517A" w:rsidR="00E6517A">
      <w:pPr>
        <w:ind w:firstLine="708"/>
        <w:jc w:val="both"/>
      </w:pPr>
    </w:p>
    <w:p w:rsidRDefault="00E6517A" w:rsidP="00E6517A" w:rsidR="00E6517A">
      <w:pPr>
        <w:ind w:firstLine="708"/>
        <w:jc w:val="both"/>
      </w:pPr>
      <w:r w:rsidRPr="005F7ED3">
        <w:t xml:space="preserve">Na </w:t>
      </w:r>
      <w:r>
        <w:t>ročište</w:t>
      </w:r>
      <w:r w:rsidRPr="005F7ED3">
        <w:t xml:space="preserve"> </w:t>
      </w:r>
      <w:r>
        <w:t xml:space="preserve">radi očitovanja o prijedlogu za otvaranje stečajnoga postupka od 19. rujna 2018., nisu pristupili niti predlagatelj, niti dužnik, niti zakonski zastupnik dužnika, a niti je dužnik postupio po zaključku suda od 6. lipnja 2018. da dostavi sudu popis imovine i obveza dužnika, pa je sud zaključkom od 19. rujna 2018. zatražio od javnih tijela koja vode evidenciju o određenoj vrsti imovine dostavu podataka iz njihovih službenih evidencija o tome da li je dužnik evidentiran kao vlasnik imovine. </w:t>
      </w:r>
    </w:p>
    <w:p w:rsidRDefault="00E6517A" w:rsidP="00E6517A" w:rsidR="00E6517A">
      <w:pPr>
        <w:ind w:firstLine="708"/>
        <w:jc w:val="both"/>
      </w:pPr>
    </w:p>
    <w:p w:rsidRDefault="00E6517A" w:rsidP="00E6517A" w:rsidR="00E6517A">
      <w:pPr>
        <w:ind w:firstLine="708"/>
        <w:jc w:val="both"/>
      </w:pPr>
      <w:r>
        <w:t>Uvidom u</w:t>
      </w:r>
      <w:r w:rsidRPr="00A44D76">
        <w:t xml:space="preserve"> pribavljen</w:t>
      </w:r>
      <w:r>
        <w:t>e podatke</w:t>
      </w:r>
      <w:r w:rsidRPr="00A44D76">
        <w:t xml:space="preserve"> iz informacijskog sustava zemljišnih knjiga (list </w:t>
      </w:r>
      <w:r>
        <w:t>13 i 14</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21. rujna 2018. (list 15 spisa) utvrđeno je da dužnik nije registriran kao vlasnik zrakoplova. Uvidom u</w:t>
      </w:r>
      <w:r w:rsidRPr="00A44D76">
        <w:t xml:space="preserve"> obavijest Središnjeg klirinško depozitarnog društva d.d. od </w:t>
      </w:r>
      <w:r>
        <w:t>24. rujna 2018.</w:t>
      </w:r>
      <w:r w:rsidRPr="00A44D76">
        <w:t xml:space="preserve"> (list </w:t>
      </w:r>
      <w:r>
        <w:t xml:space="preserve">16 </w:t>
      </w:r>
      <w:r w:rsidRPr="00A44D76">
        <w:t xml:space="preserve">spisa) </w:t>
      </w:r>
      <w:r>
        <w:t>utvrđeno je</w:t>
      </w:r>
      <w:r w:rsidRPr="00A44D76">
        <w:t xml:space="preserve"> da u sustavu SKDD d.d. ne postoji račun nematerijaliziranih vrijednosnih papira dužnika.</w:t>
      </w:r>
      <w:r>
        <w:t xml:space="preserve"> Uvidom u</w:t>
      </w:r>
      <w:r w:rsidRPr="00A44D76">
        <w:t xml:space="preserve"> obavijest Ministarstva mora, prometa i infrastrukture od </w:t>
      </w:r>
      <w:r>
        <w:t>21. rujna 2018.</w:t>
      </w:r>
      <w:r w:rsidRPr="00A44D76">
        <w:t xml:space="preserve"> (list </w:t>
      </w:r>
      <w:r>
        <w:t>19</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Stanice za tehnički pregled vozila "Zagreb 1" </w:t>
      </w:r>
      <w:r w:rsidRPr="003A3ECE">
        <w:t xml:space="preserve">od </w:t>
      </w:r>
      <w:r>
        <w:t>28. rujna 2018. (list 20 spisa) utvrđeno je da dužnik nije</w:t>
      </w:r>
      <w:r w:rsidRPr="008F3D3E">
        <w:t xml:space="preserve"> </w:t>
      </w:r>
      <w:r>
        <w:t xml:space="preserve">evidentiran kao vlasnik vozila. Uvidom u uvjerenje Državne geodetske uprave od 4. listopada 2018. (list 21 spisa) utvrđeno je da dužnik nije upisan u katastarski operat. </w:t>
      </w:r>
    </w:p>
    <w:p w:rsidRDefault="00E6517A" w:rsidP="00E6517A" w:rsidR="00E6517A">
      <w:pPr>
        <w:ind w:firstLine="708"/>
        <w:jc w:val="both"/>
      </w:pPr>
    </w:p>
    <w:p w:rsidRDefault="00E6517A" w:rsidP="00E6517A" w:rsidR="00E6517A">
      <w:pPr>
        <w:ind w:firstLine="708"/>
        <w:jc w:val="both"/>
      </w:pPr>
      <w:r>
        <w:t>Na ročištu radi rasprave o pretpostavkama za otvaranje stečajnog postupka od 8. studenog 2018. zakonski zastupnik dužnika izjavio je da je suglasan s otvaranjem stečajnog postupka nad dužnikom, jer da je nesporno da kod dužnika postoji stečajni razlog nesposobnosti za plaćanje uslijed dugotrajne blokade žiro računa dužnika. Zakonski zastupnik dužnika naveo je da je dužnik obavljao ugostiteljsku djelatnost u iznajmljenom prostoru, a zbog poslovnih teškoća najam je otkazan i dužnik je prestao s obavljanjem svoje djelatnosti. Nadalje je istaknuo da je dužnik uredno podmirio svoje obveze prema zaposlenim djelatnicima i najmodavcu, kao i da je nakon podnošenja prijedloga za otvaranje stečajnog postupka otkazan radni odnos s djelatnicima tako da dužnik više nema zaposlenih radnika. Zakonski zastupnik dužnika istaknuo je da su da su podaci koje je sud pribavio službenim putem od tijela s javnim ovlastima istiniti i potpuni, dakle, istaknuo je da dužnik nema u vlasništvu nikakvu nepokretnu niti pokretnu imovinu koja bi predstavljala stečajnu masu i služila za namirenje troškova postupka.</w:t>
      </w:r>
    </w:p>
    <w:p w:rsidRDefault="00E6517A" w:rsidP="00E6517A" w:rsidR="00E6517A">
      <w:pPr>
        <w:ind w:firstLine="708"/>
        <w:jc w:val="both"/>
      </w:pPr>
    </w:p>
    <w:p w:rsidRDefault="00E6517A" w:rsidP="00E6517A" w:rsidR="00E6517A">
      <w:pPr>
        <w:ind w:firstLine="708"/>
        <w:jc w:val="both"/>
      </w:pPr>
      <w:r>
        <w:lastRenderedPageBreak/>
        <w:t>Nadalje, uvidom u potvrdu FINA-e o blokadi računa i novčanih sredstava dužnika od 21. rujna 2018. (list 18 spisa) sud je utvrdio da na dan izdavanja potvrde u Očevidniku redoslijeda osnova za plaćanje dužnik ima evidentirane neizvršene osnove za plaćanje u neprekinutom razdoblju od 382 dana, time da nepodmirene obveze na dan izdavanja potvrde iznose 28.886,21 kn.</w:t>
      </w:r>
    </w:p>
    <w:p w:rsidRDefault="00081DFC" w:rsidP="00A52F03" w:rsidR="00081DFC">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E6517A" w:rsidP="00E6517A" w:rsidR="00E6517A">
      <w:pPr>
        <w:ind w:firstLine="708"/>
        <w:jc w:val="both"/>
      </w:pPr>
      <w:r>
        <w:t>Dakle, i</w:t>
      </w:r>
      <w:r w:rsidRPr="005F7ED3">
        <w:t>z</w:t>
      </w:r>
      <w:r>
        <w:t xml:space="preserve"> potvrde FINA-e o od 21. rujna 2018.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6517A">
        <w:t>23/18</w:t>
      </w:r>
      <w:r w:rsidRPr="00692A21">
        <w:t xml:space="preserve"> od </w:t>
      </w:r>
      <w:r w:rsidR="00E6517A">
        <w:t>8. studenog</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6517A" w:rsidP="003D79FD" w:rsidR="003D79FD" w:rsidRPr="00FC58EA">
      <w:pPr>
        <w:ind w:firstLine="708"/>
        <w:jc w:val="both"/>
      </w:pPr>
      <w:r>
        <w:t xml:space="preserve">Prema tome, iz dostupnih podataka u spisu i navoda zakonskog zastupnika  dužnika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6517A">
        <w:t>11. siječnja 2019</w:t>
      </w:r>
      <w:r w:rsidRPr="00692A21">
        <w:t>. nije uplaćen predujam za pokriće troškova stečajnog postupka, na plaćanje kojeg su pozvani vjerovnici rješenje</w:t>
      </w:r>
      <w:r w:rsidR="00667114" w:rsidRPr="00692A21">
        <w:t>m</w:t>
      </w:r>
      <w:r w:rsidRPr="00692A21">
        <w:t xml:space="preserve"> od </w:t>
      </w:r>
      <w:r w:rsidR="00E6517A">
        <w:t>8. studenog</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6517A">
        <w:t>8. studenog</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E6517A" w:rsidP="00E6517A" w:rsidR="00E6517A">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E6517A" w:rsidP="00E6517A" w:rsidR="00E6517A" w:rsidRPr="00692A21">
      <w:pPr>
        <w:ind w:firstLine="708"/>
        <w:jc w:val="both"/>
      </w:pPr>
    </w:p>
    <w:p w:rsidRDefault="00667114" w:rsidP="00D61214" w:rsidR="006360F9" w:rsidRPr="00692A21">
      <w:pPr>
        <w:jc w:val="center"/>
      </w:pPr>
      <w:r w:rsidRPr="00551293">
        <w:t xml:space="preserve">U Karlovcu, </w:t>
      </w:r>
      <w:r w:rsidR="00E6517A">
        <w:t>11.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sectPr w:rsidSect="003D79FD" w:rsidR="006E72DD">
      <w:headerReference w:type="even" r:id="rId10"/>
      <w:headerReference w:type="default" r:id="rId11"/>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5C8">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E6517A">
      <w:t>23/2018-18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E55C8"/>
    <w:rsid w:val="004F47B9"/>
    <w:rsid w:val="00502549"/>
    <w:rsid w:val="00505D61"/>
    <w:rsid w:val="00514EDC"/>
    <w:rsid w:val="0051644B"/>
    <w:rsid w:val="00523E58"/>
    <w:rsid w:val="005372CA"/>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6517A"/>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794E"/>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E55C8"/>
    <w:rPr>
      <w:color w:val="808080"/>
      <w:bdr w:space="0" w:sz="0" w:color="auto" w:val="none"/>
      <w:shd w:fill="auto" w:color="auto" w:val="clear"/>
    </w:rPr>
  </w:style>
  <w:style w:customStyle="true" w:styleId="eSPISCCParagraphDefaultFont" w:type="character">
    <w:name w:val="eSPIS_CC_Paragraph Default Font"/>
    <w:basedOn w:val="Zadanifontodlomka"/>
    <w:rsid w:val="004E55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55C8"/>
    <w:rPr>
      <w:bdr w:space="0" w:sz="0" w:color="auto" w:val="none"/>
      <w:shd w:fill="FFFFCC" w:color="auto" w:val="clear"/>
      <w:lang w:val="hr-HR"/>
    </w:rPr>
  </w:style>
  <w:style w:customStyle="true" w:styleId="PozadinaSvijetloCrvena" w:type="character">
    <w:name w:val="Pozadina_SvijetloCrvena"/>
    <w:basedOn w:val="eSPISCCParagraphDefaultFont"/>
    <w:rsid w:val="004E55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55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E55C8"/>
    <w:rPr>
      <w:color w:val="808080"/>
      <w:bdr w:color="auto" w:space="0" w:sz="0" w:val="none"/>
      <w:shd w:color="auto" w:fill="auto" w:val="clear"/>
    </w:rPr>
  </w:style>
  <w:style w:customStyle="1" w:styleId="eSPISCCParagraphDefaultFont" w:type="character">
    <w:name w:val="eSPIS_CC_Paragraph Default Font"/>
    <w:basedOn w:val="Zadanifontodlomka"/>
    <w:rsid w:val="004E55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55C8"/>
    <w:rPr>
      <w:bdr w:color="auto" w:space="0" w:sz="0" w:val="none"/>
      <w:shd w:color="auto" w:fill="FFFFCC" w:val="clear"/>
      <w:lang w:val="hr-HR"/>
    </w:rPr>
  </w:style>
  <w:style w:customStyle="1" w:styleId="PozadinaSvijetloCrvena" w:type="character">
    <w:name w:val="Pozadina_SvijetloCrvena"/>
    <w:basedOn w:val="eSPISCCParagraphDefaultFont"/>
    <w:rsid w:val="004E55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55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Crafter's Zagreb d.o.o. zastupanog po punomoćniku Mario Agić</izvorni_sadrzaj>
    <derivirana_varijabla naziv="DomainObject.Predmet.ProtustrankaFormated_1">  Crafter's Zagreb d.o.o. zastupanog po punomoćniku Mario Agić</derivirana_varijabla>
  </DomainObject.Predmet.ProtustrankaFormated>
  <DomainObject.Predmet.ProtustrankaFormatedOIB>
    <izvorni_sadrzaj>  Crafter's Zagreb d.o.o., OIB 05109912625 zastupanog po punomoćniku Mario Agić</izvorni_sadrzaj>
    <derivirana_varijabla naziv="DomainObject.Predmet.ProtustrankaFormatedOIB_1">  Crafter's Zagreb d.o.o., OIB 05109912625 zastupanog po punomoćniku Mario Agić</derivirana_varijabla>
  </DomainObject.Predmet.ProtustrankaFormatedOIB>
  <DomainObject.Predmet.ProtustrankaFormatedWithAdress>
    <izvorni_sadrzaj> Crafter's Zagreb d.o.o., Opatička ulica 2, 10000 Zagreb zastupanog po punomoćniku Mario Agić</izvorni_sadrzaj>
    <derivirana_varijabla naziv="DomainObject.Predmet.ProtustrankaFormatedWithAdress_1"> Crafter's Zagreb d.o.o., Opatička ulica 2, 10000 Zagreb zastupanog po punomoćniku Mario Agić</derivirana_varijabla>
  </DomainObject.Predmet.ProtustrankaFormatedWithAdress>
  <DomainObject.Predmet.ProtustrankaFormatedWithAdressOIB>
    <izvorni_sadrzaj> Crafter's Zagreb d.o.o., OIB 05109912625, Opatička ulica 2, 10000 Zagreb zastupanog po punomoćniku Mario Agić</izvorni_sadrzaj>
    <derivirana_varijabla naziv="DomainObject.Predmet.ProtustrankaFormatedWithAdressOIB_1"> Crafter's Zagreb d.o.o., OIB 05109912625, Opatička ulica 2, 10000 Zagreb zastupanog po punomoćniku Mario Agić</derivirana_varijabla>
  </DomainObject.Predmet.ProtustrankaFormatedWithAdressOIB>
  <DomainObject.Predmet.ProtustrankaWithAdress>
    <izvorni_sadrzaj>Crafter's Zagreb d.o.o. Opatička ulica 2, 10000 Zagreb</izvorni_sadrzaj>
    <derivirana_varijabla naziv="DomainObject.Predmet.ProtustrankaWithAdress_1">Crafter's Zagreb d.o.o. Opatička ulica 2, 10000 Zagreb</derivirana_varijabla>
  </DomainObject.Predmet.ProtustrankaWithAdress>
  <DomainObject.Predmet.ProtustrankaWithAdressOIB>
    <izvorni_sadrzaj>Crafter's Zagreb d.o.o., OIB 05109912625, Opatička ulica 2, 10000 Zagreb</izvorni_sadrzaj>
    <derivirana_varijabla naziv="DomainObject.Predmet.ProtustrankaWithAdressOIB_1">Crafter's Zagreb d.o.o., OIB 05109912625, Opatička ulica 2, 10000 Zagreb</derivirana_varijabla>
  </DomainObject.Predmet.ProtustrankaWithAdressOIB>
  <DomainObject.Predmet.ProtustrankaNazivFormated>
    <izvorni_sadrzaj>Crafter's Zagreb d.o.o.</izvorni_sadrzaj>
    <derivirana_varijabla naziv="DomainObject.Predmet.ProtustrankaNazivFormated_1">Crafter's Zagreb d.o.o.</derivirana_varijabla>
  </DomainObject.Predmet.ProtustrankaNazivFormated>
  <DomainObject.Predmet.ProtustrankaNazivFormatedOIB>
    <izvorni_sadrzaj>Crafter's Zagreb d.o.o., OIB 05109912625</izvorni_sadrzaj>
    <derivirana_varijabla naziv="DomainObject.Predmet.ProtustrankaNazivFormatedOIB_1">Crafter's Zagreb d.o.o., OIB 05109912625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Crafter's Zagreb d.o.o. zastupanog po punomoćniku Mario Agić</item>
    </izvorni_sadrzaj>
    <derivirana_varijabla naziv="DomainObject.Predmet.ProtuStrankaListFormated_1">
      <item>Crafter's Zagreb d.o.o. zastupanog po punomoćniku Mario Agić</item>
    </derivirana_varijabla>
  </DomainObject.Predmet.ProtuStrankaListFormated>
  <DomainObject.Predmet.ProtuStrankaListFormatedOIB>
    <izvorni_sadrzaj>
      <item>Crafter's Zagreb d.o.o., OIB 05109912625 zastupanog po punomoćniku Mario Agić</item>
    </izvorni_sadrzaj>
    <derivirana_varijabla naziv="DomainObject.Predmet.ProtuStrankaListFormatedOIB_1">
      <item>Crafter's Zagreb d.o.o., OIB 05109912625 zastupanog po punomoćniku Mario Agić</item>
    </derivirana_varijabla>
  </DomainObject.Predmet.ProtuStrankaListFormatedOIB>
  <DomainObject.Predmet.ProtuStrankaListFormatedWithAdress>
    <izvorni_sadrzaj>
      <item>Crafter's Zagreb d.o.o., Opatička ulica 2, 10000 Zagreb zastupanog po punomoćniku Mario Agić</item>
    </izvorni_sadrzaj>
    <derivirana_varijabla naziv="DomainObject.Predmet.ProtuStrankaListFormatedWithAdress_1">
      <item>Crafter's Zagreb d.o.o., Opatička ulica 2, 10000 Zagreb zastupanog po punomoćniku Mario Agić</item>
    </derivirana_varijabla>
  </DomainObject.Predmet.ProtuStrankaListFormatedWithAdress>
  <DomainObject.Predmet.ProtuStrankaListFormatedWithAdressOIB>
    <izvorni_sadrzaj>
      <item>Crafter's Zagreb d.o.o., OIB 05109912625, Opatička ulica 2, 10000 Zagreb zastupanog po punomoćniku Mario Agić</item>
    </izvorni_sadrzaj>
    <derivirana_varijabla naziv="DomainObject.Predmet.ProtuStrankaListFormatedWithAdressOIB_1">
      <item>Crafter's Zagreb d.o.o., OIB 05109912625, Opatička ulica 2, 10000 Zagreb zastupanog po punomoćniku Mario Agić</item>
    </derivirana_varijabla>
  </DomainObject.Predmet.ProtuStrankaListFormatedWithAdressOIB>
  <DomainObject.Predmet.ProtuStrankaListNazivFormated>
    <izvorni_sadrzaj>
      <item>Crafter's Zagreb d.o.o.</item>
    </izvorni_sadrzaj>
    <derivirana_varijabla naziv="DomainObject.Predmet.ProtuStrankaListNazivFormated_1">
      <item>Crafter's Zagreb d.o.o.</item>
    </derivirana_varijabla>
  </DomainObject.Predmet.ProtuStrankaListNazivFormated>
  <DomainObject.Predmet.ProtuStrankaListNazivFormatedOIB>
    <izvorni_sadrzaj>
      <item>Crafter's Zagreb d.o.o., OIB 05109912625</item>
    </izvorni_sadrzaj>
    <derivirana_varijabla naziv="DomainObject.Predmet.ProtuStrankaListNazivFormatedOIB_1">
      <item>Crafter's Zagreb d.o.o., OIB 05109912625</item>
    </derivirana_varijabla>
  </DomainObject.Predmet.ProtuStrankaListNazivFormatedOIB>
  <DomainObject.Predmet.OstaliListFormated>
    <izvorni_sadrzaj>
      <item>Mario Agić punomoćnik sudionika u postupku Crafter's Zagreb d.o.o.</item>
    </izvorni_sadrzaj>
    <derivirana_varijabla naziv="DomainObject.Predmet.OstaliListFormated_1">
      <item>Mario Agić punomoćnik sudionika u postupku Crafter's Zagreb d.o.o.</item>
    </derivirana_varijabla>
  </DomainObject.Predmet.OstaliListFormated>
  <DomainObject.Predmet.OstaliListFormatedOIB>
    <izvorni_sadrzaj>
      <item>Mario Agić, OIB 09831889501 punomoćnik sudionika u postupku Crafter's Zagreb d.o.o.</item>
    </izvorni_sadrzaj>
    <derivirana_varijabla naziv="DomainObject.Predmet.OstaliListFormatedOIB_1">
      <item>Mario Agić, OIB 09831889501 punomoćnik sudionika u postupku Crafter's Zagreb d.o.o.</item>
    </derivirana_varijabla>
  </DomainObject.Predmet.OstaliListFormatedOIB>
  <DomainObject.Predmet.OstaliListFormatedWithAdress>
    <izvorni_sadrzaj>
      <item>Mario Agić, Jaruščica 15, 10000 Zagreb punomoćnik sudionika u postupku Crafter's Zagreb d.o.o.</item>
    </izvorni_sadrzaj>
    <derivirana_varijabla naziv="DomainObject.Predmet.OstaliListFormatedWithAdress_1">
      <item>Mario Agić, Jaruščica 15, 10000 Zagreb punomoćnik sudionika u postupku Crafter's Zagreb d.o.o.</item>
    </derivirana_varijabla>
  </DomainObject.Predmet.OstaliListFormatedWithAdress>
  <DomainObject.Predmet.OstaliListFormatedWithAdressOIB>
    <izvorni_sadrzaj>
      <item>Mario Agić, OIB 09831889501, Jaruščica 15, 10000 Zagreb punomoćnik sudionika u postupku Crafter's Zagreb d.o.o.</item>
    </izvorni_sadrzaj>
    <derivirana_varijabla naziv="DomainObject.Predmet.OstaliListFormatedWithAdressOIB_1">
      <item>Mario Agić, OIB 09831889501, Jaruščica 15, 10000 Zagreb punomoćnik sudionika u postupku Crafter's Zagreb d.o.o.</item>
    </derivirana_varijabla>
  </DomainObject.Predmet.OstaliListFormatedWithAdressOIB>
  <DomainObject.Predmet.OstaliListNazivFormated>
    <izvorni_sadrzaj>
      <item>Mario Agić</item>
    </izvorni_sadrzaj>
    <derivirana_varijabla naziv="DomainObject.Predmet.OstaliListNazivFormated_1">
      <item>Mario Agić</item>
    </derivirana_varijabla>
  </DomainObject.Predmet.OstaliListNazivFormated>
  <DomainObject.Predmet.OstaliListNazivFormatedOIB>
    <izvorni_sadrzaj>
      <item>Mario Agić, OIB 09831889501</item>
    </izvorni_sadrzaj>
    <derivirana_varijabla naziv="DomainObject.Predmet.OstaliListNazivFormatedOIB_1">
      <item>Mario Agić, OIB 09831889501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Crafter's Zagreb d.o.o.</izvorni_sadrzaj>
    <derivirana_varijabla naziv="DomainObject.Predmet.ProtustrankaIDrugi_1">Crafter's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Crafter's Zagreb d.o.o., OIB 05109912625, Opatička ulica 2, 10000 Zagreb</izvorni_sadrzaj>
    <derivirana_varijabla naziv="DomainObject.Predmet.ProtustrankaIDrugiAdressOIB_1">Crafter's Zagreb d.o.o., OIB 05109912625, Opatička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Crafter's Zagreb d.o.o.</item>
      <item>Mario Agić</item>
    </izvorni_sadrzaj>
    <derivirana_varijabla naziv="DomainObject.Predmet.SudioniciListNaziv_1">
      <item>FINA Regionalni centar Zagreb</item>
      <item>Crafter's Zagreb d.o.o.</item>
      <item>Mario Agić</item>
    </derivirana_varijabla>
  </DomainObject.Predmet.SudioniciListNaziv>
  <DomainObject.Predmet.SudioniciListAdressOIB>
    <izvorni_sadrzaj>
      <item>FINA Regionalni centar Zagreb, OIB 85821130368, Trg svibanjskih žrtava 1995. 1,10000 Zagreb</item>
      <item>Crafter's Zagreb d.o.o., OIB 05109912625, Opatička ulica 2,10000 Zagreb</item>
      <item>Mario Agić, OIB 09831889501, Jaruščica 15,10000 Zagreb</item>
    </izvorni_sadrzaj>
    <derivirana_varijabla naziv="DomainObject.Predmet.SudioniciListAdressOIB_1">
      <item>FINA Regionalni centar Zagreb, OIB 85821130368, Trg svibanjskih žrtava 1995. 1,10000 Zagreb</item>
      <item>Crafter's Zagreb d.o.o., OIB 05109912625, Opatička ulica 2,10000 Zagreb</item>
      <item>Mario Agić, OIB 09831889501, Jaruščica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05109912625</item>
      <item>, OIB 09831889501</item>
    </izvorni_sadrzaj>
    <derivirana_varijabla naziv="DomainObject.Predmet.SudioniciListNazivOIB_1">
      <item>, OIB 85821130368</item>
      <item>, OIB 05109912625</item>
      <item>, OIB 09831889501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St-23/2018-8</izvorni_sadrzaj>
    <derivirana_varijabla naziv="DomainObject.PredzadnjaOdlukaIzPredmeta.Oznaka_1">St-23/2018-8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1691</properties:Words>
  <properties:Characters>9501</properties:Characters>
  <properties:Lines>183</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2019-01-11T11:10:00Z</dcterms:created>
  <dc:creator>Korisnik</dc:creator>
  <cp:lastModifiedBy>Renata Klokočki</cp:lastModifiedBy>
  <cp:lastPrinted>2018-12-28T11:34:00Z</cp:lastPrinted>
  <dcterms:modified xmlns:xsi="http://www.w3.org/2001/XMLSchema-instance" xsi:type="dcterms:W3CDTF">2019-01-11T11:17:00Z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-Crafter's Zagreb.docx)</vt:lpwstr>
  </prop:property>
  <prop:property name="CC_coloring" pid="4" fmtid="{D5CDD505-2E9C-101B-9397-08002B2CF9AE}">
    <vt:bool>false</vt:bool>
  </prop:property>
  <prop:property name="BrojStranica" pid="5" fmtid="{D5CDD505-2E9C-101B-9397-08002B2CF9AE}">
    <vt:i4>4</vt:i4>
  </prop:property>
</prop:Properties>
</file>