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03a2" w14:paraId="f6d03a2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E20DC0" w:rsidR="009531DC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35152" w:rsidP="0085221D" w:rsidR="00935152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both"/>
      </w:pPr>
    </w:p>
    <w:p w:rsidRDefault="00E20DC0" w:rsidP="0085221D" w:rsidR="00E20DC0" w:rsidRPr="00B37760">
      <w:pPr>
        <w:jc w:val="both"/>
      </w:pPr>
    </w:p>
    <w:p w:rsidRDefault="0085221D" w:rsidP="00E20DC0" w:rsidR="009531DC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74478D" w:rsidRPr="0074478D">
        <w:t>ŠEN j.d.o.o.</w:t>
      </w:r>
      <w:r w:rsidR="009745DD">
        <w:t xml:space="preserve">, </w:t>
      </w:r>
      <w:proofErr w:type="spellStart"/>
      <w:r w:rsidR="0074478D" w:rsidRPr="0074478D">
        <w:t>Strošinci</w:t>
      </w:r>
      <w:proofErr w:type="spellEnd"/>
      <w:r w:rsidR="009745DD">
        <w:t xml:space="preserve">, </w:t>
      </w:r>
      <w:r w:rsidR="0074478D" w:rsidRPr="0074478D">
        <w:t>Vladimira Nazora 80</w:t>
      </w:r>
      <w:r w:rsidR="009745DD">
        <w:t xml:space="preserve">, MBS: </w:t>
      </w:r>
      <w:r w:rsidR="0074478D" w:rsidRPr="0074478D">
        <w:t>030161632</w:t>
      </w:r>
      <w:r w:rsidR="009745DD">
        <w:t xml:space="preserve">, OIB: </w:t>
      </w:r>
      <w:r w:rsidR="0074478D" w:rsidRPr="0074478D">
        <w:t>13802737083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745ACC">
        <w:rPr>
          <w:color w:val="000000"/>
        </w:rPr>
        <w:t>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>
      <w:pPr>
        <w:jc w:val="both"/>
      </w:pPr>
    </w:p>
    <w:p w:rsidRDefault="00E20DC0" w:rsidP="0085221D" w:rsidR="00E20DC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74478D" w:rsidRPr="0074478D">
        <w:t>ŠEN j.d.o.o.</w:t>
      </w:r>
      <w:r w:rsidR="0074478D">
        <w:t xml:space="preserve">, </w:t>
      </w:r>
      <w:proofErr w:type="spellStart"/>
      <w:r w:rsidR="0074478D" w:rsidRPr="0074478D">
        <w:t>Strošinci</w:t>
      </w:r>
      <w:proofErr w:type="spellEnd"/>
      <w:r w:rsidR="0074478D">
        <w:t xml:space="preserve">, </w:t>
      </w:r>
      <w:r w:rsidR="0074478D" w:rsidRPr="0074478D">
        <w:t>Vladimira Nazora 80</w:t>
      </w:r>
      <w:r w:rsidR="0074478D">
        <w:t xml:space="preserve">, MBS: </w:t>
      </w:r>
      <w:r w:rsidR="0074478D" w:rsidRPr="0074478D">
        <w:t>030161632</w:t>
      </w:r>
      <w:r w:rsidR="0074478D">
        <w:t xml:space="preserve">, OIB: </w:t>
      </w:r>
      <w:r w:rsidR="0074478D" w:rsidRPr="0074478D">
        <w:t>13802737083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53694D" w:rsidP="0053694D" w:rsidR="0053694D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Filip Babić </w:t>
      </w:r>
      <w:r>
        <w:rPr>
          <w:bCs/>
        </w:rPr>
        <w:t xml:space="preserve">OIB 57093086582 </w:t>
      </w:r>
      <w:r>
        <w:t>sa sjedištem, poslovnom adresom i adresom prebivališta u Osijeku, Trg bana Josipa Jelačića 18, 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BF569B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EE544C">
        <w:t xml:space="preserve">ŠEN j.d.o.o., </w:t>
      </w:r>
      <w:proofErr w:type="spellStart"/>
      <w:r w:rsidR="00EE544C">
        <w:t>Strošinci</w:t>
      </w:r>
      <w:proofErr w:type="spellEnd"/>
      <w:r w:rsidR="00EE544C">
        <w:t>, Vladimira Nazora 80, MBS: 030161632, OIB: 13802737083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BF569B" w:rsidR="0085221D" w:rsidRPr="00BF569B">
      <w:pPr>
        <w:pStyle w:val="Odlomakpopisa"/>
        <w:numPr>
          <w:ilvl w:val="0"/>
          <w:numId w:val="15"/>
        </w:numPr>
        <w:jc w:val="center"/>
        <w:rPr>
          <w:b/>
        </w:rPr>
      </w:pPr>
      <w:r w:rsidRPr="00BF569B">
        <w:rPr>
          <w:b/>
          <w:color w:val="000000"/>
        </w:rPr>
        <w:t>ožujka</w:t>
      </w:r>
      <w:r w:rsidR="00ED6F97" w:rsidRPr="00BF569B">
        <w:rPr>
          <w:b/>
          <w:color w:val="000000"/>
        </w:rPr>
        <w:t xml:space="preserve"> 201</w:t>
      </w:r>
      <w:r w:rsidR="00DB48D4" w:rsidRPr="00BF569B">
        <w:rPr>
          <w:b/>
          <w:color w:val="000000"/>
        </w:rPr>
        <w:t>8</w:t>
      </w:r>
      <w:r w:rsidR="00ED6F97" w:rsidRPr="00BF569B">
        <w:rPr>
          <w:b/>
          <w:color w:val="000000"/>
        </w:rPr>
        <w:t xml:space="preserve">. u </w:t>
      </w:r>
      <w:r w:rsidR="00EE544C">
        <w:rPr>
          <w:b/>
          <w:color w:val="000000"/>
        </w:rPr>
        <w:t>10,00</w:t>
      </w:r>
      <w:r w:rsidR="0085221D" w:rsidRPr="00BF569B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773877" w:rsidR="0085221D" w:rsidRPr="00773877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E20DC0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EE544C">
        <w:t>9. kolovoza</w:t>
      </w:r>
      <w:r w:rsidR="00BF569B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BF569B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C0163">
        <w:t>7</w:t>
      </w:r>
      <w:r>
        <w:t>-</w:t>
      </w:r>
      <w:r w:rsidR="0010092C">
        <w:t>4077</w:t>
      </w:r>
      <w:r>
        <w:t xml:space="preserve"> od </w:t>
      </w:r>
      <w:r w:rsidR="0010092C">
        <w:t>8. kolovoza</w:t>
      </w:r>
      <w:r w:rsidR="004F0A6A">
        <w:t xml:space="preserve"> 2017.</w:t>
      </w:r>
      <w:r>
        <w:t xml:space="preserve"> godine, za otvaranje stečajnog postupka nad dužnikom </w:t>
      </w:r>
      <w:r w:rsidR="0010092C">
        <w:t xml:space="preserve">ŠEN j.d.o.o., </w:t>
      </w:r>
      <w:proofErr w:type="spellStart"/>
      <w:r w:rsidR="0010092C">
        <w:t>Strošinci</w:t>
      </w:r>
      <w:proofErr w:type="spellEnd"/>
      <w:r w:rsidR="0010092C">
        <w:t>, Vladimira Nazora 80, MBS: 030161632, OIB: 13802737083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801BA4">
        <w:t>7</w:t>
      </w:r>
      <w:r w:rsidR="00801BA4" w:rsidRPr="00801BA4">
        <w:t xml:space="preserve">. kolovoza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4D4277">
        <w:t>22.282,37</w:t>
      </w:r>
      <w:r>
        <w:t xml:space="preserve"> kn, u koji iznos je uračunata kamata i naknada FINE za provedbu ovrhe na novčanim sredstvima dužnika. Navodi da dužnik ima </w:t>
      </w:r>
      <w:r w:rsidR="005A2A9F">
        <w:t>1</w:t>
      </w:r>
      <w:r>
        <w:t xml:space="preserve"> zaposlen</w:t>
      </w:r>
      <w:r w:rsidR="005A2A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C267ED">
        <w:t xml:space="preserve">7. kolovoza 2017. </w:t>
      </w:r>
      <w:r>
        <w:t xml:space="preserve"> godine te u svom podnesku od </w:t>
      </w:r>
      <w:r w:rsidR="001B25B2">
        <w:t xml:space="preserve">8. kolovoza 2017. </w:t>
      </w:r>
      <w:r>
        <w:t xml:space="preserve">godine navodi da dužnik na dan </w:t>
      </w:r>
      <w:r w:rsidR="001B25B2">
        <w:t xml:space="preserve">7. kolovoza 2017. </w:t>
      </w:r>
      <w:r w:rsidR="003703C9">
        <w:t xml:space="preserve"> </w:t>
      </w:r>
      <w:r>
        <w:t xml:space="preserve">godine u Jedinstvenom registru računa ima otvorene sljedeće račune i oročena novčana sredstva: </w:t>
      </w:r>
      <w:r w:rsidR="001B25B2">
        <w:t>HR9023900011100916532 Hrvatska poštanska banka d.d.,</w:t>
      </w:r>
      <w:r w:rsidR="00D131EA">
        <w:t xml:space="preserve"> </w:t>
      </w:r>
      <w:r w:rsidR="00E1624B">
        <w:t xml:space="preserve">te da na temelju čl. 112. st. 5. Stečajnog zakona dužnik na dan </w:t>
      </w:r>
      <w:r w:rsidR="000C13AF">
        <w:t xml:space="preserve">7. kolovoza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C13AF">
        <w:t>nema zaplijenjena novčana sredstva.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9531DC" w:rsidP="0085221D" w:rsidR="009531DC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E20695">
        <w:t>25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773877" w:rsidP="00732816" w:rsidR="00773877" w:rsidRPr="00B37760">
      <w:pPr>
        <w:jc w:val="both"/>
        <w:rPr>
          <w:color w:val="000000"/>
        </w:rPr>
      </w:pP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2970A2" w:rsidP="009B1771" w:rsidR="002970A2">
      <w:pPr>
        <w:jc w:val="both"/>
        <w:rPr>
          <w:color w:val="000000"/>
        </w:rPr>
      </w:pPr>
      <w:r w:rsidRPr="002970A2">
        <w:rPr>
          <w:color w:val="000000"/>
        </w:rPr>
        <w:t xml:space="preserve">-privremenom </w:t>
      </w:r>
      <w:proofErr w:type="spellStart"/>
      <w:r w:rsidRPr="002970A2">
        <w:rPr>
          <w:color w:val="000000"/>
        </w:rPr>
        <w:t>steč</w:t>
      </w:r>
      <w:proofErr w:type="spellEnd"/>
      <w:r w:rsidRPr="002970A2">
        <w:rPr>
          <w:color w:val="000000"/>
        </w:rPr>
        <w:t xml:space="preserve">. upravitelju Filipu Babić, Osijek, Trg bana Josipa Jelačića 18 </w:t>
      </w:r>
    </w:p>
    <w:p w:rsidRDefault="009B1771" w:rsidP="009B1771" w:rsidR="009B1771" w:rsidRPr="009B1771">
      <w:pPr>
        <w:jc w:val="both"/>
        <w:rPr>
          <w:color w:val="000000"/>
        </w:rPr>
      </w:pPr>
      <w:r w:rsidRPr="009B1771">
        <w:rPr>
          <w:color w:val="000000"/>
        </w:rPr>
        <w:t>-dužniku</w:t>
      </w:r>
      <w:r w:rsidR="002970A2">
        <w:rPr>
          <w:color w:val="000000"/>
        </w:rPr>
        <w:t xml:space="preserve"> </w:t>
      </w:r>
      <w:r w:rsidR="002970A2" w:rsidRPr="002970A2">
        <w:rPr>
          <w:color w:val="000000"/>
        </w:rPr>
        <w:t>ŠEN j.d.o.o.</w:t>
      </w:r>
      <w:r w:rsidR="002970A2">
        <w:rPr>
          <w:color w:val="000000"/>
        </w:rPr>
        <w:t>,</w:t>
      </w:r>
      <w:r w:rsidR="002970A2" w:rsidRPr="002970A2">
        <w:t xml:space="preserve"> </w:t>
      </w:r>
      <w:proofErr w:type="spellStart"/>
      <w:r w:rsidR="002970A2" w:rsidRPr="002970A2">
        <w:rPr>
          <w:color w:val="000000"/>
        </w:rPr>
        <w:t>Strošinci</w:t>
      </w:r>
      <w:proofErr w:type="spellEnd"/>
      <w:r w:rsidR="002970A2">
        <w:rPr>
          <w:color w:val="000000"/>
        </w:rPr>
        <w:t>,</w:t>
      </w:r>
      <w:r w:rsidR="002970A2" w:rsidRPr="002970A2">
        <w:t xml:space="preserve"> </w:t>
      </w:r>
      <w:r w:rsidR="002970A2" w:rsidRPr="002970A2">
        <w:rPr>
          <w:color w:val="000000"/>
        </w:rPr>
        <w:t>Vladimira Nazora 80</w:t>
      </w:r>
    </w:p>
    <w:p w:rsidRDefault="009B1771" w:rsidP="009B1771" w:rsidR="009B1771" w:rsidRPr="009B1771">
      <w:pPr>
        <w:jc w:val="both"/>
        <w:rPr>
          <w:color w:val="000000"/>
        </w:rPr>
      </w:pPr>
      <w:r w:rsidRPr="009B1771">
        <w:rPr>
          <w:color w:val="000000"/>
        </w:rPr>
        <w:t>-</w:t>
      </w:r>
      <w:proofErr w:type="spellStart"/>
      <w:r w:rsidRPr="009B1771">
        <w:rPr>
          <w:color w:val="000000"/>
        </w:rPr>
        <w:t>zz</w:t>
      </w:r>
      <w:proofErr w:type="spellEnd"/>
      <w:r w:rsidRPr="009B1771">
        <w:rPr>
          <w:color w:val="000000"/>
        </w:rPr>
        <w:t xml:space="preserve"> dužnika</w:t>
      </w:r>
      <w:r w:rsidR="002970A2">
        <w:rPr>
          <w:color w:val="000000"/>
        </w:rPr>
        <w:t xml:space="preserve"> Željko </w:t>
      </w:r>
      <w:proofErr w:type="spellStart"/>
      <w:r w:rsidR="002970A2">
        <w:rPr>
          <w:color w:val="000000"/>
        </w:rPr>
        <w:t>Šen</w:t>
      </w:r>
      <w:proofErr w:type="spellEnd"/>
      <w:r w:rsidR="002970A2">
        <w:rPr>
          <w:color w:val="000000"/>
        </w:rPr>
        <w:t xml:space="preserve">, </w:t>
      </w:r>
      <w:proofErr w:type="spellStart"/>
      <w:r w:rsidR="002970A2" w:rsidRPr="002970A2">
        <w:rPr>
          <w:color w:val="000000"/>
        </w:rPr>
        <w:t>Strošinci</w:t>
      </w:r>
      <w:proofErr w:type="spellEnd"/>
      <w:r w:rsidR="002970A2" w:rsidRPr="002970A2">
        <w:rPr>
          <w:color w:val="000000"/>
        </w:rPr>
        <w:t>, Vladimira Nazora 80</w:t>
      </w:r>
    </w:p>
    <w:p w:rsidRDefault="009B1771" w:rsidP="009B1771" w:rsidR="009B1771" w:rsidRPr="009B1771">
      <w:pPr>
        <w:jc w:val="both"/>
        <w:rPr>
          <w:color w:val="000000"/>
        </w:rPr>
      </w:pPr>
      <w:r w:rsidRPr="009B1771">
        <w:rPr>
          <w:color w:val="000000"/>
        </w:rPr>
        <w:t xml:space="preserve">-FINA </w:t>
      </w:r>
    </w:p>
    <w:p w:rsidRDefault="009B1771" w:rsidP="009B1771" w:rsidR="009B1771" w:rsidRPr="009B1771">
      <w:pPr>
        <w:jc w:val="both"/>
        <w:rPr>
          <w:color w:val="000000"/>
        </w:rPr>
      </w:pPr>
      <w:r w:rsidRPr="009B1771">
        <w:rPr>
          <w:color w:val="000000"/>
        </w:rPr>
        <w:t>-Ministarstvu pravosuđa RH, Zagreb, Ulica Grada Vukovara 49, elektroničkom poštom</w:t>
      </w:r>
    </w:p>
    <w:p w:rsidRDefault="009B1771" w:rsidP="009B1771" w:rsidR="009B1771" w:rsidRPr="009B1771">
      <w:pPr>
        <w:jc w:val="both"/>
        <w:rPr>
          <w:color w:val="000000"/>
        </w:rPr>
      </w:pPr>
      <w:r w:rsidRPr="009B1771">
        <w:rPr>
          <w:color w:val="000000"/>
        </w:rPr>
        <w:t>-</w:t>
      </w:r>
      <w:proofErr w:type="spellStart"/>
      <w:r w:rsidRPr="009B1771">
        <w:rPr>
          <w:color w:val="000000"/>
        </w:rPr>
        <w:t>eOgl</w:t>
      </w:r>
      <w:proofErr w:type="spellEnd"/>
      <w:r w:rsidRPr="009B1771">
        <w:rPr>
          <w:color w:val="000000"/>
        </w:rPr>
        <w:t>. ploča uz prijedlog</w:t>
      </w:r>
    </w:p>
    <w:p w:rsidRDefault="009B1771" w:rsidP="009B1771" w:rsidR="006D3C3F" w:rsidRPr="00B37760">
      <w:pPr>
        <w:jc w:val="both"/>
      </w:pPr>
      <w:r w:rsidRPr="009B1771">
        <w:rPr>
          <w:color w:val="000000"/>
        </w:rPr>
        <w:t>- R 14.3.2018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429" w:rsidR="00A36429">
      <w:r>
        <w:separator/>
      </w:r>
    </w:p>
  </w:endnote>
  <w:endnote w:id="0" w:type="continuationSeparator">
    <w:p w:rsidRDefault="00A36429" w:rsidR="00A36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429" w:rsidR="00A36429">
      <w:r>
        <w:separator/>
      </w:r>
    </w:p>
  </w:footnote>
  <w:footnote w:id="0" w:type="continuationSeparator">
    <w:p w:rsidRDefault="00A36429" w:rsidR="00A36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6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133D6" w:rsidR="004133D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133D6">
      <w:t>7 St-1362/17-8</w:t>
    </w:r>
  </w:p>
  <w:p w:rsidRDefault="00E116BB" w:rsidP="00E116BB" w:rsidR="00E116BB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133D6">
      <w:t>1362</w:t>
    </w:r>
    <w:r w:rsidR="006F3974">
      <w:t>/</w:t>
    </w:r>
    <w:r w:rsidR="00E116BB">
      <w:t>17-</w:t>
    </w:r>
    <w:r w:rsidR="004133D6">
      <w:t>8</w:t>
    </w:r>
  </w:p>
  <w:p w:rsidRDefault="00BF3E59" w:rsidP="00DE5F8A" w:rsidR="00BF3E59">
    <w:pPr>
      <w:pStyle w:val="Zaglavlje"/>
    </w:pPr>
  </w:p>
  <w:p w:rsidRDefault="009531DC" w:rsidP="00DE5F8A" w:rsidR="009531DC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FE1473"/>
    <w:multiLevelType w:val="hybridMultilevel"/>
    <w:tmpl w:val="EE223192"/>
    <w:lvl w:tplc="DD6E47E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3AF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47FF"/>
    <w:rsid w:val="000F561B"/>
    <w:rsid w:val="000F6B3F"/>
    <w:rsid w:val="000F7CEF"/>
    <w:rsid w:val="000F7D1E"/>
    <w:rsid w:val="0010092C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25B2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3F5D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70A2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B4562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03C9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338F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0608B"/>
    <w:rsid w:val="004121FD"/>
    <w:rsid w:val="00412468"/>
    <w:rsid w:val="004133D6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277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A6A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05DCA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694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27C6"/>
    <w:rsid w:val="00553027"/>
    <w:rsid w:val="00553343"/>
    <w:rsid w:val="00553FC6"/>
    <w:rsid w:val="005546FE"/>
    <w:rsid w:val="00554F09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1F7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667AA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6F7A4F"/>
    <w:rsid w:val="00700095"/>
    <w:rsid w:val="007029EB"/>
    <w:rsid w:val="00703B54"/>
    <w:rsid w:val="00703F42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892"/>
    <w:rsid w:val="00715399"/>
    <w:rsid w:val="00717390"/>
    <w:rsid w:val="007174FA"/>
    <w:rsid w:val="00717F41"/>
    <w:rsid w:val="00720518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169A"/>
    <w:rsid w:val="0074478D"/>
    <w:rsid w:val="00744FF3"/>
    <w:rsid w:val="00745ACC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877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2497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1BA4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64B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882"/>
    <w:rsid w:val="008A7C70"/>
    <w:rsid w:val="008B01DC"/>
    <w:rsid w:val="008B0805"/>
    <w:rsid w:val="008B0A60"/>
    <w:rsid w:val="008B0E3C"/>
    <w:rsid w:val="008B2A7D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515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1DC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77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6429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140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4916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688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1854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0163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569B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7E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27A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1EA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36B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6BB"/>
    <w:rsid w:val="00E11AEE"/>
    <w:rsid w:val="00E11EB7"/>
    <w:rsid w:val="00E16234"/>
    <w:rsid w:val="00E1624B"/>
    <w:rsid w:val="00E16D6C"/>
    <w:rsid w:val="00E16DAD"/>
    <w:rsid w:val="00E175CB"/>
    <w:rsid w:val="00E20695"/>
    <w:rsid w:val="00E20DC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16B3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44C"/>
    <w:rsid w:val="00EE5757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27C7A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33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6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16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16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6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6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33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6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16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16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6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6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1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2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St-1362/2017</izvorni_sadrzaj>
    <derivirana_varijabla naziv="DomainObject.Predmet.OznakaBroj_1">St-1362/2017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 jednostavno društvo s ograničenom odgovornošću za proizvodnju i usluge</izvorni_sadrzaj>
    <derivirana_varijabla naziv="DomainObject.Predmet.ProtustrankaFormated_1">  ŠEN jednostavno društvo s ograničenom odgovornošću za proizvodnju i usluge</derivirana_varijabla>
  </DomainObject.Predmet.ProtustrankaFormated>
  <DomainObject.Predmet.ProtustrankaFormatedOIB>
    <izvorni_sadrzaj>  ŠEN jednostavno društvo s ograničenom odgovornošću za proizvodnju i usluge, OIB 13802737083</izvorni_sadrzaj>
    <derivirana_varijabla naziv="DomainObject.Predmet.ProtustrankaFormatedOIB_1">  ŠEN jednostavno društvo s ograničenom odgovornošću za proizvodnju i usluge, OIB 13802737083</derivirana_varijabla>
  </DomainObject.Predmet.ProtustrankaFormatedOIB>
  <DomainObject.Predmet.ProtustrankaFormatedWithAdress>
    <izvorni_sadrzaj> ŠEN jednostavno društvo s ograničenom odgovornošću za proizvodnju i usluge, Vladimira Nazora 80, 32256 Strošinci</izvorni_sadrzaj>
    <derivirana_varijabla naziv="DomainObject.Predmet.ProtustrankaFormatedWithAdress_1"> ŠEN jednostavno društvo s ograničenom odgovornošću za proizvodnju i usluge, Vladimira Nazora 80, 32256 Strošinci</derivirana_varijabla>
  </DomainObject.Predmet.ProtustrankaFormatedWithAdress>
  <DomainObject.Predmet.ProtustrankaFormatedWithAdressOIB>
    <izvorni_sadrzaj> ŠEN jednostavno društvo s ograničenom odgovornošću za proizvodnju i usluge, OIB 13802737083, Vladimira Nazora 80, 32256 Strošinci</izvorni_sadrzaj>
    <derivirana_varijabla naziv="DomainObject.Predmet.ProtustrankaFormatedWithAdressOIB_1"> ŠEN jednostavno društvo s ograničenom odgovornošću za proizvodnju i usluge, OIB 13802737083, Vladimira Nazora 80, 32256 Strošinci</derivirana_varijabla>
  </DomainObject.Predmet.ProtustrankaFormatedWithAdressOIB>
  <DomainObject.Predmet.ProtustrankaWithAdress>
    <izvorni_sadrzaj>ŠEN jednostavno društvo s ograničenom odgovornošću za proizvodnju i usluge Vladimira Nazora 80, 32256 Strošinci</izvorni_sadrzaj>
    <derivirana_varijabla naziv="DomainObject.Predmet.ProtustrankaWithAdress_1">ŠEN jednostavno društvo s ograničenom odgovornošću za proizvodnju i usluge Vladimira Nazora 80, 32256 Strošinci</derivirana_varijabla>
  </DomainObject.Predmet.ProtustrankaWithAdress>
  <DomainObject.Predmet.ProtustrankaWithAdressOIB>
    <izvorni_sadrzaj>ŠEN jednostavno društvo s ograničenom odgovornošću za proizvodnju i usluge, OIB 13802737083, Vladimira Nazora 80, 32256 Strošinci</izvorni_sadrzaj>
    <derivirana_varijabla naziv="DomainObject.Predmet.ProtustrankaWithAdressOIB_1">ŠEN jednostavno društvo s ograničenom odgovornošću za proizvodnju i usluge, OIB 13802737083, Vladimira Nazora 80, 32256 Strošinci</derivirana_varijabla>
  </DomainObject.Predmet.ProtustrankaWithAdressOIB>
  <DomainObject.Predmet.ProtustrankaNazivFormated>
    <izvorni_sadrzaj>ŠEN jednostavno društvo s ograničenom odgovornošću za proizvodnju i usluge</izvorni_sadrzaj>
    <derivirana_varijabla naziv="DomainObject.Predmet.ProtustrankaNazivFormated_1">ŠEN jednostavno društvo s ograničenom odgovornošću za proizvodnju i usluge</derivirana_varijabla>
  </DomainObject.Predmet.ProtustrankaNazivFormated>
  <DomainObject.Predmet.ProtustrankaNazivFormatedOIB>
    <izvorni_sadrzaj>ŠEN jednostavno društvo s ograničenom odgovornošću za proizvodnju i usluge, OIB 13802737083</izvorni_sadrzaj>
    <derivirana_varijabla naziv="DomainObject.Predmet.ProtustrankaNazivFormatedOIB_1">ŠEN jednostavno društvo s ograničenom odgovornošću za proizvodnju i usluge, OIB 13802737083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ŠEN jednostavno društvo s ograničenom odgovornošću za proizvodnju i usluge</item>
    </izvorni_sadrzaj>
    <derivirana_varijabla naziv="DomainObject.Predmet.ProtuStrankaListFormated_1">
      <item>ŠEN jednostavno društvo s ograničenom odgovornošću za proizvodnju i usluge</item>
    </derivirana_varijabla>
  </DomainObject.Predmet.ProtuStrankaListFormated>
  <DomainObject.Predmet.ProtuStrankaListFormatedOIB>
    <izvorni_sadrzaj>
      <item>ŠEN jednostavno društvo s ograničenom odgovornošću za proizvodnju i usluge, OIB 13802737083</item>
    </izvorni_sadrzaj>
    <derivirana_varijabla naziv="DomainObject.Predmet.ProtuStrankaListFormatedOIB_1">
      <item>ŠEN jednostavno društvo s ograničenom odgovornošću za proizvodnju i usluge, OIB 13802737083</item>
    </derivirana_varijabla>
  </DomainObject.Predmet.ProtuStrankaListFormatedOIB>
  <DomainObject.Predmet.ProtuStrankaListFormatedWithAdress>
    <izvorni_sadrzaj>
      <item>ŠEN jednostavno društvo s ograničenom odgovornošću za proizvodnju i usluge, Vladimira Nazora 80, 32256 Strošinci</item>
    </izvorni_sadrzaj>
    <derivirana_varijabla naziv="DomainObject.Predmet.ProtuStrankaListFormatedWithAdress_1">
      <item>ŠEN jednostavno društvo s ograničenom odgovornošću za proizvodnju i usluge, Vladimira Nazora 80, 32256 Strošinci</item>
    </derivirana_varijabla>
  </DomainObject.Predmet.ProtuStrankaListFormatedWithAdress>
  <DomainObject.Predmet.ProtuStrankaListFormatedWithAdressOIB>
    <izvorni_sadrzaj>
      <item>ŠEN jednostavno društvo s ograničenom odgovornošću za proizvodnju i usluge, OIB 13802737083, Vladimira Nazora 80, 32256 Strošinci</item>
    </izvorni_sadrzaj>
    <derivirana_varijabla naziv="DomainObject.Predmet.ProtuStrankaListFormatedWithAdressOIB_1">
      <item>ŠEN jednostavno društvo s ograničenom odgovornošću za proizvodnju i usluge, OIB 13802737083, Vladimira Nazora 80, 32256 Strošinci</item>
    </derivirana_varijabla>
  </DomainObject.Predmet.ProtuStrankaListFormatedWithAdressOIB>
  <DomainObject.Predmet.ProtuStrankaListNazivFormated>
    <izvorni_sadrzaj>
      <item>ŠEN jednostavno društvo s ograničenom odgovornošću za proizvodnju i usluge</item>
    </izvorni_sadrzaj>
    <derivirana_varijabla naziv="DomainObject.Predmet.ProtuStrankaListNazivFormated_1">
      <item>ŠEN jednostavno društvo s ograničenom odgovornošću za proizvodnju i usluge</item>
    </derivirana_varijabla>
  </DomainObject.Predmet.ProtuStrankaListNazivFormated>
  <DomainObject.Predmet.ProtuStrankaListNazivFormatedOIB>
    <izvorni_sadrzaj>
      <item>ŠEN jednostavno društvo s ograničenom odgovornošću za proizvodnju i usluge, OIB 13802737083</item>
    </izvorni_sadrzaj>
    <derivirana_varijabla naziv="DomainObject.Predmet.ProtuStrankaListNazivFormatedOIB_1">
      <item>ŠEN jednostavno društvo s ograničenom odgovornošću za proizvodnju i usluge, OIB 13802737083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ŠEN jednostavno društvo s ograničenom odgovornošću za proizvodnju i usluge</izvorni_sadrzaj>
    <derivirana_varijabla naziv="DomainObject.Predmet.ProtustrankaIDrugi_1">ŠEN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ŠEN jednostavno društvo s ograničenom odgovornošću za proizvodnju i usluge, OIB 13802737083, Vladimira Nazora 80, 32256 Strošinci</izvorni_sadrzaj>
    <derivirana_varijabla naziv="DomainObject.Predmet.ProtustrankaIDrugiAdressOIB_1">ŠEN jednostavno društvo s ograničenom odgovornošću za proizvodnju i usluge, OIB 13802737083, Vladimira Nazora 80, 32256 Strošinci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ŠEN jednostavno društvo s ograničenom odgovornošću za proizvodnju i usluge</item>
    </izvorni_sadrzaj>
    <derivirana_varijabla naziv="DomainObject.Predmet.SudioniciListNaziv_1">
      <item>FINA RC OSIJEK</item>
      <item>ŠEN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ŠEN jednostavno društvo s ograničenom odgovornošću za proizvodnju i usluge, OIB 13802737083, Vladimira Nazora 80,32256 Strošinci</item>
    </izvorni_sadrzaj>
    <derivirana_varijabla naziv="DomainObject.Predmet.SudioniciListAdressOIB_1">
      <item>FINA RC OSIJEK, OIB 85821130368</item>
      <item>ŠEN jednostavno društvo s ograničenom odgovornošću za proizvodnju i usluge, OIB 13802737083, Vladimira Nazora 80,32256 Strošinci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13802737083</item>
    </izvorni_sadrzaj>
    <derivirana_varijabla naziv="DomainObject.Predmet.SudioniciListNazivOIB_1">
      <item>, OIB 85821130368</item>
      <item>, OIB 13802737083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7AB30-017F-4592-9336-A5F26A643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734</properties:Words>
  <properties:Characters>4115</properties:Characters>
  <properties:Lines>103</properties:Lines>
  <properties:Paragraphs>36</properties:Paragraphs>
  <properties:TotalTime>809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2018-01-23T08:54:00Z</cp:lastPrinted>
  <dcterms:modified xmlns:xsi="http://www.w3.org/2001/XMLSchema-instance" xsi:type="dcterms:W3CDTF">2018-01-25T13:37:00Z</dcterms:modified>
  <cp:revision>780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