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b092" w14:paraId="9eeb092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1723FC">
        <w:t>4088</w:t>
      </w:r>
      <w:r w:rsidR="00A10181">
        <w:t>/16</w:t>
      </w:r>
      <w:r>
        <w:t>-</w:t>
      </w:r>
      <w:r w:rsidR="001723FC">
        <w:t>17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DF2947" w:rsidP="00BB10F5" w:rsidR="00EB51F8" w:rsidRPr="00036B24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="001723FC">
        <w:t>PASTUH j.d.o.o. za usluge, OIB: 99541147031, Velika Gorica, Jagodno 99</w:t>
      </w:r>
      <w:r w:rsidR="00DC268C" w:rsidRPr="00036B24">
        <w:t xml:space="preserve">, </w:t>
      </w:r>
      <w:r w:rsidR="00036B24" w:rsidRPr="00036B24">
        <w:t>13</w:t>
      </w:r>
      <w:r w:rsidR="00A7373B" w:rsidRPr="00036B24">
        <w:t xml:space="preserve">. </w:t>
      </w:r>
      <w:r w:rsidR="003B54F4" w:rsidRPr="00036B24">
        <w:t>lipnja</w:t>
      </w:r>
      <w:r w:rsidR="00A7373B" w:rsidRPr="00036B24">
        <w:t xml:space="preserve"> 201</w:t>
      </w:r>
      <w:r w:rsidR="006D571B" w:rsidRPr="00036B24">
        <w:t>8</w:t>
      </w:r>
      <w:r w:rsidR="00EB51F8" w:rsidRPr="00036B24">
        <w:rPr>
          <w:lang w:val="pt-BR"/>
        </w:rPr>
        <w:t>.</w:t>
      </w:r>
      <w:r w:rsidR="00EB51F8" w:rsidRPr="00036B24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10181" w:rsidP="006D571B" w:rsidR="006D571B" w:rsidRPr="00036B24">
      <w:pPr>
        <w:ind w:firstLine="708"/>
        <w:jc w:val="both"/>
      </w:pPr>
      <w:r>
        <w:t>I</w:t>
      </w:r>
      <w:r w:rsidR="0079072C">
        <w:t>.</w:t>
      </w:r>
      <w:r w:rsidR="006D571B" w:rsidRPr="006D571B">
        <w:t xml:space="preserve"> </w:t>
      </w:r>
      <w:r w:rsidR="006D571B" w:rsidRPr="00A93839">
        <w:t xml:space="preserve">Otvara se stečajni postupak nad dužnikom </w:t>
      </w:r>
      <w:r w:rsidR="001723FC">
        <w:t>PASTUH j.d.o.o. za usluge, OIB: 99541147031, Velika Gorica, Jagodno 99</w:t>
      </w:r>
      <w:r w:rsidR="006D571B" w:rsidRPr="00A93839">
        <w:t xml:space="preserve">. Rješenje o otvaranju stečajnog postupka nad </w:t>
      </w:r>
      <w:r w:rsidR="006D571B" w:rsidRPr="00DC7C75">
        <w:t>dužnikom istaknut</w:t>
      </w:r>
      <w:r w:rsidR="006D571B">
        <w:t xml:space="preserve">o </w:t>
      </w:r>
      <w:r w:rsidR="006D571B" w:rsidRPr="00DC7C75">
        <w:t xml:space="preserve">je </w:t>
      </w:r>
      <w:r w:rsidR="006D571B">
        <w:t xml:space="preserve">na </w:t>
      </w:r>
      <w:r w:rsidR="006D571B" w:rsidRPr="00DC7C75">
        <w:t>mrežnoj stranici e-oglasn</w:t>
      </w:r>
      <w:r w:rsidR="006D571B">
        <w:t>e</w:t>
      </w:r>
      <w:r w:rsidR="006D571B" w:rsidRPr="00DC7C75">
        <w:t xml:space="preserve"> ploč</w:t>
      </w:r>
      <w:r w:rsidR="006D571B">
        <w:t>e</w:t>
      </w:r>
      <w:r w:rsidR="006D571B" w:rsidRPr="00DC7C75">
        <w:t xml:space="preserve"> Trgovačkog </w:t>
      </w:r>
      <w:r w:rsidR="006D571B" w:rsidRPr="00731B12">
        <w:t xml:space="preserve">suda u </w:t>
      </w:r>
      <w:r w:rsidR="006D571B" w:rsidRPr="00036B24">
        <w:t xml:space="preserve">Zagrebu </w:t>
      </w:r>
      <w:r w:rsidR="00036B24" w:rsidRPr="00036B24">
        <w:t>13</w:t>
      </w:r>
      <w:r w:rsidR="006D571B" w:rsidRPr="00036B24">
        <w:t xml:space="preserve">. </w:t>
      </w:r>
      <w:r w:rsidR="00036B24" w:rsidRPr="00036B24">
        <w:t>lipnja</w:t>
      </w:r>
      <w:r w:rsidR="006D571B" w:rsidRPr="00036B24">
        <w:rPr>
          <w:lang w:val="pt-BR"/>
        </w:rPr>
        <w:t xml:space="preserve"> 2018</w:t>
      </w:r>
      <w:r w:rsidR="002D2076" w:rsidRPr="00036B24">
        <w:t>. u 15</w:t>
      </w:r>
      <w:r w:rsidR="00036B24" w:rsidRPr="00036B24">
        <w:t>.3</w:t>
      </w:r>
      <w:r w:rsidR="006D571B" w:rsidRPr="00036B24">
        <w:t>0 sati.</w:t>
      </w:r>
    </w:p>
    <w:p w:rsidRDefault="006D571B" w:rsidP="002D2076" w:rsidR="006D571B" w:rsidRPr="00B4704A">
      <w:pPr>
        <w:ind w:firstLine="708"/>
      </w:pPr>
      <w:r w:rsidRPr="00DC7C75">
        <w:t xml:space="preserve">II. Za stečajnog upravitelja imenuje </w:t>
      </w:r>
      <w:r w:rsidRPr="00B4704A">
        <w:t xml:space="preserve">se </w:t>
      </w:r>
      <w:r w:rsidR="00036B24">
        <w:t>Marija Tomeš, OIB: 55542209293, Ivanić-Grad, Ul. Slobode 20</w:t>
      </w:r>
      <w:r w:rsidR="002D2076">
        <w:t>.</w:t>
      </w:r>
    </w:p>
    <w:p w:rsidRDefault="006D571B" w:rsidP="006D571B" w:rsidR="006D571B" w:rsidRPr="00A93839">
      <w:pPr>
        <w:ind w:firstLine="708"/>
        <w:jc w:val="both"/>
      </w:pPr>
      <w:r w:rsidRPr="00A93839">
        <w:t xml:space="preserve">III. Zaključuje se stečajni postupak nad dužnikom </w:t>
      </w:r>
      <w:r w:rsidR="001723FC">
        <w:t>PASTUH j.d.o.o. za usluge, OIB: 99541147031, Velika Gorica, Jagodno 99</w:t>
      </w:r>
      <w:r w:rsidRPr="00A93839">
        <w:t>.</w:t>
      </w:r>
    </w:p>
    <w:p w:rsidRDefault="006D571B" w:rsidP="006D571B" w:rsidR="006D571B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6D571B" w:rsidP="006D571B" w:rsidR="006D571B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6D571B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DF2947" w:rsidP="00DF2947" w:rsidR="00DF2947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 w:rsidR="001723FC">
        <w:t>PASTUH j.d.o.o. za usluge, OIB: 99541147031, Velika Gorica, Jagodno 99</w:t>
      </w:r>
      <w:r w:rsidRPr="003A50F5">
        <w:rPr>
          <w:lang w:val="pt-BR"/>
        </w:rPr>
        <w:t>.</w:t>
      </w:r>
    </w:p>
    <w:p w:rsidRDefault="00DF2947" w:rsidP="00DF2947" w:rsidR="00DF2947" w:rsidRPr="003A50F5">
      <w:pPr>
        <w:ind w:firstLine="709"/>
        <w:jc w:val="both"/>
      </w:pPr>
      <w:r w:rsidRPr="003A50F5">
        <w:t xml:space="preserve">Prijedlog je podnesen na temelju čl. </w:t>
      </w:r>
      <w:r w:rsidR="00A7373B">
        <w:t>444</w:t>
      </w:r>
      <w:r w:rsidRPr="003A50F5">
        <w:t xml:space="preserve">. st. </w:t>
      </w:r>
      <w:r w:rsidR="00A7373B">
        <w:t>2</w:t>
      </w:r>
      <w:r w:rsidRPr="003A50F5">
        <w:t xml:space="preserve">. Stečajnog zakona („Narodne novine“ broj 71/15, dalje: SZ). </w:t>
      </w:r>
    </w:p>
    <w:p w:rsidRDefault="001723FC" w:rsidP="001723FC" w:rsidR="001723FC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 xml:space="preserve">632 </w:t>
      </w:r>
      <w:r w:rsidRPr="00070D63">
        <w:t xml:space="preserve">dana, u ukupnom iznosu od </w:t>
      </w:r>
      <w:r>
        <w:t xml:space="preserve">69.613,25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1723FC" w:rsidP="001723FC" w:rsidR="001723FC" w:rsidRPr="00CA1A6F">
      <w:pPr>
        <w:ind w:firstLine="709"/>
        <w:jc w:val="both"/>
      </w:pPr>
      <w:r w:rsidRPr="00CA1A6F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1723FC" w:rsidP="001723FC" w:rsidR="001723FC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15. rujna 2017.</w:t>
      </w:r>
      <w:r w:rsidRPr="0065182A">
        <w:t xml:space="preserve"> koji</w:t>
      </w:r>
      <w:r>
        <w:t>m je pozvan na ročište</w:t>
      </w:r>
      <w:r w:rsidRPr="0065182A">
        <w:t xml:space="preserve"> </w:t>
      </w:r>
      <w:r>
        <w:t>17. listopada</w:t>
      </w:r>
      <w:r w:rsidRPr="0065182A">
        <w:t xml:space="preserve"> 2017., a na koje ročište nije pristupio te nije osporio predlagateljeve tvrdnje o postojanju stečajnog razloga nesposobnosti za plaćanje. </w:t>
      </w:r>
    </w:p>
    <w:p w:rsidRDefault="001723FC" w:rsidP="001723FC" w:rsidR="001723FC">
      <w:pPr>
        <w:ind w:firstLine="708"/>
        <w:jc w:val="both"/>
      </w:pPr>
      <w:r>
        <w:t>Spisu prileži podnesak Ministarstva financija, Porezna uprava, Područni ured Zagrebačka županija, Ispostava Velika Gorica od 3. kolovoza 2017. (list 9 spisa) kojim obavještava sud da su uvidom u Informacijski sustav Porezne uprave i prema evidencijama kojima raspolaže utvrdili da dužnik od osnivanja 2013. do pisanja podneska (19. srpnja 2017.) nije evidentiran kao sudionik u prometu nekretnina.</w:t>
      </w:r>
    </w:p>
    <w:p w:rsidRDefault="001723FC" w:rsidP="001723FC" w:rsidR="001723FC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1723FC" w:rsidP="001723FC" w:rsidR="001723FC" w:rsidRPr="00350BA2">
      <w:pPr>
        <w:pStyle w:val="Tijeloteksta"/>
        <w:ind w:firstLine="708"/>
      </w:pPr>
      <w:r>
        <w:t>Slijedom navedenog, sud je uvidom u Zajednički informacijski sustav zemljišnih knjiga i katastra utvrdio da dužnik na dan 17. listopada 2017. nije vlasnik nekretnina (list 20 spisa).</w:t>
      </w:r>
    </w:p>
    <w:p w:rsidRDefault="001723FC" w:rsidP="001723FC" w:rsidR="001723FC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Zagrebačka, od 30</w:t>
      </w:r>
      <w:r w:rsidRPr="00350BA2">
        <w:t xml:space="preserve">. </w:t>
      </w:r>
      <w:r>
        <w:t>listopada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>
        <w:t>21</w:t>
      </w:r>
      <w:r w:rsidRPr="00350BA2">
        <w:t xml:space="preserve"> spisa) iz kojeg proizlazi da dužnik nije evidentiran kao vlasnik vozila. </w:t>
      </w:r>
    </w:p>
    <w:p w:rsidRDefault="001723FC" w:rsidP="001723FC" w:rsidR="001723FC">
      <w:pPr>
        <w:ind w:firstLine="708"/>
        <w:jc w:val="both"/>
      </w:pPr>
      <w:r>
        <w:t>Uvidom u dopis FINE od 03. srpnja 2017. (list 6 spisa) utvrđeno je da dužnik na dan 29. lipnja 2017. u Očevidniku redoslijeda osnova za plaćanje imao neizvršene osnove za plaćanje u neprekinutom razdoblju od 1299 dana u ukupnom iznosu od 78.312,71 kn.</w:t>
      </w:r>
    </w:p>
    <w:p w:rsidRDefault="001723FC" w:rsidP="001723FC" w:rsidR="006D571B">
      <w:pPr>
        <w:ind w:firstLine="708"/>
        <w:jc w:val="both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 w:rsidR="003B54F4">
        <w:t>5</w:t>
      </w:r>
      <w:r w:rsidR="00A7373B">
        <w:t xml:space="preserve">. </w:t>
      </w:r>
      <w:r w:rsidR="001723FC">
        <w:t>siječnja</w:t>
      </w:r>
      <w:r w:rsidR="003B54F4">
        <w:t xml:space="preserve"> 2018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3B54F4">
        <w:rPr>
          <w:lang w:val="pt-BR"/>
        </w:rPr>
        <w:t>2</w:t>
      </w:r>
      <w:r w:rsidR="00A7577D">
        <w:rPr>
          <w:lang w:val="pt-BR"/>
        </w:rPr>
        <w:t>0</w:t>
      </w:r>
      <w:r w:rsidR="00A7373B">
        <w:rPr>
          <w:lang w:val="pt-BR"/>
        </w:rPr>
        <w:t>.000,00</w:t>
      </w:r>
      <w:r w:rsidR="00563793" w:rsidRPr="003A50F5">
        <w:t xml:space="preserve"> </w:t>
      </w:r>
      <w:r w:rsidRPr="00A93839">
        <w:t>kn za pokriće troškova prethodnog i stečajnog postupka</w:t>
      </w:r>
      <w:r>
        <w:t>. Navedeno rješenje objavljeno je na mrežnoj stranici e-oglasna pl</w:t>
      </w:r>
      <w:r w:rsidR="00563793">
        <w:t xml:space="preserve">oča Trgovačkog suda u Zagrebu </w:t>
      </w:r>
      <w:r w:rsidR="001723FC">
        <w:t>8</w:t>
      </w:r>
      <w:r w:rsidR="00A7373B">
        <w:t xml:space="preserve">. </w:t>
      </w:r>
      <w:r w:rsidR="001723FC">
        <w:t>siječnja</w:t>
      </w:r>
      <w:r w:rsidR="00563793">
        <w:t xml:space="preserve"> 201</w:t>
      </w:r>
      <w:r w:rsidR="003B54F4">
        <w:t>8</w:t>
      </w:r>
      <w:r>
        <w:t>.</w:t>
      </w:r>
      <w:r w:rsidRPr="003A7D16">
        <w:t xml:space="preserve"> Vjerovnici nisu predujmili iznos od </w:t>
      </w:r>
      <w:r w:rsidR="00A7577D">
        <w:rPr>
          <w:lang w:val="pt-BR"/>
        </w:rPr>
        <w:t>20</w:t>
      </w:r>
      <w:r w:rsidR="00A7373B">
        <w:rPr>
          <w:lang w:val="pt-BR"/>
        </w:rPr>
        <w:t>.000,00 kn</w:t>
      </w:r>
      <w:r w:rsidRPr="004971B3">
        <w:t xml:space="preserve">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</w:t>
      </w:r>
      <w:r w:rsidR="00563793">
        <w:t xml:space="preserve"> i prezaduženost</w:t>
      </w:r>
      <w:r w:rsidRPr="00A93839">
        <w:t>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B70B6" w:rsidP="009B70B6" w:rsidR="009B70B6">
      <w:pPr>
        <w:ind w:firstLine="708"/>
        <w:jc w:val="both"/>
        <w:rPr>
          <w:color w:val="FF0000"/>
        </w:rPr>
      </w:pPr>
      <w:r w:rsidRPr="003A7D16">
        <w:t xml:space="preserve">Imajući u vidu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katastra</w:t>
      </w:r>
      <w:r w:rsidR="001723FC">
        <w:t>,</w:t>
      </w:r>
      <w:r>
        <w:t xml:space="preserve"> podatak od </w:t>
      </w:r>
      <w:r w:rsidR="00295F98">
        <w:t>Ministarstva financija-Porezne uprave, Područni ured Zagreb</w:t>
      </w:r>
      <w:r w:rsidR="001723FC">
        <w:t xml:space="preserve"> te podatak Ministarstva financija, Porezna uprava, Područni ured Zagrebačka županija, Ispostava Velika Gorica</w:t>
      </w:r>
      <w:r>
        <w:t xml:space="preserve">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9B70B6" w:rsidP="009B70B6" w:rsidR="009B70B6" w:rsidRPr="006A7E02">
      <w:pPr>
        <w:ind w:firstLine="720"/>
        <w:jc w:val="both"/>
      </w:pPr>
      <w:r w:rsidRPr="006A7E02">
        <w:lastRenderedPageBreak/>
        <w:t>Temeljem članka 84. stavak 1. SZ-a stečajni je upravitelj izab</w:t>
      </w:r>
      <w:r>
        <w:t>ran metodom slučajnog odabira s</w:t>
      </w:r>
      <w:r w:rsidRPr="006A7E02">
        <w:t xml:space="preserve"> liste A stečajnih upravitelja (toč.II. rješenja).</w:t>
      </w:r>
    </w:p>
    <w:p w:rsidRDefault="00C12410" w:rsidP="00C12410" w:rsidR="00C12410" w:rsidRPr="003A7D16"/>
    <w:p w:rsidRDefault="00363447" w:rsidP="00363447" w:rsidR="00C12410" w:rsidRPr="00036B24">
      <w:pPr>
        <w:jc w:val="center"/>
      </w:pPr>
      <w:r w:rsidRPr="00372077">
        <w:t xml:space="preserve">U </w:t>
      </w:r>
      <w:r w:rsidR="00C12410" w:rsidRPr="002D2076">
        <w:t>Zagreb</w:t>
      </w:r>
      <w:r w:rsidR="00CA4E71" w:rsidRPr="002D2076">
        <w:t xml:space="preserve">u </w:t>
      </w:r>
      <w:r w:rsidR="00036B24" w:rsidRPr="00036B24">
        <w:t>13</w:t>
      </w:r>
      <w:r w:rsidR="00261A45" w:rsidRPr="00036B24">
        <w:t xml:space="preserve">. </w:t>
      </w:r>
      <w:r w:rsidR="003B54F4" w:rsidRPr="00036B24">
        <w:t>lipnja</w:t>
      </w:r>
      <w:r w:rsidR="00474B93" w:rsidRPr="00036B24">
        <w:t xml:space="preserve"> </w:t>
      </w:r>
      <w:r w:rsidR="00563793" w:rsidRPr="00036B24">
        <w:t>201</w:t>
      </w:r>
      <w:r w:rsidR="009B70B6" w:rsidRPr="00036B24">
        <w:t>8</w:t>
      </w:r>
      <w:r w:rsidR="00C12410" w:rsidRPr="00036B24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FB53A9">
        <w:t>, v.r.</w:t>
      </w:r>
    </w:p>
    <w:p w:rsidRDefault="00E17EF8" w:rsidP="0079072C" w:rsidR="00E17EF8"/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C12410" w:rsidR="005F2805"/>
    <w:p w:rsidRDefault="00636A1C" w:rsidP="00C12410" w:rsidR="00636A1C"/>
    <w:p w:rsidRDefault="00FB53A9" w:rsidP="007B64C7" w:rsidR="00FB53A9">
      <w:pPr>
        <w:ind w:firstLine="708" w:left="3540"/>
        <w:jc w:val="right"/>
      </w:pPr>
      <w:r>
        <w:t>Za točnost otpravka-ovlašteni službenik:</w:t>
      </w:r>
    </w:p>
    <w:p w:rsidRDefault="00FB53A9" w:rsidP="007B64C7" w:rsidR="00FB53A9">
      <w:pPr>
        <w:ind w:firstLine="708" w:left="3540"/>
        <w:jc w:val="right"/>
      </w:pPr>
      <w:r>
        <w:t xml:space="preserve">                                       Valentina Gabud</w:t>
      </w:r>
    </w:p>
    <w:p w:rsidRDefault="00C12410" w:rsidP="00B6336F" w:rsidR="00C12410" w:rsidRPr="003A7D16">
      <w:pPr>
        <w:ind w:left="360"/>
      </w:pPr>
    </w:p>
    <w:sectPr w:rsidSect="00E17EF8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3A9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1723FC">
          <w:t>4088</w:t>
        </w:r>
        <w:r w:rsidR="006D571B">
          <w:t>/16-</w:t>
        </w:r>
        <w:r w:rsidR="001723FC">
          <w:t>17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36B24"/>
    <w:rsid w:val="000638FA"/>
    <w:rsid w:val="000B68F6"/>
    <w:rsid w:val="00144607"/>
    <w:rsid w:val="00153F9F"/>
    <w:rsid w:val="001723FC"/>
    <w:rsid w:val="001D0B43"/>
    <w:rsid w:val="001D472A"/>
    <w:rsid w:val="002138ED"/>
    <w:rsid w:val="0023149C"/>
    <w:rsid w:val="00261A45"/>
    <w:rsid w:val="00295F98"/>
    <w:rsid w:val="002B4737"/>
    <w:rsid w:val="002C25CA"/>
    <w:rsid w:val="002D2076"/>
    <w:rsid w:val="002D5660"/>
    <w:rsid w:val="002E0229"/>
    <w:rsid w:val="002F1425"/>
    <w:rsid w:val="002F255E"/>
    <w:rsid w:val="00347CA4"/>
    <w:rsid w:val="00350F72"/>
    <w:rsid w:val="00363447"/>
    <w:rsid w:val="00372077"/>
    <w:rsid w:val="0038259F"/>
    <w:rsid w:val="00392E4D"/>
    <w:rsid w:val="003A7D16"/>
    <w:rsid w:val="003B54F4"/>
    <w:rsid w:val="004038F5"/>
    <w:rsid w:val="00410190"/>
    <w:rsid w:val="00414A89"/>
    <w:rsid w:val="00457929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F2805"/>
    <w:rsid w:val="00603A21"/>
    <w:rsid w:val="00636A1C"/>
    <w:rsid w:val="00691590"/>
    <w:rsid w:val="00693D34"/>
    <w:rsid w:val="006D3825"/>
    <w:rsid w:val="006D571B"/>
    <w:rsid w:val="006F05DF"/>
    <w:rsid w:val="0070027B"/>
    <w:rsid w:val="007020DF"/>
    <w:rsid w:val="007859F3"/>
    <w:rsid w:val="0079072C"/>
    <w:rsid w:val="007A570C"/>
    <w:rsid w:val="007E349A"/>
    <w:rsid w:val="00830ADC"/>
    <w:rsid w:val="008A1D07"/>
    <w:rsid w:val="008E59F9"/>
    <w:rsid w:val="008F6699"/>
    <w:rsid w:val="008F76E8"/>
    <w:rsid w:val="0093392E"/>
    <w:rsid w:val="00975210"/>
    <w:rsid w:val="009B52EA"/>
    <w:rsid w:val="009B70B6"/>
    <w:rsid w:val="009B7AB6"/>
    <w:rsid w:val="009C4BB2"/>
    <w:rsid w:val="009C6B90"/>
    <w:rsid w:val="009E4E4C"/>
    <w:rsid w:val="00A10181"/>
    <w:rsid w:val="00A7373B"/>
    <w:rsid w:val="00A7577D"/>
    <w:rsid w:val="00AD1CFD"/>
    <w:rsid w:val="00AE30AB"/>
    <w:rsid w:val="00B42CB3"/>
    <w:rsid w:val="00B6336F"/>
    <w:rsid w:val="00B7486C"/>
    <w:rsid w:val="00B8024A"/>
    <w:rsid w:val="00B962BE"/>
    <w:rsid w:val="00BB10F5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D85510"/>
    <w:rsid w:val="00D85CC6"/>
    <w:rsid w:val="00DC268C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B53A9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53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3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3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3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3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53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3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3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3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3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4088</izvorni_sadrzaj>
    <derivirana_varijabla naziv="DomainObject.Predmet.Broj_1">4088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St-4088/2016</izvorni_sadrzaj>
    <derivirana_varijabla naziv="DomainObject.Predmet.OznakaBroj_1">St-4088/2016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PASTUH j.d.o.o. za usluge zastupanog po punomoćniku Mirela Miklin</izvorni_sadrzaj>
    <derivirana_varijabla naziv="DomainObject.Predmet.ProtustrankaFormated_1">  PASTUH j.d.o.o. za usluge zastupanog po punomoćniku Mirela Miklin</derivirana_varijabla>
  </DomainObject.Predmet.ProtustrankaFormated>
  <DomainObject.Predmet.ProtustrankaFormatedOIB>
    <izvorni_sadrzaj>  PASTUH j.d.o.o. za usluge, OIB 99541147031 zastupanog po punomoćniku Mirela Miklin</izvorni_sadrzaj>
    <derivirana_varijabla naziv="DomainObject.Predmet.ProtustrankaFormatedOIB_1">  PASTUH j.d.o.o. za usluge, OIB 99541147031 zastupanog po punomoćniku Mirela Miklin</derivirana_varijabla>
  </DomainObject.Predmet.ProtustrankaFormatedOIB>
  <DomainObject.Predmet.ProtustrankaFormatedWithAdress>
    <izvorni_sadrzaj> PASTUH j.d.o.o. za usluge, Jagodno 99, 10410 Velika Gorica zastupanog po punomoćniku Mirela Miklin</izvorni_sadrzaj>
    <derivirana_varijabla naziv="DomainObject.Predmet.ProtustrankaFormatedWithAdress_1"> PASTUH j.d.o.o. za usluge, Jagodno 99, 10410 Velika Gorica zastupanog po punomoćniku Mirela Miklin</derivirana_varijabla>
  </DomainObject.Predmet.ProtustrankaFormatedWithAdress>
  <DomainObject.Predmet.ProtustrankaFormatedWithAdressOIB>
    <izvorni_sadrzaj> PASTUH j.d.o.o. za usluge, OIB 99541147031, Jagodno 99, 10410 Velika Gorica zastupanog po punomoćniku Mirela Miklin</izvorni_sadrzaj>
    <derivirana_varijabla naziv="DomainObject.Predmet.ProtustrankaFormatedWithAdressOIB_1"> PASTUH j.d.o.o. za usluge, OIB 99541147031, Jagodno 99, 10410 Velika Gorica zastupanog po punomoćniku Mirela Miklin</derivirana_varijabla>
  </DomainObject.Predmet.ProtustrankaFormatedWithAdressOIB>
  <DomainObject.Predmet.ProtustrankaWithAdress>
    <izvorni_sadrzaj>PASTUH j.d.o.o. za usluge Jagodno 99, 10410 Velika Gorica</izvorni_sadrzaj>
    <derivirana_varijabla naziv="DomainObject.Predmet.ProtustrankaWithAdress_1">PASTUH j.d.o.o. za usluge Jagodno 99, 10410 Velika Gorica</derivirana_varijabla>
  </DomainObject.Predmet.ProtustrankaWithAdress>
  <DomainObject.Predmet.ProtustrankaWithAdressOIB>
    <izvorni_sadrzaj>PASTUH j.d.o.o. za usluge, OIB 99541147031, Jagodno 99, 10410 Velika Gorica</izvorni_sadrzaj>
    <derivirana_varijabla naziv="DomainObject.Predmet.ProtustrankaWithAdressOIB_1">PASTUH j.d.o.o. za usluge, OIB 99541147031, Jagodno 99, 10410 Velika Gorica</derivirana_varijabla>
  </DomainObject.Predmet.ProtustrankaWithAdressOIB>
  <DomainObject.Predmet.ProtustrankaNazivFormated>
    <izvorni_sadrzaj>PASTUH j.d.o.o. za usluge</izvorni_sadrzaj>
    <derivirana_varijabla naziv="DomainObject.Predmet.ProtustrankaNazivFormated_1">PASTUH j.d.o.o. za usluge</derivirana_varijabla>
  </DomainObject.Predmet.ProtustrankaNazivFormated>
  <DomainObject.Predmet.ProtustrankaNazivFormatedOIB>
    <izvorni_sadrzaj>PASTUH j.d.o.o. za usluge, OIB 99541147031</izvorni_sadrzaj>
    <derivirana_varijabla naziv="DomainObject.Predmet.ProtustrankaNazivFormatedOIB_1">PASTUH j.d.o.o. za usluge, OIB 99541147031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Mirela Miklin; VJEROVNICI</izvorni_sadrzaj>
    <derivirana_varijabla naziv="DomainObject.Predmet.StrankaFormated_1">  FINA Regionalni centar Zagreb; Mirela Miklin; VJEROVNICI</derivirana_varijabla>
  </DomainObject.Predmet.StrankaFormated>
  <DomainObject.Predmet.StrankaFormatedOIB>
    <izvorni_sadrzaj>  FINA Regionalni centar Zagreb, OIB 85821130368; Mirela Miklin, OIB 75741165698; VJEROVNICI</izvorni_sadrzaj>
    <derivirana_varijabla naziv="DomainObject.Predmet.StrankaFormatedOIB_1">  FINA Regionalni centar Zagreb, OIB 85821130368; Mirela Miklin, OIB 75741165698; VJEROVNICI</derivirana_varijabla>
  </DomainObject.Predmet.StrankaFormatedOIB>
  <DomainObject.Predmet.StrankaFormatedWithAdress>
    <izvorni_sadrzaj> FINA Regionalni centar Zagreb, Trg svibanjskih žrtava 1995. br. 1, 10000 Zagreb; Mirela Miklin, Ščitarjevska 25, 10410 Novo Čiče; VJEROVNICI</izvorni_sadrzaj>
    <derivirana_varijabla naziv="DomainObject.Predmet.StrankaFormatedWithAdress_1"> FINA Regionalni centar Zagreb, Trg svibanjskih žrtava 1995. br. 1, 10000 Zagreb; Mirela Miklin, Ščitarjevska 25, 10410 Novo Čiče; VJEROVNICI</derivirana_varijabla>
  </DomainObject.Predmet.StrankaFormatedWithAdress>
  <DomainObject.Predmet.StrankaFormatedWithAdressOIB>
    <izvorni_sadrzaj> FINA Regionalni centar Zagreb, OIB 85821130368, Trg svibanjskih žrtava 1995. br. 1, 10000 Zagreb; Mirela Miklin, OIB 75741165698, Ščitarjevska 25, 10410 Novo Čiče; VJEROVNICI</izvorni_sadrzaj>
    <derivirana_varijabla naziv="DomainObject.Predmet.StrankaFormatedWithAdressOIB_1"> FINA Regionalni centar Zagreb, OIB 85821130368, Trg svibanjskih žrtava 1995. br. 1, 10000 Zagreb; Mirela Miklin, OIB 75741165698, Ščitarjevska 25, 10410 Novo Čiče; VJEROVNICI</derivirana_varijabla>
  </DomainObject.Predmet.StrankaFormatedWithAdressOIB>
  <DomainObject.Predmet.StrankaWithAdress>
    <izvorni_sadrzaj>FINA Regionalni centar Zagreb Trg svibanjskih žrtava 1995. br. 1,10000 Zagreb,Mirela Miklin Ščitarjevska 25,10410 Novo Čiče,VJEROVNICI </izvorni_sadrzaj>
    <derivirana_varijabla naziv="DomainObject.Predmet.StrankaWithAdress_1">FINA Regionalni centar Zagreb Trg svibanjskih žrtava 1995. br. 1,10000 Zagreb,Mirela Miklin Ščitarjevska 25,10410 Novo Čiče,VJEROVNICI </derivirana_varijabla>
  </DomainObject.Predmet.StrankaWithAdress>
  <DomainObject.Predmet.StrankaWithAdressOIB>
    <izvorni_sadrzaj>FINA Regionalni centar Zagreb, OIB 85821130368, Trg svibanjskih žrtava 1995. br. 1,10000 Zagreb,Mirela Miklin, OIB 75741165698, Ščitarjevska 25,10410 Novo Čiče,VJEROVNICI</izvorni_sadrzaj>
    <derivirana_varijabla naziv="DomainObject.Predmet.StrankaWithAdressOIB_1">FINA Regionalni centar Zagreb, OIB 85821130368, Trg svibanjskih žrtava 1995. br. 1,10000 Zagreb,Mirela Miklin, OIB 75741165698, Ščitarjevska 25,10410 Novo Čiče,VJEROVNICI</derivirana_varijabla>
  </DomainObject.Predmet.StrankaWithAdressOIB>
  <DomainObject.Predmet.StrankaNazivFormated>
    <izvorni_sadrzaj>FINA Regionalni centar Zagreb,Mirela Miklin,VJEROVNICI</izvorni_sadrzaj>
    <derivirana_varijabla naziv="DomainObject.Predmet.StrankaNazivFormated_1">FINA Regionalni centar Zagreb,Mirela Miklin,VJEROVNICI</derivirana_varijabla>
  </DomainObject.Predmet.StrankaNazivFormated>
  <DomainObject.Predmet.StrankaNazivFormatedOIB>
    <izvorni_sadrzaj>FINA Regionalni centar Zagreb, OIB 85821130368,Mirela Miklin, OIB 75741165698,VJEROVNICI</izvorni_sadrzaj>
    <derivirana_varijabla naziv="DomainObject.Predmet.StrankaNazivFormatedOIB_1">FINA Regionalni centar Zagreb, OIB 85821130368,Mirela Miklin, OIB 75741165698,VJEROVNICI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Mirela Miklin</item>
      <item>VJEROVNICI</item>
    </izvorni_sadrzaj>
    <derivirana_varijabla naziv="DomainObject.Predmet.StrankaListFormated_1">
      <item>FINA Regionalni centar Zagreb</item>
      <item>Mirela Miklin</item>
      <item>VJEROVNICI</item>
    </derivirana_varijabla>
  </DomainObject.Predmet.StrankaListFormated>
  <DomainObject.Predmet.StrankaListFormatedOIB>
    <izvorni_sadrzaj>
      <item>FINA Regionalni centar Zagreb, OIB 85821130368</item>
      <item>Mirela Miklin, OIB 75741165698</item>
      <item>VJEROVNICI</item>
    </izvorni_sadrzaj>
    <derivirana_varijabla naziv="DomainObject.Predmet.StrankaListFormatedOIB_1">
      <item>FINA Regionalni centar Zagreb, OIB 85821130368</item>
      <item>Mirela Miklin, OIB 75741165698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Mirela Miklin, Ščitarjevska 25, 10410 Novo Čiče</item>
      <item>VJEROVNICI</item>
    </izvorni_sadrzaj>
    <derivirana_varijabla naziv="DomainObject.Predmet.StrankaListFormatedWithAdress_1">
      <item>FINA Regionalni centar Zagreb, Trg svibanjskih žrtava 1995. br. 1, 10000 Zagreb</item>
      <item>Mirela Miklin, Ščitarjevska 25, 10410 Novo Čiče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Mirela Miklin, OIB 75741165698, Ščitarjevska 25, 10410 Novo Čiče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Mirela Miklin, OIB 75741165698, Ščitarjevska 25, 10410 Novo Čiče</item>
      <item>VJEROVNICI</item>
    </derivirana_varijabla>
  </DomainObject.Predmet.StrankaListFormatedWithAdressOIB>
  <DomainObject.Predmet.StrankaListNazivFormated>
    <izvorni_sadrzaj>
      <item>FINA Regionalni centar Zagreb</item>
      <item>Mirela Miklin</item>
      <item>VJEROVNICI</item>
    </izvorni_sadrzaj>
    <derivirana_varijabla naziv="DomainObject.Predmet.StrankaListNazivFormated_1">
      <item>FINA Regionalni centar Zagreb</item>
      <item>Mirela Miklin</item>
      <item>VJEROVNICI</item>
    </derivirana_varijabla>
  </DomainObject.Predmet.StrankaListNazivFormated>
  <DomainObject.Predmet.StrankaListNazivFormatedOIB>
    <izvorni_sadrzaj>
      <item>FINA Regionalni centar Zagreb, OIB 85821130368</item>
      <item>Mirela Miklin, OIB 75741165698</item>
      <item>VJEROVNICI</item>
    </izvorni_sadrzaj>
    <derivirana_varijabla naziv="DomainObject.Predmet.StrankaListNazivFormatedOIB_1">
      <item>FINA Regionalni centar Zagreb, OIB 85821130368</item>
      <item>Mirela Miklin, OIB 75741165698</item>
      <item>VJEROVNICI</item>
    </derivirana_varijabla>
  </DomainObject.Predmet.StrankaListNazivFormatedOIB>
  <DomainObject.Predmet.ProtuStrankaListFormated>
    <izvorni_sadrzaj>
      <item>PASTUH j.d.o.o. za usluge zastupanog po punomoćniku Mirela Miklin</item>
    </izvorni_sadrzaj>
    <derivirana_varijabla naziv="DomainObject.Predmet.ProtuStrankaListFormated_1">
      <item>PASTUH j.d.o.o. za usluge zastupanog po punomoćniku Mirela Miklin</item>
    </derivirana_varijabla>
  </DomainObject.Predmet.ProtuStrankaListFormated>
  <DomainObject.Predmet.ProtuStrankaListFormatedOIB>
    <izvorni_sadrzaj>
      <item>PASTUH j.d.o.o. za usluge, OIB 99541147031 zastupanog po punomoćniku Mirela Miklin</item>
    </izvorni_sadrzaj>
    <derivirana_varijabla naziv="DomainObject.Predmet.ProtuStrankaListFormatedOIB_1">
      <item>PASTUH j.d.o.o. za usluge, OIB 99541147031 zastupanog po punomoćniku Mirela Miklin</item>
    </derivirana_varijabla>
  </DomainObject.Predmet.ProtuStrankaListFormatedOIB>
  <DomainObject.Predmet.ProtuStrankaListFormatedWithAdress>
    <izvorni_sadrzaj>
      <item>PASTUH j.d.o.o. za usluge, Jagodno 99, 10410 Velika Gorica zastupanog po punomoćniku Mirela Miklin</item>
    </izvorni_sadrzaj>
    <derivirana_varijabla naziv="DomainObject.Predmet.ProtuStrankaListFormatedWithAdress_1">
      <item>PASTUH j.d.o.o. za usluge, Jagodno 99, 10410 Velika Gorica zastupanog po punomoćniku Mirela Miklin</item>
    </derivirana_varijabla>
  </DomainObject.Predmet.ProtuStrankaListFormatedWithAdress>
  <DomainObject.Predmet.ProtuStrankaListFormatedWithAdressOIB>
    <izvorni_sadrzaj>
      <item>PASTUH j.d.o.o. za usluge, OIB 99541147031, Jagodno 99, 10410 Velika Gorica zastupanog po punomoćniku Mirela Miklin</item>
    </izvorni_sadrzaj>
    <derivirana_varijabla naziv="DomainObject.Predmet.ProtuStrankaListFormatedWithAdressOIB_1">
      <item>PASTUH j.d.o.o. za usluge, OIB 99541147031, Jagodno 99, 10410 Velika Gorica zastupanog po punomoćniku Mirela Miklin</item>
    </derivirana_varijabla>
  </DomainObject.Predmet.ProtuStrankaListFormatedWithAdressOIB>
  <DomainObject.Predmet.ProtuStrankaListNazivFormated>
    <izvorni_sadrzaj>
      <item>PASTUH j.d.o.o. za usluge</item>
    </izvorni_sadrzaj>
    <derivirana_varijabla naziv="DomainObject.Predmet.ProtuStrankaListNazivFormated_1">
      <item>PASTUH j.d.o.o. za usluge</item>
    </derivirana_varijabla>
  </DomainObject.Predmet.ProtuStrankaListNazivFormated>
  <DomainObject.Predmet.ProtuStrankaListNazivFormatedOIB>
    <izvorni_sadrzaj>
      <item>PASTUH j.d.o.o. za usluge, OIB 99541147031</item>
    </izvorni_sadrzaj>
    <derivirana_varijabla naziv="DomainObject.Predmet.ProtuStrankaListNazivFormatedOIB_1">
      <item>PASTUH j.d.o.o. za usluge, OIB 99541147031</item>
    </derivirana_varijabla>
  </DomainObject.Predmet.ProtuStrankaListNazivFormatedOIB>
  <DomainObject.Predmet.OstaliListFormated>
    <izvorni_sadrzaj>
      <item>Mirela Miklin punomoćnik sudionika u postupku PASTUH j.d.o.o. za usluge</item>
    </izvorni_sadrzaj>
    <derivirana_varijabla naziv="DomainObject.Predmet.OstaliListFormated_1">
      <item>Mirela Miklin punomoćnik sudionika u postupku PASTUH j.d.o.o. za usluge</item>
    </derivirana_varijabla>
  </DomainObject.Predmet.OstaliListFormated>
  <DomainObject.Predmet.OstaliListFormatedOIB>
    <izvorni_sadrzaj>
      <item>Mirela Miklin, OIB 75741165698 punomoćnik sudionika u postupku PASTUH j.d.o.o. za usluge</item>
    </izvorni_sadrzaj>
    <derivirana_varijabla naziv="DomainObject.Predmet.OstaliListFormatedOIB_1">
      <item>Mirela Miklin, OIB 75741165698 punomoćnik sudionika u postupku PASTUH j.d.o.o. za usluge</item>
    </derivirana_varijabla>
  </DomainObject.Predmet.OstaliListFormatedOIB>
  <DomainObject.Predmet.OstaliListFormatedWithAdress>
    <izvorni_sadrzaj>
      <item>Mirela Miklin, Ščitarjevska 25, 10410 Novo Čiče punomoćnik sudionika u postupku PASTUH j.d.o.o. za usluge</item>
    </izvorni_sadrzaj>
    <derivirana_varijabla naziv="DomainObject.Predmet.OstaliListFormatedWithAdress_1">
      <item>Mirela Miklin, Ščitarjevska 25, 10410 Novo Čiče punomoćnik sudionika u postupku PASTUH j.d.o.o. za usluge</item>
    </derivirana_varijabla>
  </DomainObject.Predmet.OstaliListFormatedWithAdress>
  <DomainObject.Predmet.OstaliListFormatedWithAdressOIB>
    <izvorni_sadrzaj>
      <item>Mirela Miklin, OIB 75741165698, Ščitarjevska 25, 10410 Novo Čiče punomoćnik sudionika u postupku PASTUH j.d.o.o. za usluge</item>
    </izvorni_sadrzaj>
    <derivirana_varijabla naziv="DomainObject.Predmet.OstaliListFormatedWithAdressOIB_1">
      <item>Mirela Miklin, OIB 75741165698, Ščitarjevska 25, 10410 Novo Čiče punomoćnik sudionika u postupku PASTUH j.d.o.o. za usluge</item>
    </derivirana_varijabla>
  </DomainObject.Predmet.OstaliListFormatedWithAdressOIB>
  <DomainObject.Predmet.OstaliListNazivFormated>
    <izvorni_sadrzaj>
      <item>Mirela Miklin</item>
    </izvorni_sadrzaj>
    <derivirana_varijabla naziv="DomainObject.Predmet.OstaliListNazivFormated_1">
      <item>Mirela Miklin</item>
    </derivirana_varijabla>
  </DomainObject.Predmet.OstaliListNazivFormated>
  <DomainObject.Predmet.OstaliListNazivFormatedOIB>
    <izvorni_sadrzaj>
      <item>Mirela Miklin, OIB 75741165698</item>
    </izvorni_sadrzaj>
    <derivirana_varijabla naziv="DomainObject.Predmet.OstaliListNazivFormatedOIB_1">
      <item>Mirela Miklin, OIB 75741165698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PASTUH j.d.o.o. za usluge</izvorni_sadrzaj>
    <derivirana_varijabla naziv="DomainObject.Predmet.ProtustrankaIDrugi_1">PASTUH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PASTUH j.d.o.o. za usluge, OIB 99541147031, Jagodno 99, 10410 Velika Gorica</izvorni_sadrzaj>
    <derivirana_varijabla naziv="DomainObject.Predmet.ProtustrankaIDrugiAdressOIB_1">PASTUH j.d.o.o. za usluge, OIB 99541147031, Jagodno 99,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PASTUH j.d.o.o. za usluge</item>
      <item>Mirela Miklin</item>
      <item>Mirela Miklin</item>
      <item>VJEROVNICI</item>
    </izvorni_sadrzaj>
    <derivirana_varijabla naziv="DomainObject.Predmet.SudioniciListNaziv_1">
      <item>FINA Regionalni centar Zagreb</item>
      <item>PASTUH j.d.o.o. za usluge</item>
      <item>Mirela Miklin</item>
      <item>Mirela Miklin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PASTUH j.d.o.o. za usluge, OIB 99541147031, Jagodno 99,10410 Velika Gorica</item>
      <item>Mirela Miklin, OIB 75741165698, Ščitarjevska 25,10410 Novo Čiče</item>
      <item>Mirela Miklin, OIB 75741165698, Ščitarjevska 25,10410 Novo Čiče</item>
      <item>VJEROVNICI</item>
    </izvorni_sadrzaj>
    <derivirana_varijabla naziv="DomainObject.Predmet.SudioniciListAdressOIB_1">
      <item>FINA Regionalni centar Zagreb, OIB 85821130368, Trg svibanjskih žrtava 1995. br. 1,10000 Zagreb</item>
      <item>PASTUH j.d.o.o. za usluge, OIB 99541147031, Jagodno 99,10410 Velika Gorica</item>
      <item>Mirela Miklin, OIB 75741165698, Ščitarjevska 25,10410 Novo Čiče</item>
      <item>Mirela Miklin, OIB 75741165698, Ščitarjevska 25,10410 Novo Čiče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99541147031</item>
      <item>, OIB 75741165698</item>
      <item>, OIB 75741165698</item>
      <item>, OIB null</item>
    </izvorni_sadrzaj>
    <derivirana_varijabla naziv="DomainObject.Predmet.SudioniciListNazivOIB_1">
      <item>, OIB 85821130368</item>
      <item>, OIB 99541147031</item>
      <item>, OIB 75741165698</item>
      <item>, OIB 75741165698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1023</properties:Words>
  <properties:Characters>5751</properties:Characters>
  <properties:Lines>114</properties:Lines>
  <properties:Paragraphs>37</properties:Paragraphs>
  <properties:TotalTime>151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Valentina Gabud</cp:lastModifiedBy>
  <cp:lastPrinted>2018-06-13T13:07:00Z</cp:lastPrinted>
  <dcterms:modified xmlns:xsi="http://www.w3.org/2001/XMLSchema-instance" xsi:type="dcterms:W3CDTF">2018-06-13T13:08:00Z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(8. rješenje otvaranje i zaključenje stečajnog postupka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