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adb4" w14:paraId="026adb4" w:rsidRDefault="00C85FBB" w:rsidP="00C85FBB" w:rsidR="00C85FBB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Poslovni broj: 4 St-560/16-6</w:t>
      </w:r>
    </w:p>
    <w:p w:rsidRDefault="00C85FBB" w:rsidP="00C85FBB" w:rsidR="00C85FB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C85FBB" w:rsidP="00C85FBB" w:rsidR="00C85FBB">
      <w:pPr>
        <w:spacing w:after="0"/>
        <w:rPr>
          <w:rFonts w:cs="Times New Roman"/>
        </w:rPr>
      </w:pPr>
    </w:p>
    <w:p w:rsidRDefault="00C85FBB" w:rsidP="00C85FBB" w:rsidR="00C85FBB">
      <w:pPr>
        <w:spacing w:after="0"/>
        <w:ind w:firstLine="720"/>
        <w:rPr>
          <w:rFonts w:cs="Times New Roman"/>
          <w:b/>
        </w:rPr>
      </w:pPr>
    </w:p>
    <w:p w:rsidRDefault="00C85FBB" w:rsidP="00C85FBB" w:rsidR="00C85FBB">
      <w:pPr>
        <w:spacing w:after="0"/>
        <w:ind w:firstLine="720"/>
        <w:rPr>
          <w:rFonts w:cs="Times New Roman"/>
          <w:b/>
        </w:rPr>
      </w:pPr>
    </w:p>
    <w:p w:rsidRDefault="00C85FBB" w:rsidP="00C85FBB" w:rsidR="00C85FB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C85FBB" w:rsidP="00C85FBB" w:rsidR="00C85FB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85FBB" w:rsidP="00C85FBB" w:rsidR="00C85FB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85FBB" w:rsidP="00C85FBB" w:rsidR="00C85FBB">
      <w:pPr>
        <w:spacing w:after="0"/>
        <w:jc w:val="both"/>
        <w:rPr>
          <w:rFonts w:cs="Times New Roman"/>
          <w:lang w:val="pt-BR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C85FBB" w:rsidP="00C85FBB" w:rsidR="00C85FB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pStyle w:val="Naslov2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C85FBB" w:rsidP="00C85FBB" w:rsidR="00C85FBB">
      <w:pPr>
        <w:spacing w:after="0"/>
        <w:rPr>
          <w:szCs w:val="22"/>
          <w:lang w:eastAsia="hr-HR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</w:t>
      </w:r>
      <w:r>
        <w:t xml:space="preserve"> </w:t>
      </w:r>
      <w:r>
        <w:rPr>
          <w:rFonts w:cs="Times New Roman"/>
        </w:rPr>
        <w:t xml:space="preserve">prijedloga predlagatelja-dužnika Zadruga PLETIONA "u likvidaciji", Dr. Ivana Novaka 36a, Čakovec, OIB: 84353444108, zastupanog po punomoćnici Ireni </w:t>
      </w:r>
      <w:proofErr w:type="spellStart"/>
      <w:r>
        <w:rPr>
          <w:rFonts w:cs="Times New Roman"/>
        </w:rPr>
        <w:t>Plevnjak</w:t>
      </w:r>
      <w:proofErr w:type="spellEnd"/>
      <w:r>
        <w:rPr>
          <w:rFonts w:cs="Times New Roman"/>
        </w:rPr>
        <w:t xml:space="preserve">, odvjetnici iz Čakovca, za otvaranje stečajnoga postupka, dana 20. ožujka 2017. </w:t>
      </w:r>
    </w:p>
    <w:p w:rsidRDefault="00C85FBB" w:rsidP="00C85FBB" w:rsidR="00C85FBB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PLETIONA "u likvidaciji", Dr. Ivana Novaka 36a, Čakovec, OIB: 84353444108,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  <w:b/>
        </w:rPr>
        <w:t>22056016</w:t>
      </w:r>
      <w:r>
        <w:rPr>
          <w:rFonts w:cs="Times New Roman"/>
        </w:rPr>
        <w:t>, iznos od 8.000,00 kn na ime predujmljivanja troškova prethodnog i otvorenog stečajnog postupka.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C85FBB" w:rsidP="00C85FBB" w:rsidR="00C85FBB">
      <w:pPr>
        <w:spacing w:after="0"/>
        <w:ind w:firstLine="708"/>
        <w:jc w:val="both"/>
        <w:rPr>
          <w:rFonts w:cs="Times New Roman"/>
        </w:rPr>
      </w:pPr>
    </w:p>
    <w:p w:rsidRDefault="00C85FBB" w:rsidP="00C85FBB" w:rsidR="00C85FB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ožujka 2017.</w:t>
      </w:r>
    </w:p>
    <w:p w:rsidRDefault="00C85FBB" w:rsidP="00C85FBB" w:rsidR="00C85FBB">
      <w:pPr>
        <w:spacing w:after="0"/>
        <w:jc w:val="center"/>
        <w:rPr>
          <w:rFonts w:cs="Times New Roman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,v.r.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C85FBB" w:rsidP="00C85FBB" w:rsidR="00C85FB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C85FBB" w:rsidP="00C85FBB" w:rsidR="00C85FBB">
      <w:pPr>
        <w:spacing w:after="0"/>
        <w:jc w:val="both"/>
        <w:rPr>
          <w:rFonts w:cs="Times New Roman"/>
        </w:rPr>
      </w:pPr>
    </w:p>
    <w:p w:rsidRDefault="00C85FBB" w:rsidP="00C85FBB" w:rsidR="00C85FB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C85FBB" w:rsidP="00C85FBB" w:rsidR="00CB0EA4" w:rsidRPr="00C85F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  <w:r w:rsidR="00937FF9"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85FBB" w:rsidR="00DA0242">
      <w:headerReference w:type="default" r:id="rId14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5FBB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8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St-560/2016-6</izvorni_sadrzaj>
    <derivirana_varijabla naziv="DomainObject.Oznaka_1">St-560/2016-6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St-192/16- priložen 23.5.2016 iz arhive
St-1129/15</izvorni_sadrzaj>
    <derivirana_varijabla naziv="DomainObject.Predmet.PrimjedbaSuca_1">St-192/16- priložen 23.5.2016 iz arhive
St-1129/15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Zadruga branitelja PLETIONA za proizvodnju čarapa i ostalog tekstila, trgovinu i promet roba i usluga "u likvidaciji"</izvorni_sadrzaj>
    <derivirana_varijabla naziv="DomainObject.Predmet.StrankaFormated_1">  Zadruga branitelja PLETIONA za proizvodnju čarapa i ostalog tekstila, trgovinu i promet roba i usluga "u likvidaciji"</derivirana_varijabla>
  </DomainObject.Predmet.StrankaFormated>
  <DomainObject.Predmet.StrankaFormatedOIB>
    <izvorni_sadrzaj>  Zadruga branitelja PLETIONA za proizvodnju čarapa i ostalog tekstila, trgovinu i promet roba i usluga "u likvidaciji", OIB 84353444108</izvorni_sadrzaj>
    <derivirana_varijabla naziv="DomainObject.Predmet.StrankaFormatedOIB_1">  Zadruga branitelja PLETIONA za proizvodnju čarapa i ostalog tekstila, trgovinu i promet roba i usluga "u likvidaciji", OIB 84353444108</derivirana_varijabla>
  </DomainObject.Predmet.StrankaFormatedOIB>
  <DomainObject.Predmet.StrankaFormatedWithAdress>
    <izvorni_sadrzaj> Zadruga branitelja PLETIONA za proizvodnju čarapa i ostalog tekstila, trgovinu i promet roba i usluga "u likvidaciji", Dr. I. Novaka 36/A, 40000 Čakovec</izvorni_sadrzaj>
    <derivirana_varijabla naziv="DomainObject.Predmet.StrankaFormatedWithAdress_1"> Zadruga branitelja PLETIONA za proizvodnju čarapa i ostalog tekstila, trgovinu i promet roba i usluga "u likvidaciji", Dr. I. Novaka 36/A, 40000 Čakovec</derivirana_varijabla>
  </DomainObject.Predmet.StrankaFormatedWithAdress>
  <DomainObject.Predmet.StrankaFormatedWithAdressOIB>
    <izvorni_sadrzaj> Zadruga branitelja PLETIONA za proizvodnju čarapa i ostalog tekstila, trgovinu i promet roba i usluga "u likvidaciji", OIB 84353444108, Dr. I. Novaka 36/A, 40000 Čakovec</izvorni_sadrzaj>
    <derivirana_varijabla naziv="DomainObject.Predmet.StrankaFormatedWithAdressOIB_1"> Zadruga branitelja PLETIONA za proizvodnju čarapa i ostalog tekstila, trgovinu i promet roba i usluga "u likvidaciji", OIB 84353444108, Dr. I. Novaka 36/A, 40000 Čakovec</derivirana_varijabla>
  </DomainObject.Predmet.StrankaFormatedWithAdressOIB>
  <DomainObject.Predmet.StrankaWithAdress>
    <izvorni_sadrzaj>Zadruga branitelja PLETIONA za proizvodnju čarapa i ostalog tekstila, trgovinu i promet roba i usluga "u likvidaciji" Dr. I. Novaka 36/A,40000 Čakovec</izvorni_sadrzaj>
    <derivirana_varijabla naziv="DomainObject.Predmet.StrankaWithAdress_1">Zadruga branitelja PLETIONA za proizvodnju čarapa i ostalog tekstila, trgovinu i promet roba i usluga "u likvidaciji" Dr. I. Novaka 36/A,40000 Čakovec</derivirana_varijabla>
  </DomainObject.Predmet.StrankaWithAdress>
  <DomainObject.Predmet.StrankaWithAdressOIB>
    <izvorni_sadrzaj>Zadruga branitelja PLETIONA za proizvodnju čarapa i ostalog tekstila, trgovinu i promet roba i usluga "u likvidaciji", OIB 84353444108, Dr. I. Novaka 36/A,40000 Čakovec</izvorni_sadrzaj>
    <derivirana_varijabla naziv="DomainObject.Predmet.StrankaWithAdressOIB_1">Zadruga branitelja PLETIONA za proizvodnju čarapa i ostalog tekstila, trgovinu i promet roba i usluga "u likvidaciji", OIB 84353444108, Dr. I. Novaka 36/A,40000 Čakovec</derivirana_varijabla>
  </DomainObject.Predmet.StrankaWithAdressOIB>
  <DomainObject.Predmet.StrankaNazivFormated>
    <izvorni_sadrzaj>Zadruga branitelja PLETIONA za proizvodnju čarapa i ostalog tekstila, trgovinu i promet roba i usluga "u likvidaciji"</izvorni_sadrzaj>
    <derivirana_varijabla naziv="DomainObject.Predmet.StrankaNazivFormated_1">Zadruga branitelja PLETIONA za proizvodnju čarapa i ostalog tekstila, trgovinu i promet roba i usluga "u likvidaciji"</derivirana_varijabla>
  </DomainObject.Predmet.StrankaNazivFormated>
  <DomainObject.Predmet.StrankaNazivFormatedOIB>
    <izvorni_sadrzaj>Zadruga branitelja PLETIONA za proizvodnju čarapa i ostalog tekstila, trgovinu i promet roba i usluga "u likvidaciji", OIB 84353444108</izvorni_sadrzaj>
    <derivirana_varijabla naziv="DomainObject.Predmet.StrankaNazivFormatedOIB_1">Zadruga branitelja PLETIONA za proizvodnju čarapa i ostalog tekstila, trgovinu i promet roba i usluga "u likvidaciji", OIB 84353444108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Zadruga branitelja PLETIONA za proizvodnju čarapa i ostalog tekstila, trgovinu i promet roba i usluga "u likvidaciji"</item>
    </izvorni_sadrzaj>
    <derivirana_varijabla naziv="DomainObject.Predmet.StrankaListFormated_1">
      <item>Zadruga branitelja PLETIONA za proizvodnju čarapa i ostalog tekstila, trgovinu i promet roba i usluga "u likvidaciji"</item>
    </derivirana_varijabla>
  </DomainObject.Predmet.StrankaListFormated>
  <DomainObject.Predmet.StrankaListFormatedOIB>
    <izvorni_sadrzaj>
      <item>Zadruga branitelja PLETIONA za proizvodnju čarapa i ostalog tekstila, trgovinu i promet roba i usluga "u likvidaciji", OIB 84353444108</item>
    </izvorni_sadrzaj>
    <derivirana_varijabla naziv="DomainObject.Predmet.StrankaListFormatedOIB_1">
      <item>Zadruga branitelja PLETIONA za proizvodnju čarapa i ostalog tekstila, trgovinu i promet roba i usluga "u likvidaciji", OIB 84353444108</item>
    </derivirana_varijabla>
  </DomainObject.Predmet.StrankaListFormatedOIB>
  <DomainObject.Predmet.StrankaListFormatedWithAdress>
    <izvorni_sadrzaj>
      <item>Zadruga branitelja PLETIONA za proizvodnju čarapa i ostalog tekstila, trgovinu i promet roba i usluga "u likvidaciji", Dr. I. Novaka 36/A, 40000 Čakovec</item>
    </izvorni_sadrzaj>
    <derivirana_varijabla naziv="DomainObject.Predmet.StrankaListFormatedWithAdress_1">
      <item>Zadruga branitelja PLETIONA za proizvodnju čarapa i ostalog tekstila, trgovinu i promet roba i usluga "u likvidaciji", Dr. I. Novaka 36/A, 40000 Čakovec</item>
    </derivirana_varijabla>
  </DomainObject.Predmet.StrankaListFormatedWithAdress>
  <DomainObject.Predmet.StrankaListFormatedWithAdressOIB>
    <izvorni_sadrzaj>
      <item>Zadruga branitelja PLETIONA za proizvodnju čarapa i ostalog tekstila, trgovinu i promet roba i usluga "u likvidaciji", OIB 84353444108, Dr. I. Novaka 36/A, 40000 Čakovec</item>
    </izvorni_sadrzaj>
    <derivirana_varijabla naziv="DomainObject.Predmet.StrankaListFormatedWithAdressOIB_1">
      <item>Zadruga branitelja PLETIONA za proizvodnju čarapa i ostalog tekstila, trgovinu i promet roba i usluga "u likvidaciji", OIB 84353444108, Dr. I. Novaka 36/A, 40000 Čakovec</item>
    </derivirana_varijabla>
  </DomainObject.Predmet.StrankaListFormatedWithAdressOIB>
  <DomainObject.Predmet.StrankaListNazivFormated>
    <izvorni_sadrzaj>
      <item>Zadruga branitelja PLETIONA za proizvodnju čarapa i ostalog tekstila, trgovinu i promet roba i usluga "u likvidaciji"</item>
    </izvorni_sadrzaj>
    <derivirana_varijabla naziv="DomainObject.Predmet.StrankaListNazivFormated_1">
      <item>Zadruga branitelja PLETIONA za proizvodnju čarapa i ostalog tekstila, trgovinu i promet roba i usluga "u likvidaciji"</item>
    </derivirana_varijabla>
  </DomainObject.Predmet.StrankaListNazivFormated>
  <DomainObject.Predmet.StrankaListNazivFormatedOIB>
    <izvorni_sadrzaj>
      <item>Zadruga branitelja PLETIONA za proizvodnju čarapa i ostalog tekstila, trgovinu i promet roba i usluga "u likvidaciji", OIB 84353444108</item>
    </izvorni_sadrzaj>
    <derivirana_varijabla naziv="DomainObject.Predmet.StrankaListNazivFormatedOIB_1">
      <item>Zadruga branitelja PLETIONA za proizvodnju čarapa i ostalog tekstila, trgovinu i promet roba i usluga "u likvidaciji", OIB 84353444108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Sudski registar</item>
      <item>Irena Plevnjak</item>
      <item>Vilmoš Šipoš</item>
      <item>ŽDO Varaždin, Građansko upravni odjel</item>
    </izvorni_sadrzaj>
    <derivirana_varijabla naziv="DomainObject.Predmet.OstaliListFormated_1">
      <item>E-oglasna ploča</item>
      <item>Sudski registar</item>
      <item>Irena Plevnjak</item>
      <item>Vilmoš Šipoš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Irena Plevnjak</item>
      <item>Vilmoš Šipoš, OIB 84418102334</item>
      <item>ŽDO Varaždin, Građansko upravni odjel</item>
    </izvorni_sadrzaj>
    <derivirana_varijabla naziv="DomainObject.Predmet.OstaliListFormatedOIB_1">
      <item>E-oglasna ploča</item>
      <item>Sudski registar</item>
      <item>Irena Plevnjak</item>
      <item>Vilmoš Šipoš, OIB 84418102334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Irena Plevnjak, R. Boškovića 28, 40000 Čakovec</item>
      <item>Vilmoš Šipoš, Ivana Plemenitog Zajca 19, 40000 Čakovec</item>
      <item>ŽDO Varaždin, Građansko upravni odjel</item>
    </izvorni_sadrzaj>
    <derivirana_varijabla naziv="DomainObject.Predmet.OstaliListFormatedWithAdress_1">
      <item>E-oglasna ploča</item>
      <item>Sudski registar</item>
      <item>Irena Plevnjak, R. Boškovića 28, 40000 Čakovec</item>
      <item>Vilmoš Šipoš, Ivana Plemenitog Zajca 19, 40000 Čakovec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Irena Plevnjak, R. Boškovića 28, 40000 Čakovec</item>
      <item>Vilmoš Šipoš, OIB 84418102334, Ivana Plemenitog Zajca 19, 40000 Čakovec</item>
      <item>ŽDO Varaždin, Građansko upravni odjel</item>
    </izvorni_sadrzaj>
    <derivirana_varijabla naziv="DomainObject.Predmet.OstaliListFormatedWithAdressOIB_1">
      <item>E-oglasna ploča</item>
      <item>Sudski registar</item>
      <item>Irena Plevnjak, R. Boškovića 28, 40000 Čakovec</item>
      <item>Vilmoš Šipoš, OIB 84418102334, Ivana Plemenitog Zajca 19, 40000 Čakovec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Irena Plevnjak</item>
      <item>Vilmoš Šipoš</item>
      <item>ŽDO Varaždin, Građansko upravni odjel</item>
    </izvorni_sadrzaj>
    <derivirana_varijabla naziv="DomainObject.Predmet.OstaliListNazivFormated_1">
      <item>E-oglasna ploča</item>
      <item>Sudski registar</item>
      <item>Irena Plevnjak</item>
      <item>Vilmoš Šipoš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Irena Plevnjak</item>
      <item>Vilmoš Šipoš, OIB 84418102334</item>
      <item>ŽDO Varaždin, Građansko upravni odjel</item>
    </izvorni_sadrzaj>
    <derivirana_varijabla naziv="DomainObject.Predmet.OstaliListNazivFormatedOIB_1">
      <item>E-oglasna ploča</item>
      <item>Sudski registar</item>
      <item>Irena Plevnjak</item>
      <item>Vilmoš Šipoš, OIB 84418102334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St-560/2016-6</izvorni_sadrzaj>
    <derivirana_varijabla naziv="DomainObject.PoslovniBrojDokumenta_1">St-560/2016-6</derivirana_varijabla>
  </DomainObject.PoslovniBrojDokumenta>
  <DomainObject.Predmet.StrankaIDrugi>
    <izvorni_sadrzaj>Zadruga branitelja PLETIONA za proizvodnju čarapa i ostalog tekstila, trgovinu i promet roba i usluga "u likvidaciji"</izvorni_sadrzaj>
    <derivirana_varijabla naziv="DomainObject.Predmet.StrankaIDrugi_1">Zadruga branitelja PLETIONA za proizvodnju čarapa i ostalog tekstila, trgovinu i promet roba i usluga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Zadruga branitelja PLETIONA za proizvodnju čarapa i ostalog tekstila, trgovinu i promet roba i usluga "u likvidaciji", OIB 84353444108, Dr. I. Novaka 36/A, 40000 Čakovec</izvorni_sadrzaj>
    <derivirana_varijabla naziv="DomainObject.Predmet.StrankaIDrugiAdressOIB_1">Zadruga branitelja PLETIONA za proizvodnju čarapa i ostalog tekstila, trgovinu i promet roba i usluga "u likvidaciji", OIB 84353444108, Dr. I. Novaka 36/A,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Sudski registar</item>
      <item>Irena Plevnjak</item>
      <item>Zadruga branitelja PLETIONA za proizvodnju čarapa i ostalog tekstila, trgovinu i promet roba i usluga "u likvidaciji"</item>
      <item>Vilmoš Šipoš</item>
      <item>ŽDO Varaždin, Građansko upravni odjel</item>
    </izvorni_sadrzaj>
    <derivirana_varijabla naziv="DomainObject.Predmet.SudioniciListNaziv_1">
      <item>E-oglasna ploča</item>
      <item>Sudski registar</item>
      <item>Irena Plevnjak</item>
      <item>Zadruga branitelja PLETIONA za proizvodnju čarapa i ostalog tekstila, trgovinu i promet roba i usluga "u likvidaciji"</item>
      <item>Vilmoš Šipoš</item>
      <item>ŽDO Varaždin, Građansko upravni odjel</item>
    </derivirana_varijabla>
  </DomainObject.Predmet.SudioniciListNaziv>
  <DomainObject.Predmet.SudioniciListAdressOIB>
    <izvorni_sadrzaj>
      <item>E-oglasna ploča</item>
      <item>Sudski registar</item>
      <item>Irena Plevnjak, R. Boškovića 28,40000 Čakovec</item>
      <item>Zadruga branitelja PLETIONA za proizvodnju čarapa i ostalog tekstila, trgovinu i promet roba i usluga "u likvidaciji", OIB 84353444108, Dr. I. Novaka 36/A,40000 Čakovec</item>
      <item>Vilmoš Šipoš, OIB 84418102334, Ivana Plemenitog Zajca 19,40000 Čakovec</item>
      <item>ŽDO Varaždin, Građansko upravni odjel</item>
    </izvorni_sadrzaj>
    <derivirana_varijabla naziv="DomainObject.Predmet.SudioniciListAdressOIB_1">
      <item>E-oglasna ploča</item>
      <item>Sudski registar</item>
      <item>Irena Plevnjak, R. Boškovića 28,40000 Čakovec</item>
      <item>Zadruga branitelja PLETIONA za proizvodnju čarapa i ostalog tekstila, trgovinu i promet roba i usluga "u likvidaciji", OIB 84353444108, Dr. I. Novaka 36/A,40000 Čakovec</item>
      <item>Vilmoš Šipoš, OIB 84418102334, Ivana Plemenitog Zajca 19,40000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EDC20-04AE-4526-90C8-251479E2D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1218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2017-03-20T08:46:00Z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