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0134" w14:paraId="0880134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44519E">
        <w:rPr>
          <w:rFonts w:cs="Arial"/>
        </w:rPr>
        <w:t>524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44519E">
        <w:t xml:space="preserve">GEOMAKS društvo s ograničenom odgovornošću za trgovinu, proizvodnju i usluge, Bjelovar, I. V. Trnskog 22, </w:t>
      </w:r>
      <w:r w:rsidR="0044519E" w:rsidRPr="000664E3">
        <w:t>MB</w:t>
      </w:r>
      <w:r w:rsidR="0044519E">
        <w:t>S: 010068107, OIB: 94352623498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44519E">
        <w:rPr>
          <w:rFonts w:cs="Arial"/>
        </w:rPr>
        <w:t>31</w:t>
      </w:r>
      <w:r w:rsidRPr="00874961">
        <w:rPr>
          <w:rFonts w:cs="Arial"/>
        </w:rPr>
        <w:t xml:space="preserve">. </w:t>
      </w:r>
      <w:r w:rsidR="0044519E">
        <w:rPr>
          <w:rFonts w:cs="Arial"/>
        </w:rPr>
        <w:t>prosinca</w:t>
      </w:r>
      <w:r w:rsidRPr="00874961">
        <w:rPr>
          <w:rFonts w:cs="Arial"/>
        </w:rPr>
        <w:t xml:space="preserve"> 2015., koji je objavljen na mrežnoj stranici e-Oglasna ploča sudova </w:t>
      </w:r>
      <w:r w:rsidR="0044519E">
        <w:rPr>
          <w:rFonts w:cs="Arial"/>
        </w:rPr>
        <w:t>31</w:t>
      </w:r>
      <w:r w:rsidRPr="00874961">
        <w:rPr>
          <w:rFonts w:cs="Arial"/>
        </w:rPr>
        <w:t xml:space="preserve">. </w:t>
      </w:r>
      <w:r w:rsidR="0044519E">
        <w:rPr>
          <w:rFonts w:cs="Arial"/>
        </w:rPr>
        <w:t>prosinca</w:t>
      </w:r>
      <w:r w:rsidRPr="00874961">
        <w:rPr>
          <w:rFonts w:cs="Arial"/>
        </w:rPr>
        <w:t xml:space="preserve">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44519E">
        <w:rPr>
          <w:rFonts w:cs="Arial"/>
        </w:rPr>
        <w:t>29. prosinca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C0" w:rsidR="00681FC0">
      <w:r>
        <w:separator/>
      </w:r>
    </w:p>
  </w:endnote>
  <w:endnote w:id="0" w:type="continuationSeparator">
    <w:p w:rsidRDefault="00681FC0" w:rsidR="0068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C0" w:rsidR="00681FC0">
      <w:r>
        <w:separator/>
      </w:r>
    </w:p>
  </w:footnote>
  <w:footnote w:id="0" w:type="continuationSeparator">
    <w:p w:rsidRDefault="00681FC0" w:rsidR="0068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6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44519E">
      <w:rPr>
        <w:rFonts w:cs="Arial"/>
      </w:rPr>
      <w:t>524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846E7"/>
    <w:rsid w:val="003A0E94"/>
    <w:rsid w:val="003C0783"/>
    <w:rsid w:val="003D1714"/>
    <w:rsid w:val="003F0307"/>
    <w:rsid w:val="00443173"/>
    <w:rsid w:val="00443665"/>
    <w:rsid w:val="0044519E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81FC0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E5EE7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6E7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6E7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6E7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6E7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6E7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6E7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GEOMAKS društvo s ograničenom odgovornošću za trgovinu, proizvodnju i usluge, Bjelovar zastupanog po punomoćniku Dejan Posavac</izvorni_sadrzaj>
    <derivirana_varijabla naziv="DomainObject.Predmet.ProtustrankaFormated_1">  GEOMAKS društvo s ograničenom odgovornošću za trgovinu, proizvodnju i usluge, Bjelovar zastupanog po punomoćniku Dejan Posavac</derivirana_varijabla>
  </DomainObject.Predmet.ProtustrankaFormated>
  <DomainObject.Predmet.ProtustrankaFormatedOIB>
    <izvorni_sadrzaj>  GEOMAKS društvo s ograničenom odgovornošću za trgovinu, proizvodnju i usluge, Bjelovar, OIB 94352623498 zastupanog po punomoćniku Dejan Posavac</izvorni_sadrzaj>
    <derivirana_varijabla naziv="DomainObject.Predmet.ProtustrankaFormatedOIB_1">  GEOMAKS društvo s ograničenom odgovornošću za trgovinu, proizvodnju i usluge, Bjelovar, OIB 94352623498 zastupanog po punomoćniku Dejan Posavac</derivirana_varijabla>
  </DomainObject.Predmet.ProtustrankaFormatedOIB>
  <DomainObject.Predmet.ProtustrankaFormatedWithAdress>
    <izvorni_sadrzaj> GEOMAKS društvo s ograničenom odgovornošću za trgovinu, proizvodnju i usluge, Bjelovar, I. V. Trnskog 22, 43000 Bjelovar zastupanog po punomoćniku Dejan Posavac</izvorni_sadrzaj>
    <derivirana_varijabla naziv="DomainObject.Predmet.ProtustrankaFormatedWithAdress_1"> GEOMAKS društvo s ograničenom odgovornošću za trgovinu, proizvodnju i usluge, Bjelovar, I. V. Trnskog 22, 43000 Bjelovar zastupanog po punomoćniku Dejan Posavac</derivirana_varijabla>
  </DomainObject.Predmet.ProtustrankaFormatedWithAdress>
  <DomainObject.Predmet.ProtustrankaFormatedWithAdressOIB>
    <izvorni_sadrzaj> GEOMAKS društvo s ograničenom odgovornošću za trgovinu, proizvodnju i usluge, Bjelovar, OIB 94352623498, I. V. Trnskog 22, 43000 Bjelovar zastupanog po punomoćniku Dejan Posavac</izvorni_sadrzaj>
    <derivirana_varijabla naziv="DomainObject.Predmet.ProtustrankaFormatedWithAdressOIB_1"> GEOMAKS društvo s ograničenom odgovornošću za trgovinu, proizvodnju i usluge, Bjelovar, OIB 94352623498, I. V. Trnskog 22, 43000 Bjelovar zastupanog po punomoćniku Dejan Posavac</derivirana_varijabla>
  </DomainObject.Predmet.ProtustrankaFormatedWithAdressOIB>
  <DomainObject.Predmet.ProtustrankaWithAdress>
    <izvorni_sadrzaj>GEOMAKS društvo s ograničenom odgovornošću za trgovinu, proizvodnju i usluge, Bjelovar I. V. Trnskog 22, 43000 Bjelovar</izvorni_sadrzaj>
    <derivirana_varijabla naziv="DomainObject.Predmet.ProtustrankaWithAdress_1">GEOMAKS društvo s ograničenom odgovornošću za trgovinu, proizvodnju i usluge, Bjelovar I. V. Trnskog 22, 43000 Bjelovar</derivirana_varijabla>
  </DomainObject.Predmet.ProtustrankaWithAdress>
  <DomainObject.Predmet.ProtustrankaWithAdressOIB>
    <izvorni_sadrzaj>GEOMAKS društvo s ograničenom odgovornošću za trgovinu, proizvodnju i usluge, Bjelovar, OIB 94352623498, I. V. Trnskog 22, 43000 Bjelovar</izvorni_sadrzaj>
    <derivirana_varijabla naziv="DomainObject.Predmet.ProtustrankaWithAdressOIB_1">GEOMAKS društvo s ograničenom odgovornošću za trgovinu, proizvodnju i usluge, Bjelovar, OIB 94352623498, I. V. Trnskog 22, 43000 Bjelovar</derivirana_varijabla>
  </DomainObject.Predmet.ProtustrankaWithAdressOIB>
  <DomainObject.Predmet.ProtustrankaNazivFormated>
    <izvorni_sadrzaj>GEOMAKS društvo s ograničenom odgovornošću za trgovinu, proizvodnju i usluge, Bjelovar</izvorni_sadrzaj>
    <derivirana_varijabla naziv="DomainObject.Predmet.ProtustrankaNazivFormated_1">GEOMAKS društvo s ograničenom odgovornošću za trgovinu, proizvodnju i usluge, Bjelovar</derivirana_varijabla>
  </DomainObject.Predmet.ProtustrankaNazivFormated>
  <DomainObject.Predmet.ProtustrankaNazivFormatedOIB>
    <izvorni_sadrzaj>GEOMAKS društvo s ograničenom odgovornošću za trgovinu, proizvodnju i usluge, Bjelovar, OIB 94352623498</izvorni_sadrzaj>
    <derivirana_varijabla naziv="DomainObject.Predmet.ProtustrankaNazivFormatedOIB_1">GEOMAKS društvo s ograničenom odgovornošću za trgovinu, proizvodnju i usluge, Bjelovar, OIB 94352623498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 Porezna uprava, Područni ured Sjeverna Hrvatska </izvorni_sadrzaj>
    <derivirana_varijabla naziv="DomainObject.Predmet.StrankaWithAdress_1">FINA, RC ZAGREB, Podružnica Bjelovar F. Supila 4,43000 Bjelovar,Republika Hrvatska, Ministarstvo financija, 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 Porezna uprava, Područni ured Sjeverna Hrvatska</izvorni_sadrzaj>
    <derivirana_varijabla naziv="DomainObject.Predmet.StrankaNazivFormated_1">FINA, RC ZAGREB, Podružnica Bjelovar,Republika Hrvatska, Ministarstvo financija, 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 Porezna uprava, Područni ured Sjeverna Hrvatska, OIB 52634238587</izvorni_sadrzaj>
    <derivirana_varijabla naziv="DomainObject.Predmet.StrankaNazivFormatedOIB_1">FINA, RC ZAGREB, Podružnica Bjelovar, OIB 85821130368,Republika Hrvatska, Ministarstvo financija, 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 Porezna uprava, Područni ured Sjeverna Hrvatska</item>
    </izvorni_sadrzaj>
    <derivirana_varijabla naziv="DomainObject.Predmet.StrankaListNazivFormated_1">
      <item>FINA, RC ZAGREB, Podružnica Bjelovar</item>
      <item>Republika Hrvatska, Ministarstvo financija, 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 Porezna uprava, Područni ured Sjeverna Hrvatska, OIB 52634238587</item>
    </derivirana_varijabla>
  </DomainObject.Predmet.StrankaListNazivFormatedOIB>
  <DomainObject.Predmet.ProtuStrankaListFormated>
    <izvorni_sadrzaj>
      <item>GEOMAKS društvo s ograničenom odgovornošću za trgovinu, proizvodnju i usluge, Bjelovar zastupanog po punomoćniku Dejan Posavac</item>
    </izvorni_sadrzaj>
    <derivirana_varijabla naziv="DomainObject.Predmet.ProtuStrankaListFormated_1">
      <item>GEOMAKS društvo s ograničenom odgovornošću za trgovinu, proizvodnju i usluge, Bjelovar zastupanog po punomoćniku Dejan Posavac</item>
    </derivirana_varijabla>
  </DomainObject.Predmet.ProtuStrankaListFormated>
  <DomainObject.Predmet.ProtuStrankaListFormatedOIB>
    <izvorni_sadrzaj>
      <item>GEOMAKS društvo s ograničenom odgovornošću za trgovinu, proizvodnju i usluge, Bjelovar, OIB 94352623498 zastupanog po punomoćniku Dejan Posavac</item>
    </izvorni_sadrzaj>
    <derivirana_varijabla naziv="DomainObject.Predmet.ProtuStrankaListFormatedOIB_1">
      <item>GEOMAKS društvo s ograničenom odgovornošću za trgovinu, proizvodnju i usluge, Bjelovar, OIB 94352623498 zastupanog po punomoćniku Dejan Posavac</item>
    </derivirana_varijabla>
  </DomainObject.Predmet.ProtuStrankaListFormatedOIB>
  <DomainObject.Predmet.ProtuStrankaListFormatedWithAdress>
    <izvorni_sadrzaj>
      <item>GEOMAKS društvo s ograničenom odgovornošću za trgovinu, proizvodnju i usluge, Bjelovar, I. V. Trnskog 22, 43000 Bjelovar zastupanog po punomoćniku Dejan Posavac</item>
    </izvorni_sadrzaj>
    <derivirana_varijabla naziv="DomainObject.Predmet.ProtuStrankaListFormatedWithAdress_1">
      <item>GEOMAKS društvo s ograničenom odgovornošću za trgovinu, proizvodnju i usluge, Bjelovar, I. V. Trnskog 22, 43000 Bjelovar zastupanog po punomoćniku Dejan Posavac</item>
    </derivirana_varijabla>
  </DomainObject.Predmet.ProtuStrankaListFormatedWithAdress>
  <DomainObject.Predmet.ProtuStrankaListFormatedWithAdressOIB>
    <izvorni_sadrzaj>
      <item>GEOMAKS društvo s ograničenom odgovornošću za trgovinu, proizvodnju i usluge, Bjelovar, OIB 94352623498, I. V. Trnskog 22, 43000 Bjelovar zastupanog po punomoćniku Dejan Posavac</item>
    </izvorni_sadrzaj>
    <derivirana_varijabla naziv="DomainObject.Predmet.ProtuStrankaListFormatedWithAdressOIB_1">
      <item>GEOMAKS društvo s ograničenom odgovornošću za trgovinu, proizvodnju i usluge, Bjelovar, OIB 94352623498, I. V. Trnskog 22, 43000 Bjelovar zastupanog po punomoćniku Dejan Posavac</item>
    </derivirana_varijabla>
  </DomainObject.Predmet.ProtuStrankaListFormatedWithAdressOIB>
  <DomainObject.Predmet.ProtuStrankaListNazivFormated>
    <izvorni_sadrzaj>
      <item>GEOMAKS društvo s ograničenom odgovornošću za trgovinu, proizvodnju i usluge, Bjelovar</item>
    </izvorni_sadrzaj>
    <derivirana_varijabla naziv="DomainObject.Predmet.ProtuStrankaListNazivFormated_1">
      <item>GEOMAKS društvo s ograničenom odgovornošću za trgovinu, proizvodnju i usluge, Bjelovar</item>
    </derivirana_varijabla>
  </DomainObject.Predmet.ProtuStrankaListNazivFormated>
  <DomainObject.Predmet.ProtuStrankaListNazivFormatedOIB>
    <izvorni_sadrzaj>
      <item>GEOMAKS društvo s ograničenom odgovornošću za trgovinu, proizvodnju i usluge, Bjelovar, OIB 94352623498</item>
    </izvorni_sadrzaj>
    <derivirana_varijabla naziv="DomainObject.Predmet.ProtuStrankaListNazivFormatedOIB_1">
      <item>GEOMAKS društvo s ograničenom odgovornošću za trgovinu, proizvodnju i usluge, Bjelovar, OIB 94352623498</item>
    </derivirana_varijabla>
  </DomainObject.Predmet.ProtuStrankaListNazivFormatedOIB>
  <DomainObject.Predmet.OstaliListFormated>
    <izvorni_sadrzaj>
      <item>Dejan Posavac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_1">
      <item>Dejan Posavac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>
  <DomainObject.Predmet.OstaliListFormatedOIB>
    <izvorni_sadrzaj>
      <item>Dejan Posavac, OIB 56870261914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OIB_1">
      <item>Dejan Posavac, OIB 56870261914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OIB>
  <DomainObject.Predmet.OstaliListFormatedWithAdress>
    <izvorni_sadrzaj>
      <item>Dejan Posavac, Stipe Javora 8, 43000 Bjelovar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WithAdress_1">
      <item>Dejan Posavac, Stipe Javora 8, 43000 Bjelovar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WithAdress>
  <DomainObject.Predmet.OstaliListFormatedWithAdressOIB>
    <izvorni_sadrzaj>
      <item>Dejan Posavac, OIB 56870261914, Stipe Javora 8, 43000 Bjelovar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izvorni_sadrzaj>
    <derivirana_varijabla naziv="DomainObject.Predmet.OstaliListFormatedWithAdressOIB_1">
      <item>Dejan Posavac, OIB 56870261914, Stipe Javora 8, 43000 Bjelovar punomoćnik sudionika u postupku GEOMAKS društvo s ograničenom odgovornošću za trgovinu, proizvodnju i usluge, Bjelovar</item>
      <item>Županijsko državno odvjetništvo u Bjelovaru punomoćnik sudionika u postupku Republika Hrvatska, Ministarstvo financija,  Porezna uprava, Područni ured Sjeverna Hrvatska</item>
    </derivirana_varijabla>
  </DomainObject.Predmet.OstaliListFormatedWithAdressOIB>
  <DomainObject.Predmet.OstaliListNazivFormated>
    <izvorni_sadrzaj>
      <item>Dejan Posavac</item>
      <item>Županijsko državno odvjetništvo u Bjelovaru</item>
    </izvorni_sadrzaj>
    <derivirana_varijabla naziv="DomainObject.Predmet.OstaliListNazivFormated_1">
      <item>Dejan Posavac</item>
      <item>Županijsko državno odvjetništvo u Bjelovaru</item>
    </derivirana_varijabla>
  </DomainObject.Predmet.OstaliListNazivFormated>
  <DomainObject.Predmet.OstaliListNazivFormatedOIB>
    <izvorni_sadrzaj>
      <item>Dejan Posavac, OIB 56870261914</item>
      <item>Županijsko državno odvjetništvo u Bjelovaru</item>
    </izvorni_sadrzaj>
    <derivirana_varijabla naziv="DomainObject.Predmet.OstaliListNazivFormatedOIB_1">
      <item>Dejan Posavac, OIB 56870261914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GEOMAKS društvo s ograničenom odgovornošću za trgovinu, proizvodnju i usluge, Bjelovar</izvorni_sadrzaj>
    <derivirana_varijabla naziv="DomainObject.Predmet.ProtustrankaIDrugi_1">GEOMAKS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GEOMAKS društvo s ograničenom odgovornošću za trgovinu, proizvodnju i usluge, Bjelovar, OIB 94352623498, I. V. Trnskog 22, 43000 Bjelovar</izvorni_sadrzaj>
    <derivirana_varijabla naziv="DomainObject.Predmet.ProtustrankaIDrugiAdressOIB_1">GEOMAKS društvo s ograničenom odgovornošću za trgovinu, proizvodnju i usluge, Bjelovar, OIB 94352623498, I. V. Trnskog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GEOMAKS društvo s ograničenom odgovornošću za trgovinu, proizvodnju i usluge, Bjelovar</item>
      <item>Republika Hrvatska, Ministarstvo financija,  Porezna uprava, Područni ured Sjeverna Hrvatska</item>
      <item>Dejan Posavac</item>
      <item>Županijsko državno odvjetništvo u Bjelovaru</item>
    </izvorni_sadrzaj>
    <derivirana_varijabla naziv="DomainObject.Predmet.SudioniciListNaziv_1">
      <item>FINA, RC ZAGREB, Podružnica Bjelovar</item>
      <item>GEOMAKS društvo s ograničenom odgovornošću za trgovinu, proizvodnju i usluge, Bjelovar</item>
      <item>Republika Hrvatska, Ministarstvo financija,  Porezna uprava, Područni ured Sjeverna Hrvatska</item>
      <item>Dejan Posavac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GEOMAKS društvo s ograničenom odgovornošću za trgovinu, proizvodnju i usluge, Bjelovar, OIB 94352623498, I. V. Trnskog 22,43000 Bjelovar</item>
      <item>Republika Hrvatska, Ministarstvo financija,  Porezna uprava, Područni ured Sjeverna Hrvatska, OIB 52634238587</item>
      <item>Dejan Posavac, OIB 56870261914, Stipe Javora 8,43000 Bjelovar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GEOMAKS društvo s ograničenom odgovornošću za trgovinu, proizvodnju i usluge, Bjelovar, OIB 94352623498, I. V. Trnskog 22,43000 Bjelovar</item>
      <item>Republika Hrvatska, Ministarstvo financija,  Porezna uprava, Područni ured Sjeverna Hrvatska, OIB 52634238587</item>
      <item>Dejan Posavac, OIB 56870261914, Stipe Javora 8,43000 Bjelovar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94352623498</item>
      <item>, OIB 52634238587</item>
      <item>, OIB 56870261914</item>
      <item>, OIB null</item>
    </izvorni_sadrzaj>
    <derivirana_varijabla naziv="DomainObject.Predmet.SudioniciListNazivOIB_1">
      <item>, OIB 85821130368</item>
      <item>, OIB 94352623498</item>
      <item>, OIB 52634238587</item>
      <item>, OIB 56870261914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23E15-80D8-42E8-BC1D-4F9A6ECC8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319</properties:Words>
  <properties:Characters>1696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2016-02-03T11:24:00Z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2016-02-03T11:24:00Z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