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9fdf8b1" w14:paraId="9fdf8b1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6718E7">
        <w:t>Zagreb</w:t>
      </w:r>
      <w:r>
        <w:t>,</w:t>
      </w:r>
      <w:r w:rsidR="00FE668F">
        <w:t xml:space="preserve"> </w:t>
      </w:r>
      <w:r>
        <w:t xml:space="preserve"> </w:t>
      </w:r>
      <w:r w:rsidR="006718E7">
        <w:t>Trg svibanjskih žrtava 1995. 1</w:t>
      </w:r>
      <w:r>
        <w:t xml:space="preserve">, </w:t>
      </w:r>
      <w:r w:rsidR="006718E7">
        <w:t xml:space="preserve"> Zagreb</w:t>
      </w:r>
      <w:r>
        <w:t xml:space="preserve">,  OIB 85821130368 za provedbu skraćenog stečajnog postupka </w:t>
      </w:r>
      <w:r w:rsidR="00350F7B">
        <w:t xml:space="preserve">nad </w:t>
      </w:r>
      <w:r w:rsidR="00F00138">
        <w:t>dužnikom  IVANA ČABRAJA j.d.o.o. za ugostiteljstvo, Sesvete, Ljudevita Posavskog 25/G, MBS: 080991002, OIB: 47823887649</w:t>
      </w:r>
      <w:r w:rsidR="00DB1A9C">
        <w:t xml:space="preserve">, </w:t>
      </w:r>
      <w:r>
        <w:t xml:space="preserve"> temeljem članka 430. Stečajnog zakon</w:t>
      </w:r>
      <w:r w:rsidR="00F00138">
        <w:t>a (NN 71/15, dalje: SZ), dana 5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F00138">
        <w:t>IVANA ČABRAJA j.d.o.o. za ugostiteljstvo, Sesvete, Ljudevita Posavskog 25/G, MBS: 080991002, OIB: 47823887649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F00138">
        <w:t>18.181,37</w:t>
      </w:r>
      <w:r w:rsidR="00350F7B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F00138">
        <w:t xml:space="preserve">Ivana </w:t>
      </w:r>
      <w:proofErr w:type="spellStart"/>
      <w:r w:rsidR="00F00138">
        <w:t>Čabraja</w:t>
      </w:r>
      <w:proofErr w:type="spellEnd"/>
      <w:r w:rsidR="00F00138">
        <w:t>, OIB: 62836497094, Sesvete, Ulica Ljudevita Posavskog 25/G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00138">
        <w:t>523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F00138">
        <w:t>ijeku  5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</w:t>
      </w:r>
      <w:r w:rsidR="00F00138">
        <w:t>al. 25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F00138">
      <w:t>St-523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723AC"/>
    <w:rsid w:val="00194FB5"/>
    <w:rsid w:val="001B67B1"/>
    <w:rsid w:val="001D7DC0"/>
    <w:rsid w:val="001E315F"/>
    <w:rsid w:val="001F3355"/>
    <w:rsid w:val="00274D38"/>
    <w:rsid w:val="00274EC6"/>
    <w:rsid w:val="002D109A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18E7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51F1C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00138"/>
    <w:rsid w:val="00F254BB"/>
    <w:rsid w:val="00F264FF"/>
    <w:rsid w:val="00F4423D"/>
    <w:rsid w:val="00F57A94"/>
    <w:rsid w:val="00F70D8B"/>
    <w:rsid w:val="00FD2E5D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2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3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3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3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3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2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3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3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3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3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St-523/2018</izvorni_sadrzaj>
    <derivirana_varijabla naziv="DomainObject.Predmet.OznakaBroj_1">St-523/2018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IVANA ČABRAJA j.d.o.o. za ugostiteljstvo</izvorni_sadrzaj>
    <derivirana_varijabla naziv="DomainObject.Predmet.ProtustrankaFormated_1">  IVANA ČABRAJA j.d.o.o. za ugostiteljstvo</derivirana_varijabla>
  </DomainObject.Predmet.ProtustrankaFormated>
  <DomainObject.Predmet.ProtustrankaFormatedOIB>
    <izvorni_sadrzaj>  IVANA ČABRAJA j.d.o.o. za ugostiteljstvo, OIB 47823887649</izvorni_sadrzaj>
    <derivirana_varijabla naziv="DomainObject.Predmet.ProtustrankaFormatedOIB_1">  IVANA ČABRAJA j.d.o.o. za ugostiteljstvo, OIB 47823887649</derivirana_varijabla>
  </DomainObject.Predmet.ProtustrankaFormatedOIB>
  <DomainObject.Predmet.ProtustrankaFormatedWithAdress>
    <izvorni_sadrzaj> IVANA ČABRAJA j.d.o.o. za ugostiteljstvo, Ljudevita Posavskog 25/G, 10360 Sesvete</izvorni_sadrzaj>
    <derivirana_varijabla naziv="DomainObject.Predmet.ProtustrankaFormatedWithAdress_1"> IVANA ČABRAJA j.d.o.o. za ugostiteljstvo, Ljudevita Posavskog 25/G, 10360 Sesvete</derivirana_varijabla>
  </DomainObject.Predmet.ProtustrankaFormatedWithAdress>
  <DomainObject.Predmet.ProtustrankaFormatedWithAdressOIB>
    <izvorni_sadrzaj> IVANA ČABRAJA j.d.o.o. za ugostiteljstvo, OIB 47823887649, Ljudevita Posavskog 25/G, 10360 Sesvete</izvorni_sadrzaj>
    <derivirana_varijabla naziv="DomainObject.Predmet.ProtustrankaFormatedWithAdressOIB_1"> IVANA ČABRAJA j.d.o.o. za ugostiteljstvo, OIB 47823887649, Ljudevita Posavskog 25/G, 10360 Sesvete</derivirana_varijabla>
  </DomainObject.Predmet.ProtustrankaFormatedWithAdressOIB>
  <DomainObject.Predmet.ProtustrankaWithAdress>
    <izvorni_sadrzaj>IVANA ČABRAJA j.d.o.o. za ugostiteljstvo Ljudevita Posavskog 25/G, 10360 Sesvete</izvorni_sadrzaj>
    <derivirana_varijabla naziv="DomainObject.Predmet.ProtustrankaWithAdress_1">IVANA ČABRAJA j.d.o.o. za ugostiteljstvo Ljudevita Posavskog 25/G, 10360 Sesvete</derivirana_varijabla>
  </DomainObject.Predmet.ProtustrankaWithAdress>
  <DomainObject.Predmet.ProtustrankaWithAdressOIB>
    <izvorni_sadrzaj>IVANA ČABRAJA j.d.o.o. za ugostiteljstvo, OIB 47823887649, Ljudevita Posavskog 25/G, 10360 Sesvete</izvorni_sadrzaj>
    <derivirana_varijabla naziv="DomainObject.Predmet.ProtustrankaWithAdressOIB_1">IVANA ČABRAJA j.d.o.o. za ugostiteljstvo, OIB 47823887649, Ljudevita Posavskog 25/G, 10360 Sesvete</derivirana_varijabla>
  </DomainObject.Predmet.ProtustrankaWithAdressOIB>
  <DomainObject.Predmet.ProtustrankaNazivFormated>
    <izvorni_sadrzaj>IVANA ČABRAJA j.d.o.o. za ugostiteljstvo</izvorni_sadrzaj>
    <derivirana_varijabla naziv="DomainObject.Predmet.ProtustrankaNazivFormated_1">IVANA ČABRAJA j.d.o.o. za ugostiteljstvo</derivirana_varijabla>
  </DomainObject.Predmet.ProtustrankaNazivFormated>
  <DomainObject.Predmet.ProtustrankaNazivFormatedOIB>
    <izvorni_sadrzaj>IVANA ČABRAJA j.d.o.o. za ugostiteljstvo, OIB 47823887649</izvorni_sadrzaj>
    <derivirana_varijabla naziv="DomainObject.Predmet.ProtustrankaNazivFormatedOIB_1">IVANA ČABRAJA j.d.o.o. za ugostiteljstvo, OIB 47823887649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IVANA ČABRAJA j.d.o.o. za ugostiteljstvo</item>
    </izvorni_sadrzaj>
    <derivirana_varijabla naziv="DomainObject.Predmet.ProtuStrankaListFormated_1">
      <item>IVANA ČABRAJA j.d.o.o. za ugostiteljstvo</item>
    </derivirana_varijabla>
  </DomainObject.Predmet.ProtuStrankaListFormated>
  <DomainObject.Predmet.ProtuStrankaListFormatedOIB>
    <izvorni_sadrzaj>
      <item>IVANA ČABRAJA j.d.o.o. za ugostiteljstvo, OIB 47823887649</item>
    </izvorni_sadrzaj>
    <derivirana_varijabla naziv="DomainObject.Predmet.ProtuStrankaListFormatedOIB_1">
      <item>IVANA ČABRAJA j.d.o.o. za ugostiteljstvo, OIB 47823887649</item>
    </derivirana_varijabla>
  </DomainObject.Predmet.ProtuStrankaListFormatedOIB>
  <DomainObject.Predmet.ProtuStrankaListFormatedWithAdress>
    <izvorni_sadrzaj>
      <item>IVANA ČABRAJA j.d.o.o. za ugostiteljstvo, Ljudevita Posavskog 25/G, 10360 Sesvete</item>
    </izvorni_sadrzaj>
    <derivirana_varijabla naziv="DomainObject.Predmet.ProtuStrankaListFormatedWithAdress_1">
      <item>IVANA ČABRAJA j.d.o.o. za ugostiteljstvo, Ljudevita Posavskog 25/G, 10360 Sesvete</item>
    </derivirana_varijabla>
  </DomainObject.Predmet.ProtuStrankaListFormatedWithAdress>
  <DomainObject.Predmet.ProtuStrankaListFormatedWithAdressOIB>
    <izvorni_sadrzaj>
      <item>IVANA ČABRAJA j.d.o.o. za ugostiteljstvo, OIB 47823887649, Ljudevita Posavskog 25/G, 10360 Sesvete</item>
    </izvorni_sadrzaj>
    <derivirana_varijabla naziv="DomainObject.Predmet.ProtuStrankaListFormatedWithAdressOIB_1">
      <item>IVANA ČABRAJA j.d.o.o. za ugostiteljstvo, OIB 47823887649, Ljudevita Posavskog 25/G, 10360 Sesvete</item>
    </derivirana_varijabla>
  </DomainObject.Predmet.ProtuStrankaListFormatedWithAdressOIB>
  <DomainObject.Predmet.ProtuStrankaListNazivFormated>
    <izvorni_sadrzaj>
      <item>IVANA ČABRAJA j.d.o.o. za ugostiteljstvo</item>
    </izvorni_sadrzaj>
    <derivirana_varijabla naziv="DomainObject.Predmet.ProtuStrankaListNazivFormated_1">
      <item>IVANA ČABRAJA j.d.o.o. za ugostiteljstvo</item>
    </derivirana_varijabla>
  </DomainObject.Predmet.ProtuStrankaListNazivFormated>
  <DomainObject.Predmet.ProtuStrankaListNazivFormatedOIB>
    <izvorni_sadrzaj>
      <item>IVANA ČABRAJA j.d.o.o. za ugostiteljstvo, OIB 47823887649</item>
    </izvorni_sadrzaj>
    <derivirana_varijabla naziv="DomainObject.Predmet.ProtuStrankaListNazivFormatedOIB_1">
      <item>IVANA ČABRAJA j.d.o.o. za ugostiteljstvo, OIB 47823887649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IVANA ČABRAJA j.d.o.o. za ugostiteljstvo</izvorni_sadrzaj>
    <derivirana_varijabla naziv="DomainObject.Predmet.ProtustrankaIDrugi_1">IVANA ČABRAJA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IVANA ČABRAJA j.d.o.o. za ugostiteljstvo, OIB 47823887649, Ljudevita Posavskog 25/G, 10360 Sesvete</izvorni_sadrzaj>
    <derivirana_varijabla naziv="DomainObject.Predmet.ProtustrankaIDrugiAdressOIB_1">IVANA ČABRAJA j.d.o.o. za ugostiteljstvo, OIB 47823887649, Ljudevita Posavskog 25/G,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ČABRAJA j.d.o.o. za ugostiteljstvo</item>
      <item>FINA Regionalni centar Zagreb</item>
    </izvorni_sadrzaj>
    <derivirana_varijabla naziv="DomainObject.Predmet.SudioniciListNaziv_1">
      <item>IVANA ČABRAJA j.d.o.o. za ugostiteljstvo</item>
      <item>FINA Regionalni centar Zagreb</item>
    </derivirana_varijabla>
  </DomainObject.Predmet.SudioniciListNaziv>
  <DomainObject.Predmet.SudioniciListAdressOIB>
    <izvorni_sadrzaj>
      <item>IVANA ČABRAJA j.d.o.o. za ugostiteljstvo, OIB 47823887649, Ljudevita Posavskog 25/G,10360 Sesvete</item>
      <item>FINA Regionalni centar Zagreb, OIB 85821130368, Trg svibanjskih žrtava 1995. 1,10000 Zagreb</item>
    </izvorni_sadrzaj>
    <derivirana_varijabla naziv="DomainObject.Predmet.SudioniciListAdressOIB_1">
      <item>IVANA ČABRAJA j.d.o.o. za ugostiteljstvo, OIB 47823887649, Ljudevita Posavskog 25/G,10360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47823887649</item>
      <item>, OIB 85821130368</item>
    </izvorni_sadrzaj>
    <derivirana_varijabla naziv="DomainObject.Predmet.SudioniciListNazivOIB_1">
      <item>, OIB 47823887649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DB6AE-E49D-4768-95ED-9AB7AA2A39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2169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2018-07-05T06:00:00Z</dcterms:created>
  <dc:creator>Snježana Andrijanić</dc:creator>
  <cp:lastModifiedBy>Gordana Harc</cp:lastModifiedBy>
  <cp:lastPrinted>2018-07-05T05:58:00Z</cp:lastPrinted>
  <dcterms:modified xmlns:xsi="http://www.w3.org/2001/XMLSchema-instance" xsi:type="dcterms:W3CDTF">2018-07-05T06:01:00Z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- 523-18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