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61A3" w:rsidR="00C34514" w:rsidP="00C34514" w:rsidRDefault="00AC314E" w14:paraId="142ec50" w14:textId="142ec50">
      <w:pPr>
        <w:jc w:val="both"/>
        <w15:collapsed w:val="false"/>
      </w:pPr>
      <w:bookmarkStart w:name="_GoBack" w:id="0"/>
      <w:bookmarkEnd w:id="0"/>
      <w:r w:rsidRPr="00BA61A3">
        <w:t xml:space="preserve">      </w:t>
      </w:r>
      <w:r w:rsidRPr="00BA61A3" w:rsidR="00C34514">
        <w:t xml:space="preserve">           </w:t>
      </w:r>
      <w:r w:rsidRPr="00BA61A3" w:rsidR="00BF4F52">
        <w:rPr>
          <w:noProof/>
        </w:rPr>
        <w:drawing>
          <wp:inline distT="0" distB="0" distL="0" distR="0">
            <wp:extent cx="599440" cy="66738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A61A3" w:rsidR="00C34514" w:rsidP="00C34514" w:rsidRDefault="00E65BD9">
      <w:pPr>
        <w:jc w:val="both"/>
      </w:pPr>
      <w:r w:rsidRPr="00BA61A3">
        <w:t xml:space="preserve">   </w:t>
      </w:r>
      <w:r w:rsidRPr="00BA61A3" w:rsidR="00C34514">
        <w:t>REPUBLIKA HRVATSKA</w:t>
      </w:r>
    </w:p>
    <w:p w:rsidRPr="00BA61A3" w:rsidR="00BB7FE0" w:rsidP="008A0989" w:rsidRDefault="00C34514">
      <w:pPr>
        <w:jc w:val="both"/>
      </w:pPr>
      <w:r w:rsidRPr="00BA61A3">
        <w:t xml:space="preserve">TRGOVAČKI SUD </w:t>
      </w:r>
      <w:r w:rsidRPr="00BA61A3" w:rsidR="00112793">
        <w:t>U PAZINU</w:t>
      </w:r>
    </w:p>
    <w:p w:rsidR="008A0989" w:rsidP="008A0989" w:rsidRDefault="00E65BD9">
      <w:pPr>
        <w:jc w:val="both"/>
      </w:pPr>
      <w:r w:rsidRPr="00BA61A3">
        <w:t xml:space="preserve">           </w:t>
      </w:r>
      <w:r w:rsidRPr="00BA61A3" w:rsidR="00BB7FE0">
        <w:t>Pazin, Dršćevka 1</w:t>
      </w:r>
      <w:r w:rsidRPr="00BA61A3" w:rsidR="00C34514">
        <w:tab/>
      </w:r>
      <w:r w:rsidRPr="00BA61A3" w:rsidR="00C34514">
        <w:tab/>
      </w:r>
      <w:r w:rsidRPr="00BA61A3" w:rsidR="00C34514">
        <w:tab/>
      </w:r>
      <w:r w:rsidRPr="00BA61A3" w:rsidR="00C34514">
        <w:tab/>
      </w:r>
      <w:r w:rsidRPr="00BA61A3" w:rsidR="0038105B">
        <w:t xml:space="preserve">          </w:t>
      </w:r>
    </w:p>
    <w:p w:rsidRPr="00BA61A3" w:rsidR="00A0479F" w:rsidP="008A0989" w:rsidRDefault="00A0479F">
      <w:pPr>
        <w:jc w:val="both"/>
      </w:pPr>
    </w:p>
    <w:p w:rsidRPr="00BA61A3" w:rsidR="008829F5" w:rsidP="008A0989" w:rsidRDefault="008829F5">
      <w:pPr>
        <w:jc w:val="both"/>
      </w:pPr>
    </w:p>
    <w:p w:rsidRPr="00BA61A3" w:rsidR="008829F5" w:rsidP="008829F5" w:rsidRDefault="008829F5">
      <w:pPr>
        <w:jc w:val="right"/>
      </w:pPr>
      <w:r w:rsidRPr="00BA61A3">
        <w:t>Posl. broj: 4 St-116/2019-</w:t>
      </w:r>
      <w:r w:rsidR="00913B55">
        <w:t>54</w:t>
      </w:r>
    </w:p>
    <w:p w:rsidR="00C42003" w:rsidP="00C34514" w:rsidRDefault="00C42003">
      <w:pPr>
        <w:jc w:val="center"/>
      </w:pPr>
    </w:p>
    <w:p w:rsidRPr="00BA61A3" w:rsidR="00A0479F" w:rsidP="00C34514" w:rsidRDefault="00A0479F">
      <w:pPr>
        <w:jc w:val="center"/>
      </w:pPr>
    </w:p>
    <w:p w:rsidRPr="00BA61A3" w:rsidR="0052544E" w:rsidP="00C34514" w:rsidRDefault="0052544E">
      <w:pPr>
        <w:jc w:val="center"/>
      </w:pPr>
      <w:r w:rsidRPr="00BA61A3">
        <w:t>R J E Š E N J E</w:t>
      </w:r>
    </w:p>
    <w:p w:rsidRPr="00BA61A3" w:rsidR="0052544E" w:rsidP="0052544E" w:rsidRDefault="0052544E">
      <w:pPr>
        <w:jc w:val="center"/>
      </w:pPr>
    </w:p>
    <w:p w:rsidRPr="00BA61A3" w:rsidR="0052544E" w:rsidP="00BB7FE0" w:rsidRDefault="00112793">
      <w:pPr>
        <w:jc w:val="both"/>
      </w:pPr>
      <w:r w:rsidRPr="00BA61A3">
        <w:tab/>
      </w:r>
      <w:r w:rsidRPr="00BA61A3" w:rsidR="008829F5">
        <w:t>Trgovački sud u Pazinu, po stečajnoj sutkinji Tijani Licul, u stečajnom postupku nad dužnikom ULJANIK TESU d.d. "u stečaju", Pula, Flaciusova 1, OIB: 45119436874,</w:t>
      </w:r>
      <w:r w:rsidRPr="00BA61A3" w:rsidR="00407B02">
        <w:t xml:space="preserve"> </w:t>
      </w:r>
      <w:r w:rsidRPr="00BA61A3" w:rsidR="00AF4DC3">
        <w:t xml:space="preserve">zastupanog po stečajnom upravitelju </w:t>
      </w:r>
      <w:r w:rsidRPr="00BA61A3" w:rsidR="008829F5">
        <w:t>Borisu Debeliću iz Rijeke, Put Bože Felkera 33</w:t>
      </w:r>
      <w:r w:rsidRPr="00BA61A3" w:rsidR="00407B02">
        <w:t xml:space="preserve">, OIB: </w:t>
      </w:r>
      <w:r w:rsidRPr="00BA61A3" w:rsidR="008829F5">
        <w:t>14888255196</w:t>
      </w:r>
      <w:r w:rsidRPr="00BA61A3" w:rsidR="00407B02">
        <w:t xml:space="preserve">, </w:t>
      </w:r>
    </w:p>
    <w:p w:rsidRPr="00BA61A3" w:rsidR="00C068B2" w:rsidP="00BB7FE0" w:rsidRDefault="00C068B2">
      <w:pPr>
        <w:jc w:val="both"/>
      </w:pPr>
    </w:p>
    <w:p w:rsidRPr="00BA61A3" w:rsidR="0052544E" w:rsidP="0052544E" w:rsidRDefault="0052544E">
      <w:pPr>
        <w:jc w:val="center"/>
      </w:pPr>
      <w:r w:rsidRPr="00BA61A3">
        <w:t>r i j e š i o  j e</w:t>
      </w:r>
    </w:p>
    <w:p w:rsidRPr="00BA61A3" w:rsidR="00C068B2" w:rsidP="0052544E" w:rsidRDefault="00C068B2">
      <w:pPr>
        <w:jc w:val="center"/>
      </w:pPr>
    </w:p>
    <w:p w:rsidRPr="00BA61A3" w:rsidR="00BC7372" w:rsidP="00C068B2" w:rsidRDefault="00C068B2">
      <w:pPr>
        <w:ind w:firstLine="708"/>
        <w:jc w:val="both"/>
      </w:pPr>
      <w:r w:rsidRPr="00BA61A3">
        <w:t>I. U</w:t>
      </w:r>
      <w:r w:rsidRPr="00BA61A3" w:rsidR="00BC7372">
        <w:t xml:space="preserve">tvrđuju se slijedeće tražbine prema stečajnom dužniku </w:t>
      </w:r>
      <w:r w:rsidRPr="00BA61A3" w:rsidR="008829F5">
        <w:t>ULJANIK TESU d.d. "u stečaju", Pula, Flaciusova 1, OIB: 45119436874</w:t>
      </w:r>
      <w:r w:rsidRPr="00BA61A3" w:rsidR="00BC7372">
        <w:t>:</w:t>
      </w:r>
    </w:p>
    <w:p w:rsidRPr="00BA61A3" w:rsidR="00BC7372" w:rsidP="00BC7372" w:rsidRDefault="00BC7372"/>
    <w:p w:rsidRPr="00BA61A3" w:rsidR="00BC7372" w:rsidP="00BB7FE0" w:rsidRDefault="00332E36">
      <w:pPr>
        <w:rPr>
          <w:u w:val="single"/>
        </w:rPr>
      </w:pPr>
      <w:r w:rsidRPr="00BA61A3">
        <w:tab/>
      </w:r>
      <w:r w:rsidRPr="00BA61A3" w:rsidR="00BB7FE0">
        <w:rPr>
          <w:u w:val="single"/>
        </w:rPr>
        <w:t>-</w:t>
      </w:r>
      <w:r w:rsidRPr="00BA61A3" w:rsidR="00BC7372">
        <w:rPr>
          <w:u w:val="single"/>
        </w:rPr>
        <w:t xml:space="preserve">  tražbine </w:t>
      </w:r>
      <w:r w:rsidRPr="00BA61A3" w:rsidR="00407B02">
        <w:rPr>
          <w:u w:val="single"/>
        </w:rPr>
        <w:t>prvog</w:t>
      </w:r>
      <w:r w:rsidRPr="00BA61A3" w:rsidR="00BC7372">
        <w:rPr>
          <w:u w:val="single"/>
        </w:rPr>
        <w:t xml:space="preserve"> </w:t>
      </w:r>
      <w:r w:rsidRPr="00BA61A3" w:rsidR="00407B02">
        <w:rPr>
          <w:u w:val="single"/>
        </w:rPr>
        <w:t>višeg i</w:t>
      </w:r>
      <w:r w:rsidRPr="00BA61A3" w:rsidR="00BC7372">
        <w:rPr>
          <w:u w:val="single"/>
        </w:rPr>
        <w:t>splatnog reda:</w:t>
      </w:r>
      <w:r w:rsidRPr="00BA61A3" w:rsidR="004F7099">
        <w:rPr>
          <w:u w:val="single"/>
        </w:rPr>
        <w:t xml:space="preserve"> </w:t>
      </w:r>
    </w:p>
    <w:p w:rsidRPr="00BA61A3" w:rsidR="00D94E01" w:rsidP="00BB7FE0" w:rsidRDefault="007639C3">
      <w:pPr>
        <w:ind w:firstLine="708"/>
        <w:jc w:val="both"/>
      </w:pPr>
      <w:r w:rsidRPr="00BA61A3">
        <w:t xml:space="preserve">1. </w:t>
      </w:r>
      <w:r w:rsidRPr="00BA61A3" w:rsidR="008829F5">
        <w:t xml:space="preserve">AORT </w:t>
      </w:r>
      <w:r w:rsidR="00BA61A3">
        <w:t xml:space="preserve">– </w:t>
      </w:r>
      <w:r w:rsidRPr="00BA61A3" w:rsidR="008829F5">
        <w:t>Agencija</w:t>
      </w:r>
      <w:r w:rsidR="00BA61A3">
        <w:t xml:space="preserve"> za osiguranje radničkih tražbina</w:t>
      </w:r>
      <w:r w:rsidRPr="00BA61A3">
        <w:t xml:space="preserve">, </w:t>
      </w:r>
      <w:r w:rsidRPr="00BA61A3" w:rsidR="008829F5">
        <w:t>Zagreb, Frankopanska 11</w:t>
      </w:r>
      <w:r w:rsidRPr="00BA61A3">
        <w:t xml:space="preserve">, OIB: </w:t>
      </w:r>
      <w:r w:rsidRPr="00BA61A3" w:rsidR="008829F5">
        <w:t>OIB:</w:t>
      </w:r>
      <w:r w:rsidR="004E3C75">
        <w:t xml:space="preserve"> </w:t>
      </w:r>
      <w:r w:rsidRPr="00BA61A3" w:rsidR="008829F5">
        <w:t>04323472109</w:t>
      </w:r>
      <w:r w:rsidRPr="00BA61A3" w:rsidR="00AC7E12">
        <w:t>, u iznosu</w:t>
      </w:r>
      <w:r w:rsidRPr="00BA61A3" w:rsidR="00AF2827">
        <w:t xml:space="preserve"> od </w:t>
      </w:r>
      <w:r w:rsidRPr="00BA61A3" w:rsidR="00391C6B">
        <w:t xml:space="preserve">840.237,90 </w:t>
      </w:r>
      <w:r w:rsidRPr="00BA61A3" w:rsidR="00AF2827">
        <w:t>kuna.</w:t>
      </w:r>
    </w:p>
    <w:p w:rsidRPr="00BA61A3" w:rsidR="004B5D1A" w:rsidP="00BB7FE0" w:rsidRDefault="004B5D1A">
      <w:pPr>
        <w:ind w:firstLine="708"/>
        <w:jc w:val="both"/>
      </w:pPr>
      <w:r w:rsidRPr="00BA61A3">
        <w:t xml:space="preserve">2. </w:t>
      </w:r>
      <w:r w:rsidRPr="00BA61A3" w:rsidR="00391C6B">
        <w:t>R</w:t>
      </w:r>
      <w:r w:rsidR="00BA61A3">
        <w:t>EPUBLIKA HRVATSKA</w:t>
      </w:r>
      <w:r w:rsidRPr="00BA61A3" w:rsidR="00391C6B">
        <w:t xml:space="preserve">, </w:t>
      </w:r>
      <w:r w:rsidR="00BA61A3">
        <w:t xml:space="preserve">Ministarstvo financija, Zagreb, Katančićeva 5, </w:t>
      </w:r>
      <w:r w:rsidRPr="00BA61A3">
        <w:t xml:space="preserve">OIB: </w:t>
      </w:r>
      <w:r w:rsidRPr="00BA61A3" w:rsidR="00391C6B">
        <w:t>52634238587</w:t>
      </w:r>
      <w:r w:rsidRPr="00BA61A3" w:rsidR="00AF2827">
        <w:t xml:space="preserve">, u iznosu od </w:t>
      </w:r>
      <w:r w:rsidRPr="00BA61A3" w:rsidR="00391C6B">
        <w:t xml:space="preserve">3.457.767,24 </w:t>
      </w:r>
      <w:r w:rsidRPr="00BA61A3" w:rsidR="00AF2827">
        <w:t>kuna.</w:t>
      </w:r>
      <w:r w:rsidRPr="00BA61A3" w:rsidR="00AC7E12">
        <w:t xml:space="preserve"> </w:t>
      </w:r>
    </w:p>
    <w:p w:rsidRPr="00BA61A3" w:rsidR="00AC7E12" w:rsidP="00BB7FE0" w:rsidRDefault="00AC7E12">
      <w:pPr>
        <w:ind w:firstLine="708"/>
        <w:jc w:val="both"/>
      </w:pPr>
      <w:r w:rsidRPr="00BA61A3">
        <w:t xml:space="preserve">3. </w:t>
      </w:r>
      <w:r w:rsidRPr="00BA61A3" w:rsidR="00BA61A3">
        <w:t>ŠVERKO ORIETTA</w:t>
      </w:r>
      <w:r w:rsidRPr="00BA61A3">
        <w:t xml:space="preserve">, Pula, </w:t>
      </w:r>
      <w:r w:rsidRPr="00BA61A3" w:rsidR="00391C6B">
        <w:t>Rabarova 5</w:t>
      </w:r>
      <w:r w:rsidRPr="00BA61A3">
        <w:t xml:space="preserve">, OIB: </w:t>
      </w:r>
      <w:r w:rsidRPr="00BA61A3" w:rsidR="00391C6B">
        <w:t>26815692248</w:t>
      </w:r>
      <w:r w:rsidRPr="00BA61A3">
        <w:t xml:space="preserve">, u iznosu od </w:t>
      </w:r>
      <w:r w:rsidRPr="00BA61A3" w:rsidR="00391C6B">
        <w:t xml:space="preserve">54.472,30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AC7E12" w:rsidP="00BB7FE0" w:rsidRDefault="00AC7E12">
      <w:pPr>
        <w:ind w:firstLine="708"/>
        <w:jc w:val="both"/>
      </w:pPr>
      <w:r w:rsidRPr="00BA61A3">
        <w:t xml:space="preserve">4. </w:t>
      </w:r>
      <w:r w:rsidRPr="00BA61A3" w:rsidR="00BA61A3">
        <w:t>ŠVERKO IGOR</w:t>
      </w:r>
      <w:r w:rsidRPr="00BA61A3">
        <w:t xml:space="preserve">, </w:t>
      </w:r>
      <w:r w:rsidRPr="00BA61A3" w:rsidR="00391C6B">
        <w:t>Pula, Rabarova 5</w:t>
      </w:r>
      <w:r w:rsidRPr="00BA61A3">
        <w:t xml:space="preserve">, OIB: </w:t>
      </w:r>
      <w:r w:rsidRPr="00BA61A3" w:rsidR="00391C6B">
        <w:t>31074733222</w:t>
      </w:r>
      <w:r w:rsidRPr="00BA61A3">
        <w:t xml:space="preserve">, u iznosu od </w:t>
      </w:r>
      <w:r w:rsidRPr="00BA61A3" w:rsidR="00391C6B">
        <w:t xml:space="preserve">54.472,30 </w:t>
      </w:r>
      <w:r w:rsidRPr="00BA61A3">
        <w:t>kun</w:t>
      </w:r>
      <w:r w:rsidRPr="00BA61A3" w:rsidR="00AF2827">
        <w:t>a.</w:t>
      </w:r>
      <w:r w:rsidRPr="00BA61A3">
        <w:t xml:space="preserve"> </w:t>
      </w:r>
    </w:p>
    <w:p w:rsidRPr="00BA61A3" w:rsidR="00AC7E12" w:rsidP="00BB7FE0" w:rsidRDefault="00AC7E12">
      <w:pPr>
        <w:ind w:firstLine="708"/>
        <w:jc w:val="both"/>
      </w:pPr>
      <w:r w:rsidRPr="00BA61A3">
        <w:t xml:space="preserve">5. </w:t>
      </w:r>
      <w:r w:rsidRPr="00BA61A3" w:rsidR="00BA61A3">
        <w:t>ŠVERKO TATIANA</w:t>
      </w:r>
      <w:r w:rsidRPr="00BA61A3">
        <w:t xml:space="preserve">, </w:t>
      </w:r>
      <w:r w:rsidRPr="00BA61A3" w:rsidR="007C133A">
        <w:t>Pula, Rabarova 5</w:t>
      </w:r>
      <w:r w:rsidRPr="00BA61A3">
        <w:t xml:space="preserve">, OIB: </w:t>
      </w:r>
      <w:r w:rsidRPr="00BA61A3" w:rsidR="007C133A">
        <w:t>43249617139</w:t>
      </w:r>
      <w:r w:rsidRPr="00BA61A3">
        <w:t xml:space="preserve">, u iznosu od </w:t>
      </w:r>
      <w:r w:rsidRPr="00BA61A3" w:rsidR="007C133A">
        <w:t xml:space="preserve">54.472,30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AC7E12" w:rsidP="00BB7FE0" w:rsidRDefault="00AC7E12">
      <w:pPr>
        <w:ind w:firstLine="708"/>
        <w:jc w:val="both"/>
      </w:pPr>
      <w:r w:rsidRPr="00BA61A3">
        <w:t xml:space="preserve">6. </w:t>
      </w:r>
      <w:r w:rsidRPr="00BA61A3" w:rsidR="007C133A">
        <w:t>RADETIĆ VILIM</w:t>
      </w:r>
      <w:r w:rsidRPr="00BA61A3">
        <w:t xml:space="preserve">, Pula, </w:t>
      </w:r>
      <w:r w:rsidRPr="00BA61A3" w:rsidR="007C133A">
        <w:t>A. Mohorovičića 10</w:t>
      </w:r>
      <w:r w:rsidRPr="00BA61A3">
        <w:t xml:space="preserve">, OIB: </w:t>
      </w:r>
      <w:r w:rsidRPr="00BA61A3" w:rsidR="007C133A">
        <w:t>94621291777</w:t>
      </w:r>
      <w:r w:rsidRPr="00BA61A3">
        <w:t xml:space="preserve">, u iznosu od </w:t>
      </w:r>
      <w:r w:rsidRPr="00BA61A3" w:rsidR="007C133A">
        <w:t xml:space="preserve">93.536,08 </w:t>
      </w:r>
      <w:r w:rsidRPr="00BA61A3">
        <w:t>kuna</w:t>
      </w:r>
      <w:r w:rsidRPr="00BA61A3" w:rsidR="00AF2827">
        <w:t>.</w:t>
      </w:r>
    </w:p>
    <w:p w:rsidRPr="00BA61A3" w:rsidR="00537F88" w:rsidP="00BB7FE0" w:rsidRDefault="00537F88">
      <w:pPr>
        <w:ind w:firstLine="708"/>
        <w:jc w:val="both"/>
      </w:pPr>
      <w:r w:rsidRPr="00BA61A3">
        <w:t xml:space="preserve">7. </w:t>
      </w:r>
      <w:r w:rsidRPr="00BA61A3" w:rsidR="007C133A">
        <w:t>PERKOVIĆ VLADO</w:t>
      </w:r>
      <w:r w:rsidRPr="00BA61A3">
        <w:t xml:space="preserve">, Pula, </w:t>
      </w:r>
      <w:r w:rsidRPr="00BA61A3" w:rsidR="007C133A">
        <w:t>Sv. Nikole 8</w:t>
      </w:r>
      <w:r w:rsidRPr="00BA61A3">
        <w:t xml:space="preserve">, OIB: </w:t>
      </w:r>
      <w:r w:rsidRPr="00BA61A3" w:rsidR="007C133A">
        <w:t>00755706290</w:t>
      </w:r>
      <w:r w:rsidRPr="00BA61A3">
        <w:t xml:space="preserve">, u iznosu od </w:t>
      </w:r>
      <w:r w:rsidRPr="00BA61A3" w:rsidR="007C133A">
        <w:t xml:space="preserve">110.739,82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537F88" w:rsidP="00BB7FE0" w:rsidRDefault="00537F88">
      <w:pPr>
        <w:ind w:firstLine="708"/>
        <w:jc w:val="both"/>
      </w:pPr>
      <w:r w:rsidRPr="00BA61A3">
        <w:t xml:space="preserve">8. </w:t>
      </w:r>
      <w:r w:rsidRPr="00BA61A3" w:rsidR="007C133A">
        <w:t>ORLIĆ ELIO</w:t>
      </w:r>
      <w:r w:rsidRPr="00BA61A3">
        <w:t xml:space="preserve">, Pula, </w:t>
      </w:r>
      <w:r w:rsidRPr="00BA61A3" w:rsidR="007C133A">
        <w:t>Galijotska ulica 7</w:t>
      </w:r>
      <w:r w:rsidRPr="00BA61A3">
        <w:t xml:space="preserve">, OIB: </w:t>
      </w:r>
      <w:r w:rsidRPr="00BA61A3" w:rsidR="007C133A">
        <w:t>20844382652</w:t>
      </w:r>
      <w:r w:rsidRPr="00BA61A3">
        <w:t xml:space="preserve">, u iznosu od </w:t>
      </w:r>
      <w:r w:rsidRPr="00BA61A3" w:rsidR="007C133A">
        <w:t xml:space="preserve">94.593,23 </w:t>
      </w:r>
      <w:r w:rsidRPr="00BA61A3" w:rsidR="00AF2827">
        <w:t>kuna.</w:t>
      </w:r>
      <w:r w:rsidRPr="00BA61A3">
        <w:t xml:space="preserve"> </w:t>
      </w:r>
    </w:p>
    <w:p w:rsidRPr="00BA61A3" w:rsidR="00537F88" w:rsidP="00BB7FE0" w:rsidRDefault="00537F88">
      <w:pPr>
        <w:ind w:firstLine="708"/>
        <w:jc w:val="both"/>
      </w:pPr>
      <w:r w:rsidRPr="00BA61A3">
        <w:t xml:space="preserve">9. </w:t>
      </w:r>
      <w:r w:rsidRPr="00BA61A3" w:rsidR="007C133A">
        <w:t>LJUBIĆ IGOR</w:t>
      </w:r>
      <w:r w:rsidRPr="00BA61A3">
        <w:t xml:space="preserve">, Pula, </w:t>
      </w:r>
      <w:r w:rsidRPr="00BA61A3" w:rsidR="007C133A">
        <w:t>Črnjina ulica 6</w:t>
      </w:r>
      <w:r w:rsidRPr="00BA61A3">
        <w:t xml:space="preserve">, OIB: </w:t>
      </w:r>
      <w:r w:rsidRPr="00BA61A3" w:rsidR="007C133A">
        <w:t>37189315243</w:t>
      </w:r>
      <w:r w:rsidRPr="00BA61A3">
        <w:t xml:space="preserve">, u iznosu od </w:t>
      </w:r>
      <w:r w:rsidRPr="00BA61A3" w:rsidR="007C133A">
        <w:t xml:space="preserve">22.051,49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537F88" w:rsidP="00BB7FE0" w:rsidRDefault="00537F88">
      <w:pPr>
        <w:ind w:firstLine="708"/>
        <w:jc w:val="both"/>
      </w:pPr>
      <w:r w:rsidRPr="00BA61A3">
        <w:t xml:space="preserve">10. </w:t>
      </w:r>
      <w:r w:rsidRPr="00BA61A3" w:rsidR="007C133A">
        <w:t>LADAVAC STELIO</w:t>
      </w:r>
      <w:r w:rsidRPr="00BA61A3">
        <w:t xml:space="preserve">, </w:t>
      </w:r>
      <w:r w:rsidRPr="00BA61A3" w:rsidR="007C133A">
        <w:t>Pula,  Stoja 16</w:t>
      </w:r>
      <w:r w:rsidRPr="00BA61A3">
        <w:t xml:space="preserve">, OIB: </w:t>
      </w:r>
      <w:r w:rsidRPr="00BA61A3" w:rsidR="007C133A">
        <w:t>01395162146</w:t>
      </w:r>
      <w:r w:rsidRPr="00BA61A3">
        <w:t xml:space="preserve">, u iznosu od </w:t>
      </w:r>
      <w:r w:rsidRPr="00BA61A3" w:rsidR="007C133A">
        <w:t xml:space="preserve">22.782,10 </w:t>
      </w:r>
      <w:r w:rsidRPr="00BA61A3">
        <w:t>kuna</w:t>
      </w:r>
      <w:r w:rsidRPr="00BA61A3" w:rsidR="00AF2827">
        <w:t>.</w:t>
      </w:r>
    </w:p>
    <w:p w:rsidRPr="00BA61A3" w:rsidR="00537F88" w:rsidP="00BB7FE0" w:rsidRDefault="00537F88">
      <w:pPr>
        <w:ind w:firstLine="708"/>
        <w:jc w:val="both"/>
      </w:pPr>
      <w:r w:rsidRPr="00BA61A3">
        <w:t>11.</w:t>
      </w:r>
      <w:r w:rsidRPr="00BA61A3" w:rsidR="000B7ABE">
        <w:t xml:space="preserve"> KIRAC</w:t>
      </w:r>
      <w:r w:rsidR="00BA61A3">
        <w:t xml:space="preserve"> </w:t>
      </w:r>
      <w:r w:rsidRPr="00BA61A3" w:rsidR="000B7ABE">
        <w:t>VALTER</w:t>
      </w:r>
      <w:r w:rsidRPr="00BA61A3">
        <w:t xml:space="preserve">, </w:t>
      </w:r>
      <w:r w:rsidRPr="00BA61A3" w:rsidR="000B7ABE">
        <w:t>Medulin, Centar 234</w:t>
      </w:r>
      <w:r w:rsidRPr="00BA61A3">
        <w:t xml:space="preserve">, OIB: </w:t>
      </w:r>
      <w:r w:rsidRPr="00BA61A3" w:rsidR="000B7ABE">
        <w:t>78924227404</w:t>
      </w:r>
      <w:r w:rsidRPr="00BA61A3">
        <w:t xml:space="preserve">, u iznosu od </w:t>
      </w:r>
      <w:r w:rsidRPr="00BA61A3" w:rsidR="000B7ABE">
        <w:t xml:space="preserve">94.102,44 </w:t>
      </w:r>
      <w:r w:rsidRPr="00BA61A3" w:rsidR="000B23DB">
        <w:t>kuna</w:t>
      </w:r>
      <w:r w:rsidRPr="00BA61A3" w:rsidR="00AF2827">
        <w:t>.</w:t>
      </w:r>
    </w:p>
    <w:p w:rsidRPr="00BA61A3" w:rsidR="00537F88" w:rsidP="00BB7FE0" w:rsidRDefault="00537F88">
      <w:pPr>
        <w:ind w:firstLine="708"/>
        <w:jc w:val="both"/>
      </w:pPr>
      <w:r w:rsidRPr="00BA61A3">
        <w:t xml:space="preserve">12. </w:t>
      </w:r>
      <w:r w:rsidRPr="00BA61A3" w:rsidR="000B7ABE">
        <w:t>KAUČIĆ</w:t>
      </w:r>
      <w:r w:rsidR="00BA61A3">
        <w:t xml:space="preserve"> </w:t>
      </w:r>
      <w:r w:rsidRPr="00BA61A3" w:rsidR="000B7ABE">
        <w:t>KARMELA</w:t>
      </w:r>
      <w:r w:rsidRPr="00BA61A3">
        <w:t>, Pula,</w:t>
      </w:r>
      <w:r w:rsidRPr="00BA61A3" w:rsidR="00F93D90">
        <w:t xml:space="preserve"> </w:t>
      </w:r>
      <w:r w:rsidRPr="00BA61A3" w:rsidR="000B7ABE">
        <w:t>Orbanin 34</w:t>
      </w:r>
      <w:r w:rsidRPr="00BA61A3">
        <w:t xml:space="preserve">, OIB: </w:t>
      </w:r>
      <w:r w:rsidRPr="00BA61A3" w:rsidR="000B7ABE">
        <w:t>69619435646</w:t>
      </w:r>
      <w:r w:rsidRPr="00BA61A3">
        <w:t xml:space="preserve">, u iznosu od </w:t>
      </w:r>
      <w:r w:rsidRPr="00BA61A3" w:rsidR="000B7ABE">
        <w:t xml:space="preserve">77.701,30 </w:t>
      </w:r>
      <w:r w:rsidRPr="00BA61A3">
        <w:t>kun</w:t>
      </w:r>
      <w:r w:rsidRPr="00BA61A3" w:rsidR="00663957">
        <w:t>a</w:t>
      </w:r>
      <w:r w:rsidRPr="00BA61A3" w:rsidR="00AF2827">
        <w:t>.</w:t>
      </w:r>
    </w:p>
    <w:p w:rsidRPr="00BA61A3" w:rsidR="00537F88" w:rsidP="00BB7FE0" w:rsidRDefault="00537F88">
      <w:pPr>
        <w:ind w:firstLine="708"/>
        <w:jc w:val="both"/>
      </w:pPr>
      <w:r w:rsidRPr="00BA61A3">
        <w:t xml:space="preserve">13. </w:t>
      </w:r>
      <w:r w:rsidRPr="00BA61A3" w:rsidR="000B7ABE">
        <w:t>JUGOVAC BORIS</w:t>
      </w:r>
      <w:r w:rsidRPr="00BA61A3">
        <w:t xml:space="preserve">, Pula, </w:t>
      </w:r>
      <w:r w:rsidRPr="00BA61A3" w:rsidR="000B7ABE">
        <w:t>PRILAZ BARAKE 2</w:t>
      </w:r>
      <w:r w:rsidRPr="00BA61A3">
        <w:t xml:space="preserve">, OIB: </w:t>
      </w:r>
      <w:r w:rsidRPr="00BA61A3" w:rsidR="000B7ABE">
        <w:t>26765879414</w:t>
      </w:r>
      <w:r w:rsidRPr="00BA61A3">
        <w:t xml:space="preserve">, </w:t>
      </w:r>
      <w:r w:rsidRPr="00BA61A3" w:rsidR="00F93D90">
        <w:t xml:space="preserve">u iznosu od </w:t>
      </w:r>
      <w:r w:rsidRPr="00BA61A3" w:rsidR="000B7ABE">
        <w:t xml:space="preserve">81.385,47 </w:t>
      </w:r>
      <w:r w:rsidRPr="00BA61A3" w:rsidR="00F93D90">
        <w:t>kuna</w:t>
      </w:r>
      <w:r w:rsidRPr="00BA61A3" w:rsidR="00AF2827">
        <w:t>.</w:t>
      </w:r>
    </w:p>
    <w:p w:rsidRPr="00BA61A3" w:rsidR="00F93D90" w:rsidP="00BB7FE0" w:rsidRDefault="00F93D90">
      <w:pPr>
        <w:ind w:firstLine="708"/>
        <w:jc w:val="both"/>
      </w:pPr>
      <w:r w:rsidRPr="00BA61A3">
        <w:lastRenderedPageBreak/>
        <w:t xml:space="preserve">14. </w:t>
      </w:r>
      <w:r w:rsidRPr="00BA61A3" w:rsidR="000B7ABE">
        <w:t>JOKIĆ ANTO</w:t>
      </w:r>
      <w:r w:rsidRPr="00BA61A3">
        <w:t xml:space="preserve">, Pula, </w:t>
      </w:r>
      <w:r w:rsidRPr="00BA61A3" w:rsidR="000B7ABE">
        <w:t>BUONAROTIJEVA UL.11</w:t>
      </w:r>
      <w:r w:rsidRPr="00BA61A3">
        <w:t xml:space="preserve">, OIB: </w:t>
      </w:r>
      <w:r w:rsidRPr="00BA61A3" w:rsidR="000B7ABE">
        <w:t>61881320730</w:t>
      </w:r>
      <w:r w:rsidRPr="00BA61A3">
        <w:t xml:space="preserve">, u iznosu od </w:t>
      </w:r>
      <w:r w:rsidRPr="00BA61A3" w:rsidR="000B7ABE">
        <w:t xml:space="preserve">59.590,22 </w:t>
      </w:r>
      <w:r w:rsidRPr="00BA61A3">
        <w:t>kun</w:t>
      </w:r>
      <w:r w:rsidRPr="00BA61A3" w:rsidR="00AF2827">
        <w:t>a.</w:t>
      </w:r>
      <w:r w:rsidRPr="00BA61A3">
        <w:t xml:space="preserve"> </w:t>
      </w:r>
    </w:p>
    <w:p w:rsidRPr="00BA61A3" w:rsidR="00F93D90" w:rsidP="00BB7FE0" w:rsidRDefault="00F93D90">
      <w:pPr>
        <w:ind w:firstLine="708"/>
        <w:jc w:val="both"/>
      </w:pPr>
      <w:r w:rsidRPr="00BA61A3">
        <w:t xml:space="preserve">15. </w:t>
      </w:r>
      <w:r w:rsidRPr="00BA61A3" w:rsidR="000B7ABE">
        <w:t>GLAVAŠ DINKO</w:t>
      </w:r>
      <w:r w:rsidRPr="00BA61A3">
        <w:t xml:space="preserve">, </w:t>
      </w:r>
      <w:r w:rsidRPr="00BA61A3" w:rsidR="000B7ABE">
        <w:t>Pula, Flavijevska ulica 2</w:t>
      </w:r>
      <w:r w:rsidRPr="00BA61A3">
        <w:t xml:space="preserve">, OIB: </w:t>
      </w:r>
      <w:r w:rsidRPr="00BA61A3" w:rsidR="000B7ABE">
        <w:t>27921260419</w:t>
      </w:r>
      <w:r w:rsidRPr="00BA61A3">
        <w:t xml:space="preserve">, u iznosu od </w:t>
      </w:r>
      <w:r w:rsidRPr="00BA61A3" w:rsidR="000B7ABE">
        <w:t xml:space="preserve">85.358,81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F93D90" w:rsidP="00BB7FE0" w:rsidRDefault="00F93D90">
      <w:pPr>
        <w:ind w:firstLine="708"/>
        <w:jc w:val="both"/>
      </w:pPr>
      <w:r w:rsidRPr="00BA61A3">
        <w:t xml:space="preserve">16. </w:t>
      </w:r>
      <w:r w:rsidRPr="00BA61A3" w:rsidR="000B7ABE">
        <w:t>DEBELJAK VEDRAN</w:t>
      </w:r>
      <w:r w:rsidRPr="00BA61A3">
        <w:t xml:space="preserve">, Pula, </w:t>
      </w:r>
      <w:r w:rsidRPr="00BA61A3" w:rsidR="000B7ABE">
        <w:t>F. Barbalića 7</w:t>
      </w:r>
      <w:r w:rsidRPr="00BA61A3">
        <w:t xml:space="preserve">, OIB: </w:t>
      </w:r>
      <w:r w:rsidRPr="00BA61A3" w:rsidR="000B7ABE">
        <w:t>78297234534</w:t>
      </w:r>
      <w:r w:rsidRPr="00BA61A3">
        <w:t xml:space="preserve">, u iznosu je od </w:t>
      </w:r>
      <w:r w:rsidRPr="00BA61A3" w:rsidR="000B7ABE">
        <w:t xml:space="preserve">50.979,87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F93D90" w:rsidP="00BB7FE0" w:rsidRDefault="00F93D90">
      <w:pPr>
        <w:ind w:firstLine="708"/>
        <w:jc w:val="both"/>
      </w:pPr>
      <w:r w:rsidRPr="00BA61A3">
        <w:t xml:space="preserve">17. </w:t>
      </w:r>
      <w:r w:rsidRPr="00BA61A3" w:rsidR="000B7ABE">
        <w:t>ČERNE</w:t>
      </w:r>
      <w:r w:rsidR="00BA61A3">
        <w:t xml:space="preserve"> </w:t>
      </w:r>
      <w:r w:rsidRPr="00BA61A3" w:rsidR="000B7ABE">
        <w:t>IGOR</w:t>
      </w:r>
      <w:r w:rsidRPr="00BA61A3" w:rsidR="008068BA">
        <w:t xml:space="preserve">, </w:t>
      </w:r>
      <w:r w:rsidRPr="00BA61A3" w:rsidR="000B7ABE">
        <w:t>Pula, Monte Magno 29</w:t>
      </w:r>
      <w:r w:rsidRPr="00BA61A3" w:rsidR="00CA2855">
        <w:t xml:space="preserve">, OIB: </w:t>
      </w:r>
      <w:r w:rsidRPr="00BA61A3" w:rsidR="000B7ABE">
        <w:t>50532293109</w:t>
      </w:r>
      <w:r w:rsidRPr="00BA61A3" w:rsidR="00CA2855">
        <w:t xml:space="preserve">, u iznosu </w:t>
      </w:r>
      <w:r w:rsidRPr="00BA61A3" w:rsidR="008068BA">
        <w:t xml:space="preserve">od </w:t>
      </w:r>
      <w:r w:rsidRPr="00BA61A3" w:rsidR="000B7ABE">
        <w:t xml:space="preserve">88.306,73 </w:t>
      </w:r>
      <w:r w:rsidRPr="00BA61A3" w:rsidR="001D7623">
        <w:t>kuna</w:t>
      </w:r>
      <w:r w:rsidRPr="00BA61A3" w:rsidR="00AF2827">
        <w:t>.</w:t>
      </w:r>
      <w:r w:rsidRPr="00BA61A3" w:rsidR="001D7623">
        <w:t xml:space="preserve"> </w:t>
      </w:r>
    </w:p>
    <w:p w:rsidRPr="00BA61A3" w:rsidR="001D7623" w:rsidP="00BB7FE0" w:rsidRDefault="001D7623">
      <w:pPr>
        <w:ind w:firstLine="708"/>
        <w:jc w:val="both"/>
      </w:pPr>
      <w:r w:rsidRPr="00BA61A3">
        <w:t xml:space="preserve">18. </w:t>
      </w:r>
      <w:r w:rsidRPr="00BA61A3" w:rsidR="000B7ABE">
        <w:t>ŽIVOLIĆ</w:t>
      </w:r>
      <w:r w:rsidR="00BA61A3">
        <w:t xml:space="preserve"> </w:t>
      </w:r>
      <w:r w:rsidRPr="00BA61A3" w:rsidR="000B7ABE">
        <w:t>DAMIR</w:t>
      </w:r>
      <w:r w:rsidRPr="00BA61A3">
        <w:t xml:space="preserve">, </w:t>
      </w:r>
      <w:r w:rsidRPr="00BA61A3" w:rsidR="000B7ABE">
        <w:t>Svetvinčenat,  Foli 14</w:t>
      </w:r>
      <w:r w:rsidRPr="00BA61A3">
        <w:t xml:space="preserve">, OIB: </w:t>
      </w:r>
      <w:r w:rsidRPr="00BA61A3" w:rsidR="000B7ABE">
        <w:t>77414878131</w:t>
      </w:r>
      <w:r w:rsidRPr="00BA61A3">
        <w:t xml:space="preserve">, u iznosu od </w:t>
      </w:r>
      <w:r w:rsidRPr="00BA61A3" w:rsidR="004259A5">
        <w:t xml:space="preserve">82.312,62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1D7623" w:rsidP="00BB7FE0" w:rsidRDefault="001D7623">
      <w:pPr>
        <w:ind w:firstLine="708"/>
        <w:jc w:val="both"/>
      </w:pPr>
      <w:r w:rsidRPr="00BA61A3">
        <w:t xml:space="preserve">19. </w:t>
      </w:r>
      <w:r w:rsidRPr="00BA61A3" w:rsidR="004259A5">
        <w:t>ZULJAN DENIS</w:t>
      </w:r>
      <w:r w:rsidRPr="00BA61A3">
        <w:t xml:space="preserve">, </w:t>
      </w:r>
      <w:r w:rsidRPr="00BA61A3" w:rsidR="004259A5">
        <w:t>Pula, Orbanin 46</w:t>
      </w:r>
      <w:r w:rsidRPr="00BA61A3">
        <w:t xml:space="preserve">, OIB: </w:t>
      </w:r>
      <w:r w:rsidRPr="00BA61A3" w:rsidR="004259A5">
        <w:t>59012614066</w:t>
      </w:r>
      <w:r w:rsidRPr="00BA61A3">
        <w:t xml:space="preserve">, u iznosu od </w:t>
      </w:r>
      <w:r w:rsidRPr="00BA61A3" w:rsidR="004259A5">
        <w:t xml:space="preserve">52.824,32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1D7623" w:rsidP="00BB7FE0" w:rsidRDefault="001D7623">
      <w:pPr>
        <w:ind w:firstLine="708"/>
        <w:jc w:val="both"/>
      </w:pPr>
      <w:r w:rsidRPr="00BA61A3">
        <w:t xml:space="preserve">20. </w:t>
      </w:r>
      <w:r w:rsidRPr="00BA61A3" w:rsidR="004259A5">
        <w:t>PRIVRAT</w:t>
      </w:r>
      <w:r w:rsidR="00BA61A3">
        <w:t xml:space="preserve"> </w:t>
      </w:r>
      <w:r w:rsidRPr="00BA61A3" w:rsidR="004259A5">
        <w:t>ANTON</w:t>
      </w:r>
      <w:r w:rsidRPr="00BA61A3">
        <w:t xml:space="preserve">, </w:t>
      </w:r>
      <w:r w:rsidRPr="00BA61A3" w:rsidR="004259A5">
        <w:t>Medulin,  Katikulić 17</w:t>
      </w:r>
      <w:r w:rsidRPr="00BA61A3">
        <w:t xml:space="preserve">, OIB: </w:t>
      </w:r>
      <w:r w:rsidRPr="00BA61A3" w:rsidR="004259A5">
        <w:t>38347137140</w:t>
      </w:r>
      <w:r w:rsidRPr="00BA61A3">
        <w:t xml:space="preserve">, u iznosu od </w:t>
      </w:r>
      <w:r w:rsidRPr="00BA61A3" w:rsidR="004259A5">
        <w:t xml:space="preserve">79.699,76 </w:t>
      </w:r>
      <w:r w:rsidRPr="00BA61A3">
        <w:t>kuna</w:t>
      </w:r>
      <w:r w:rsidRPr="00BA61A3" w:rsidR="00AF2827">
        <w:t>.</w:t>
      </w:r>
    </w:p>
    <w:p w:rsidRPr="00BA61A3" w:rsidR="001D7623" w:rsidP="00BB7FE0" w:rsidRDefault="001D7623">
      <w:pPr>
        <w:ind w:firstLine="708"/>
        <w:jc w:val="both"/>
      </w:pPr>
      <w:r w:rsidRPr="00BA61A3">
        <w:t xml:space="preserve">21. </w:t>
      </w:r>
      <w:r w:rsidRPr="00BA61A3" w:rsidR="00BA2E40">
        <w:t>NOVAK BRANKO</w:t>
      </w:r>
      <w:r w:rsidRPr="00BA61A3">
        <w:t xml:space="preserve">, </w:t>
      </w:r>
      <w:r w:rsidRPr="00BA61A3" w:rsidR="00BA2E40">
        <w:t>Pula,  Facchinettijeva ul. 35</w:t>
      </w:r>
      <w:r w:rsidRPr="00BA61A3">
        <w:t xml:space="preserve">, OIB: </w:t>
      </w:r>
      <w:r w:rsidRPr="00BA61A3" w:rsidR="00BA2E40">
        <w:t>61305196793</w:t>
      </w:r>
      <w:r w:rsidRPr="00BA61A3">
        <w:t xml:space="preserve">, u iznosu od </w:t>
      </w:r>
      <w:r w:rsidRPr="00BA61A3" w:rsidR="00BA2E40">
        <w:t xml:space="preserve">80.447,08 </w:t>
      </w:r>
      <w:r w:rsidRPr="00BA61A3" w:rsidR="00AF2827">
        <w:t>kuna.</w:t>
      </w:r>
    </w:p>
    <w:p w:rsidRPr="00BA61A3" w:rsidR="009B0AA4" w:rsidP="00BB7FE0" w:rsidRDefault="009B0AA4">
      <w:pPr>
        <w:ind w:firstLine="708"/>
        <w:jc w:val="both"/>
      </w:pPr>
      <w:r w:rsidRPr="00BA61A3">
        <w:t xml:space="preserve">22. </w:t>
      </w:r>
      <w:r w:rsidRPr="00BA61A3" w:rsidR="00542251">
        <w:t>KRAJCAR SILVANO</w:t>
      </w:r>
      <w:r w:rsidRPr="00BA61A3">
        <w:t xml:space="preserve">, </w:t>
      </w:r>
      <w:r w:rsidRPr="00BA61A3" w:rsidR="00542251">
        <w:t>Žminj, Jurići 2</w:t>
      </w:r>
      <w:r w:rsidRPr="00BA61A3">
        <w:t xml:space="preserve">, OIB: </w:t>
      </w:r>
      <w:r w:rsidRPr="00BA61A3" w:rsidR="00542251">
        <w:t>70416498175</w:t>
      </w:r>
      <w:r w:rsidRPr="00BA61A3">
        <w:t xml:space="preserve">, u iznosu od </w:t>
      </w:r>
      <w:r w:rsidRPr="00BA61A3" w:rsidR="00542251">
        <w:t xml:space="preserve">43.471,96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9B0AA4" w:rsidP="00BB7FE0" w:rsidRDefault="009B0AA4">
      <w:pPr>
        <w:ind w:firstLine="708"/>
        <w:jc w:val="both"/>
      </w:pPr>
      <w:r w:rsidRPr="00BA61A3">
        <w:t xml:space="preserve">23. </w:t>
      </w:r>
      <w:r w:rsidRPr="00BA61A3" w:rsidR="00542251">
        <w:t>ČRNAC</w:t>
      </w:r>
      <w:r w:rsidR="00BA61A3">
        <w:t xml:space="preserve"> </w:t>
      </w:r>
      <w:r w:rsidRPr="00BA61A3" w:rsidR="00542251">
        <w:t>NENAD</w:t>
      </w:r>
      <w:r w:rsidRPr="00BA61A3">
        <w:t xml:space="preserve">, </w:t>
      </w:r>
      <w:r w:rsidRPr="00BA61A3" w:rsidR="00542251">
        <w:t>Pula,  Smareglia 007</w:t>
      </w:r>
      <w:r w:rsidRPr="00BA61A3">
        <w:t xml:space="preserve">, OIB: </w:t>
      </w:r>
      <w:r w:rsidRPr="00BA61A3" w:rsidR="00542251">
        <w:t>94658668315</w:t>
      </w:r>
      <w:r w:rsidRPr="00BA61A3">
        <w:t xml:space="preserve">, u iznosu od </w:t>
      </w:r>
      <w:r w:rsidRPr="00BA61A3" w:rsidR="00542251">
        <w:t xml:space="preserve">74.031,29 </w:t>
      </w:r>
      <w:r w:rsidRPr="00BA61A3">
        <w:t>kun</w:t>
      </w:r>
      <w:r w:rsidRPr="00BA61A3" w:rsidR="00AF2827">
        <w:t>a.</w:t>
      </w:r>
      <w:r w:rsidRPr="00BA61A3">
        <w:t xml:space="preserve"> </w:t>
      </w:r>
    </w:p>
    <w:p w:rsidRPr="00BA61A3" w:rsidR="009B0AA4" w:rsidP="00BB7FE0" w:rsidRDefault="009B0AA4">
      <w:pPr>
        <w:ind w:firstLine="708"/>
        <w:jc w:val="both"/>
      </w:pPr>
      <w:r w:rsidRPr="00BA61A3">
        <w:t xml:space="preserve">24. </w:t>
      </w:r>
      <w:r w:rsidRPr="00BA61A3" w:rsidR="00542251">
        <w:t>BUTKOVIĆ</w:t>
      </w:r>
      <w:r w:rsidR="00BA61A3">
        <w:t xml:space="preserve"> </w:t>
      </w:r>
      <w:r w:rsidRPr="00BA61A3" w:rsidR="00542251">
        <w:t>VILIM</w:t>
      </w:r>
      <w:r w:rsidRPr="00BA61A3">
        <w:t xml:space="preserve">, </w:t>
      </w:r>
      <w:r w:rsidRPr="00BA61A3" w:rsidR="00542251">
        <w:t>Pula, Naselje Brist 58</w:t>
      </w:r>
      <w:r w:rsidRPr="00BA61A3">
        <w:t xml:space="preserve">, OIB: </w:t>
      </w:r>
      <w:r w:rsidRPr="00BA61A3" w:rsidR="00542251">
        <w:t>14304503732</w:t>
      </w:r>
      <w:r w:rsidRPr="00BA61A3" w:rsidR="000577AF">
        <w:t xml:space="preserve">, u iznosu od </w:t>
      </w:r>
      <w:r w:rsidRPr="00BA61A3" w:rsidR="00542251">
        <w:t xml:space="preserve">91.474,08 </w:t>
      </w:r>
      <w:r w:rsidRPr="00BA61A3" w:rsidR="000577AF">
        <w:t>kuna</w:t>
      </w:r>
      <w:r w:rsidRPr="00BA61A3" w:rsidR="00AF2827">
        <w:t>.</w:t>
      </w:r>
      <w:r w:rsidRPr="00BA61A3" w:rsidR="000577AF">
        <w:t xml:space="preserve"> </w:t>
      </w:r>
    </w:p>
    <w:p w:rsidRPr="00BA61A3" w:rsidR="000577AF" w:rsidP="00BB7FE0" w:rsidRDefault="000577AF">
      <w:pPr>
        <w:ind w:firstLine="708"/>
        <w:jc w:val="both"/>
      </w:pPr>
      <w:r w:rsidRPr="00BA61A3">
        <w:t xml:space="preserve">25. </w:t>
      </w:r>
      <w:r w:rsidRPr="00BA61A3" w:rsidR="00542251">
        <w:t>BENČIĆ ROLAND, Pula, Osječka 8</w:t>
      </w:r>
      <w:r w:rsidRPr="00BA61A3">
        <w:t xml:space="preserve">, OIB: </w:t>
      </w:r>
      <w:r w:rsidRPr="00BA61A3" w:rsidR="00542251">
        <w:t>57414561938</w:t>
      </w:r>
      <w:r w:rsidRPr="00BA61A3" w:rsidR="00243F8F">
        <w:t xml:space="preserve">, u iznosu od </w:t>
      </w:r>
      <w:r w:rsidRPr="00BA61A3" w:rsidR="00542251">
        <w:t xml:space="preserve">55.704,80 </w:t>
      </w:r>
      <w:r w:rsidRPr="00BA61A3" w:rsidR="00243F8F">
        <w:t>kuna</w:t>
      </w:r>
      <w:r w:rsidRPr="00BA61A3" w:rsidR="00AF2827">
        <w:t>.</w:t>
      </w:r>
      <w:r w:rsidRPr="00BA61A3">
        <w:t xml:space="preserve"> </w:t>
      </w:r>
    </w:p>
    <w:p w:rsidRPr="00BA61A3" w:rsidR="000577AF" w:rsidP="00BB7FE0" w:rsidRDefault="000577AF">
      <w:pPr>
        <w:ind w:firstLine="708"/>
        <w:jc w:val="both"/>
      </w:pPr>
      <w:r w:rsidRPr="00BA61A3">
        <w:t xml:space="preserve">26. </w:t>
      </w:r>
      <w:r w:rsidRPr="00BA61A3" w:rsidR="00542251">
        <w:t>VRANGALOVSKI JAKOV</w:t>
      </w:r>
      <w:r w:rsidRPr="00BA61A3">
        <w:t xml:space="preserve">, </w:t>
      </w:r>
      <w:r w:rsidRPr="00BA61A3" w:rsidR="00542251">
        <w:t>Pula, Ulica Brist 20</w:t>
      </w:r>
      <w:r w:rsidRPr="00BA61A3">
        <w:t xml:space="preserve">, OIB: </w:t>
      </w:r>
      <w:r w:rsidRPr="00BA61A3" w:rsidR="00542251">
        <w:t>69047222739</w:t>
      </w:r>
      <w:r w:rsidRPr="00BA61A3">
        <w:t xml:space="preserve">, u iznosu od </w:t>
      </w:r>
      <w:r w:rsidRPr="00BA61A3" w:rsidR="00542251">
        <w:t xml:space="preserve">5.033,84 </w:t>
      </w:r>
      <w:r w:rsidRPr="00BA61A3" w:rsidR="00243F8F">
        <w:t>kuna</w:t>
      </w:r>
      <w:r w:rsidRPr="00BA61A3" w:rsidR="00AF2827">
        <w:t>.</w:t>
      </w:r>
      <w:r w:rsidRPr="00BA61A3" w:rsidR="00DD44BA">
        <w:t xml:space="preserve"> </w:t>
      </w:r>
    </w:p>
    <w:p w:rsidRPr="00BA61A3" w:rsidR="00DD44BA" w:rsidP="00BB7FE0" w:rsidRDefault="00DD44BA">
      <w:pPr>
        <w:ind w:firstLine="708"/>
        <w:jc w:val="both"/>
      </w:pPr>
      <w:r w:rsidRPr="00BA61A3">
        <w:t xml:space="preserve">27. </w:t>
      </w:r>
      <w:r w:rsidRPr="00BA61A3" w:rsidR="00542251">
        <w:t>TOMIŠIĆ</w:t>
      </w:r>
      <w:r w:rsidR="00BA61A3">
        <w:t xml:space="preserve"> </w:t>
      </w:r>
      <w:r w:rsidRPr="00BA61A3" w:rsidR="00542251">
        <w:t>GORDANA</w:t>
      </w:r>
      <w:r w:rsidRPr="00BA61A3">
        <w:t xml:space="preserve">, </w:t>
      </w:r>
      <w:r w:rsidRPr="00BA61A3" w:rsidR="00542251">
        <w:t>Pula,  Krčka Ulica 3</w:t>
      </w:r>
      <w:r w:rsidRPr="00BA61A3">
        <w:t xml:space="preserve">, OIB: </w:t>
      </w:r>
      <w:r w:rsidRPr="00BA61A3" w:rsidR="00542251">
        <w:t>38429884533</w:t>
      </w:r>
      <w:r w:rsidRPr="00BA61A3">
        <w:t xml:space="preserve">, u iznosu od </w:t>
      </w:r>
      <w:r w:rsidRPr="00BA61A3" w:rsidR="00542251">
        <w:t xml:space="preserve">78.655,45 </w:t>
      </w:r>
      <w:r w:rsidRPr="00BA61A3">
        <w:t xml:space="preserve">kuna, </w:t>
      </w:r>
    </w:p>
    <w:p w:rsidRPr="00BA61A3" w:rsidR="00DD44BA" w:rsidP="00BB7FE0" w:rsidRDefault="00DD44BA">
      <w:pPr>
        <w:ind w:firstLine="708"/>
        <w:jc w:val="both"/>
      </w:pPr>
      <w:r w:rsidRPr="00BA61A3">
        <w:t xml:space="preserve">28. </w:t>
      </w:r>
      <w:r w:rsidRPr="00BA61A3" w:rsidR="00542251">
        <w:t>PETROVIĆ</w:t>
      </w:r>
      <w:r w:rsidR="00BA61A3">
        <w:t xml:space="preserve"> </w:t>
      </w:r>
      <w:r w:rsidRPr="00BA61A3" w:rsidR="00542251">
        <w:t>VESNA</w:t>
      </w:r>
      <w:r w:rsidRPr="00BA61A3">
        <w:t xml:space="preserve">, Pula, </w:t>
      </w:r>
      <w:r w:rsidRPr="00BA61A3" w:rsidR="00542251">
        <w:t>Ulica Lakvere 17</w:t>
      </w:r>
      <w:r w:rsidRPr="00BA61A3">
        <w:t xml:space="preserve">, OIB: </w:t>
      </w:r>
      <w:r w:rsidRPr="00BA61A3" w:rsidR="00542251">
        <w:t>68218041669</w:t>
      </w:r>
      <w:r w:rsidRPr="00BA61A3">
        <w:t xml:space="preserve">, u iznosu od </w:t>
      </w:r>
      <w:r w:rsidRPr="00BA61A3" w:rsidR="00E75113">
        <w:t xml:space="preserve">36.025,18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DD44BA" w:rsidP="00BB7FE0" w:rsidRDefault="00DD44BA">
      <w:pPr>
        <w:ind w:firstLine="708"/>
        <w:jc w:val="both"/>
      </w:pPr>
      <w:r w:rsidRPr="00BA61A3">
        <w:t xml:space="preserve">29. </w:t>
      </w:r>
      <w:r w:rsidRPr="00BA61A3" w:rsidR="00E75113">
        <w:t>MOFARDIN DENIS</w:t>
      </w:r>
      <w:r w:rsidRPr="00BA61A3">
        <w:t xml:space="preserve">, </w:t>
      </w:r>
      <w:r w:rsidRPr="00BA61A3" w:rsidR="00E75113">
        <w:t>Pula,  Zoranićeva Ulica 10</w:t>
      </w:r>
      <w:r w:rsidRPr="00BA61A3">
        <w:t xml:space="preserve">, OIB: </w:t>
      </w:r>
      <w:r w:rsidRPr="00BA61A3" w:rsidR="00E75113">
        <w:t>07233470953</w:t>
      </w:r>
      <w:r w:rsidRPr="00BA61A3">
        <w:t xml:space="preserve">, u iznosu od </w:t>
      </w:r>
      <w:r w:rsidRPr="00BA61A3" w:rsidR="00E75113">
        <w:t xml:space="preserve">104.758,70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DD44BA" w:rsidP="00BB7FE0" w:rsidRDefault="00DD44BA">
      <w:pPr>
        <w:ind w:firstLine="708"/>
        <w:jc w:val="both"/>
      </w:pPr>
      <w:r w:rsidRPr="00BA61A3">
        <w:t xml:space="preserve">30. </w:t>
      </w:r>
      <w:r w:rsidRPr="00BA61A3" w:rsidR="00E75113">
        <w:t>MIOŠIĆ</w:t>
      </w:r>
      <w:r w:rsidR="00BA61A3">
        <w:t xml:space="preserve"> </w:t>
      </w:r>
      <w:r w:rsidRPr="00BA61A3" w:rsidR="00E75113">
        <w:t>DANIJELA</w:t>
      </w:r>
      <w:r w:rsidRPr="00BA61A3" w:rsidR="00B704DA">
        <w:t xml:space="preserve">, </w:t>
      </w:r>
      <w:r w:rsidRPr="00BA61A3" w:rsidR="00E75113">
        <w:t>Karojba,  Karojba 30</w:t>
      </w:r>
      <w:r w:rsidRPr="00BA61A3" w:rsidR="00B704DA">
        <w:t xml:space="preserve">, OIB: </w:t>
      </w:r>
      <w:r w:rsidRPr="00BA61A3" w:rsidR="00E75113">
        <w:t>40552032521</w:t>
      </w:r>
      <w:r w:rsidRPr="00BA61A3" w:rsidR="00B704DA">
        <w:t xml:space="preserve">, u iznosu od </w:t>
      </w:r>
      <w:r w:rsidRPr="00BA61A3" w:rsidR="00E75113">
        <w:t xml:space="preserve">82.865,14 </w:t>
      </w:r>
      <w:r w:rsidRPr="00BA61A3" w:rsidR="00B704DA">
        <w:t>kuna</w:t>
      </w:r>
      <w:r w:rsidRPr="00BA61A3" w:rsidR="00AF2827">
        <w:t>.</w:t>
      </w:r>
    </w:p>
    <w:p w:rsidRPr="00BA61A3" w:rsidR="00B704DA" w:rsidP="00BB7FE0" w:rsidRDefault="00B704DA">
      <w:pPr>
        <w:ind w:firstLine="708"/>
        <w:jc w:val="both"/>
      </w:pPr>
      <w:r w:rsidRPr="00BA61A3">
        <w:t xml:space="preserve">31. </w:t>
      </w:r>
      <w:r w:rsidRPr="00BA61A3" w:rsidR="00E75113">
        <w:t>KOVAČEVIĆ DUJMOVIĆ  SLOBODANKA</w:t>
      </w:r>
      <w:r w:rsidRPr="00BA61A3">
        <w:t xml:space="preserve">, </w:t>
      </w:r>
      <w:r w:rsidRPr="00BA61A3" w:rsidR="00E75113">
        <w:t>Sveti Petar u Šumi,  Jopi 25</w:t>
      </w:r>
      <w:r w:rsidRPr="00BA61A3">
        <w:t xml:space="preserve">, OIB: </w:t>
      </w:r>
      <w:r w:rsidRPr="00BA61A3" w:rsidR="00E75113">
        <w:t>85339069874</w:t>
      </w:r>
      <w:r w:rsidRPr="00BA61A3">
        <w:t xml:space="preserve">, u iznosu od </w:t>
      </w:r>
      <w:r w:rsidRPr="00BA61A3" w:rsidR="00E75113">
        <w:t xml:space="preserve">70.015,47 </w:t>
      </w:r>
      <w:r w:rsidRPr="00BA61A3" w:rsidR="006150B0">
        <w:t>kuna</w:t>
      </w:r>
      <w:r w:rsidRPr="00BA61A3" w:rsidR="00AF2827">
        <w:t>.</w:t>
      </w:r>
      <w:r w:rsidRPr="00BA61A3" w:rsidR="006150B0">
        <w:t xml:space="preserve"> </w:t>
      </w:r>
    </w:p>
    <w:p w:rsidRPr="00BA61A3" w:rsidR="006150B0" w:rsidP="00BB7FE0" w:rsidRDefault="006150B0">
      <w:pPr>
        <w:ind w:firstLine="708"/>
        <w:jc w:val="both"/>
      </w:pPr>
      <w:r w:rsidRPr="00BA61A3">
        <w:t xml:space="preserve">32. </w:t>
      </w:r>
      <w:r w:rsidRPr="00BA61A3" w:rsidR="00E75113">
        <w:t>JURANOVIĆ DRAGICA</w:t>
      </w:r>
      <w:r w:rsidRPr="00BA61A3">
        <w:t xml:space="preserve">, </w:t>
      </w:r>
      <w:r w:rsidRPr="00BA61A3" w:rsidR="00E75113">
        <w:t>Pula,  Divkovićeva 2</w:t>
      </w:r>
      <w:r w:rsidRPr="00BA61A3">
        <w:t xml:space="preserve">, OIB: </w:t>
      </w:r>
      <w:r w:rsidRPr="00BA61A3" w:rsidR="00E75113">
        <w:t>04511440429</w:t>
      </w:r>
      <w:r w:rsidRPr="00BA61A3" w:rsidR="00D64860">
        <w:t xml:space="preserve">, u iznosu od </w:t>
      </w:r>
      <w:r w:rsidRPr="00BA61A3" w:rsidR="00E75113">
        <w:t xml:space="preserve">53.430,04 </w:t>
      </w:r>
      <w:r w:rsidRPr="00BA61A3" w:rsidR="00D64860">
        <w:t>kuna</w:t>
      </w:r>
      <w:r w:rsidRPr="00BA61A3" w:rsidR="00AF2827">
        <w:t>.</w:t>
      </w:r>
      <w:r w:rsidRPr="00BA61A3">
        <w:t xml:space="preserve"> </w:t>
      </w:r>
    </w:p>
    <w:p w:rsidRPr="00BA61A3" w:rsidR="006150B0" w:rsidP="00BB7FE0" w:rsidRDefault="006150B0">
      <w:pPr>
        <w:ind w:firstLine="708"/>
        <w:jc w:val="both"/>
      </w:pPr>
      <w:r w:rsidRPr="00BA61A3">
        <w:t xml:space="preserve">33. </w:t>
      </w:r>
      <w:r w:rsidRPr="00BA61A3" w:rsidR="00E75113">
        <w:t>JADREŠKO IGOR</w:t>
      </w:r>
      <w:r w:rsidRPr="00BA61A3">
        <w:t xml:space="preserve">, Pula, </w:t>
      </w:r>
      <w:r w:rsidRPr="00BA61A3" w:rsidR="00E75113">
        <w:t>Radićeva 32</w:t>
      </w:r>
      <w:r w:rsidRPr="00BA61A3">
        <w:t xml:space="preserve">, OIB: </w:t>
      </w:r>
      <w:r w:rsidRPr="00BA61A3" w:rsidR="00E75113">
        <w:t>44808048423</w:t>
      </w:r>
      <w:r w:rsidRPr="00BA61A3" w:rsidR="001C1FAB">
        <w:t xml:space="preserve">, u iznosu od </w:t>
      </w:r>
      <w:r w:rsidRPr="00BA61A3" w:rsidR="00E75113">
        <w:t xml:space="preserve">66.791,52 </w:t>
      </w:r>
      <w:r w:rsidRPr="00BA61A3" w:rsidR="001C1FAB">
        <w:t>kuna</w:t>
      </w:r>
      <w:r w:rsidRPr="00BA61A3" w:rsidR="00AF2827">
        <w:t>.</w:t>
      </w:r>
    </w:p>
    <w:p w:rsidRPr="00BA61A3" w:rsidR="001C1FAB" w:rsidP="00BB7FE0" w:rsidRDefault="001C1FAB">
      <w:pPr>
        <w:ind w:firstLine="708"/>
        <w:jc w:val="both"/>
      </w:pPr>
      <w:r w:rsidRPr="00BA61A3">
        <w:t xml:space="preserve">34. </w:t>
      </w:r>
      <w:r w:rsidRPr="00BA61A3" w:rsidR="00E75113">
        <w:t>CRNOBORI EDUARD</w:t>
      </w:r>
      <w:r w:rsidRPr="00BA61A3">
        <w:t xml:space="preserve">, </w:t>
      </w:r>
      <w:r w:rsidRPr="00BA61A3" w:rsidR="00E75113">
        <w:t>Medulin,  Dračice 2</w:t>
      </w:r>
      <w:r w:rsidRPr="00BA61A3">
        <w:t xml:space="preserve">, OIB: </w:t>
      </w:r>
      <w:r w:rsidRPr="00BA61A3" w:rsidR="00E75113">
        <w:t>73166597905</w:t>
      </w:r>
      <w:r w:rsidRPr="00BA61A3" w:rsidR="00D64860">
        <w:t xml:space="preserve">, u iznosu od </w:t>
      </w:r>
      <w:r w:rsidRPr="00BA61A3" w:rsidR="00E75113">
        <w:t xml:space="preserve">88.071,77 </w:t>
      </w:r>
      <w:r w:rsidRPr="00BA61A3" w:rsidR="00D64860">
        <w:t>kuna</w:t>
      </w:r>
      <w:r w:rsidRPr="00BA61A3" w:rsidR="00AF2827">
        <w:t>.</w:t>
      </w:r>
    </w:p>
    <w:p w:rsidRPr="00BA61A3" w:rsidR="001C1FAB" w:rsidP="00BB7FE0" w:rsidRDefault="001C1FAB">
      <w:pPr>
        <w:ind w:firstLine="708"/>
        <w:jc w:val="both"/>
      </w:pPr>
      <w:r w:rsidRPr="00BA61A3">
        <w:t xml:space="preserve">35. </w:t>
      </w:r>
      <w:r w:rsidRPr="00BA61A3" w:rsidR="00E75113">
        <w:t>BOŽIĆ SLAVICA</w:t>
      </w:r>
      <w:r w:rsidRPr="00BA61A3">
        <w:t xml:space="preserve">, </w:t>
      </w:r>
      <w:r w:rsidRPr="00BA61A3" w:rsidR="00E75113">
        <w:t>Pula, Zadarska 27</w:t>
      </w:r>
      <w:r w:rsidRPr="00BA61A3">
        <w:t xml:space="preserve">, OIB: </w:t>
      </w:r>
      <w:r w:rsidRPr="00BA61A3" w:rsidR="00E75113">
        <w:t>20795228077</w:t>
      </w:r>
      <w:r w:rsidRPr="00BA61A3">
        <w:t xml:space="preserve">, u iznosu od </w:t>
      </w:r>
      <w:r w:rsidR="00B60EB2">
        <w:t>51.982,74</w:t>
      </w:r>
      <w:r w:rsidRPr="00BA61A3" w:rsidR="00C30B38">
        <w:t xml:space="preserve">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1C1FAB" w:rsidP="00BB7FE0" w:rsidRDefault="001C1FAB">
      <w:pPr>
        <w:ind w:firstLine="708"/>
        <w:jc w:val="both"/>
      </w:pPr>
      <w:r w:rsidRPr="00BA61A3">
        <w:t xml:space="preserve">36. </w:t>
      </w:r>
      <w:r w:rsidRPr="00BA61A3" w:rsidR="00C30B38">
        <w:t>BLJAIĆ</w:t>
      </w:r>
      <w:r w:rsidR="00BA61A3">
        <w:t xml:space="preserve"> </w:t>
      </w:r>
      <w:r w:rsidRPr="00BA61A3" w:rsidR="00C30B38">
        <w:t>MIRELA</w:t>
      </w:r>
      <w:r w:rsidRPr="00BA61A3">
        <w:t xml:space="preserve">, </w:t>
      </w:r>
      <w:r w:rsidRPr="00BA61A3" w:rsidR="00C30B38">
        <w:t>Pula, Partizanski put 41</w:t>
      </w:r>
      <w:r w:rsidRPr="00BA61A3">
        <w:t xml:space="preserve">, OIB: </w:t>
      </w:r>
      <w:r w:rsidRPr="00BA61A3" w:rsidR="00C30B38">
        <w:t>90210323429</w:t>
      </w:r>
      <w:r w:rsidRPr="00BA61A3">
        <w:t xml:space="preserve">, u iznosu od </w:t>
      </w:r>
      <w:r w:rsidRPr="00BA61A3" w:rsidR="00C30B38">
        <w:t xml:space="preserve">55.194,72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447295" w:rsidP="00BB7FE0" w:rsidRDefault="00447295">
      <w:pPr>
        <w:ind w:firstLine="708"/>
        <w:jc w:val="both"/>
      </w:pPr>
      <w:r w:rsidRPr="00BA61A3">
        <w:t xml:space="preserve">37. </w:t>
      </w:r>
      <w:r w:rsidRPr="00BA61A3" w:rsidR="00C30B38">
        <w:t>NIKODIJEVIĆ JOVAN</w:t>
      </w:r>
      <w:r w:rsidRPr="00BA61A3">
        <w:t xml:space="preserve">, Pula, </w:t>
      </w:r>
      <w:r w:rsidRPr="00BA61A3" w:rsidR="00C30B38">
        <w:t>Krležina ulica 27</w:t>
      </w:r>
      <w:r w:rsidRPr="00BA61A3">
        <w:t xml:space="preserve">, OIB: </w:t>
      </w:r>
      <w:r w:rsidRPr="00BA61A3" w:rsidR="00C30B38">
        <w:t>46714663196</w:t>
      </w:r>
      <w:r w:rsidRPr="00BA61A3">
        <w:t xml:space="preserve">, u iznosu od </w:t>
      </w:r>
      <w:r w:rsidRPr="00BA61A3" w:rsidR="00C30B38">
        <w:t xml:space="preserve">82.605,98 </w:t>
      </w:r>
      <w:r w:rsidRPr="00BA61A3">
        <w:t>kuna</w:t>
      </w:r>
      <w:r w:rsidRPr="00BA61A3" w:rsidR="00AF2827">
        <w:t>.</w:t>
      </w:r>
    </w:p>
    <w:p w:rsidRPr="00BA61A3" w:rsidR="00447295" w:rsidP="00BB7FE0" w:rsidRDefault="00447295">
      <w:pPr>
        <w:ind w:firstLine="708"/>
        <w:jc w:val="both"/>
      </w:pPr>
      <w:r w:rsidRPr="00BA61A3">
        <w:t xml:space="preserve">38. </w:t>
      </w:r>
      <w:r w:rsidRPr="00BA61A3" w:rsidR="00C30B38">
        <w:t>BAĆAC MARINO</w:t>
      </w:r>
      <w:r w:rsidRPr="00BA61A3">
        <w:t xml:space="preserve">, </w:t>
      </w:r>
      <w:r w:rsidRPr="00BA61A3" w:rsidR="00C30B38">
        <w:t>Svetvinčenat, Sv. Kirin 38</w:t>
      </w:r>
      <w:r w:rsidRPr="00BA61A3">
        <w:t xml:space="preserve">, OIB: </w:t>
      </w:r>
      <w:r w:rsidRPr="00BA61A3" w:rsidR="00C30B38">
        <w:t>33336943571</w:t>
      </w:r>
      <w:r w:rsidRPr="00BA61A3">
        <w:t xml:space="preserve">, u iznosu od </w:t>
      </w:r>
      <w:r w:rsidRPr="00BA61A3" w:rsidR="00C30B38">
        <w:t xml:space="preserve">131.692,81 </w:t>
      </w:r>
      <w:r w:rsidRPr="00BA61A3">
        <w:t>kuna</w:t>
      </w:r>
      <w:r w:rsidRPr="00BA61A3" w:rsidR="00AF2827">
        <w:t>.</w:t>
      </w:r>
    </w:p>
    <w:p w:rsidRPr="00BA61A3" w:rsidR="00447295" w:rsidP="00BB7FE0" w:rsidRDefault="00447295">
      <w:pPr>
        <w:ind w:firstLine="708"/>
        <w:jc w:val="both"/>
      </w:pPr>
      <w:r w:rsidRPr="00BA61A3">
        <w:lastRenderedPageBreak/>
        <w:t xml:space="preserve">39. </w:t>
      </w:r>
      <w:r w:rsidRPr="00BA61A3" w:rsidR="00C30B38">
        <w:t>BUBIĆ</w:t>
      </w:r>
      <w:r w:rsidR="00BA61A3">
        <w:t xml:space="preserve"> </w:t>
      </w:r>
      <w:r w:rsidRPr="00BA61A3" w:rsidR="00C30B38">
        <w:t>DEAN</w:t>
      </w:r>
      <w:r w:rsidRPr="00BA61A3">
        <w:t xml:space="preserve">, </w:t>
      </w:r>
      <w:r w:rsidRPr="00BA61A3" w:rsidR="00C30B38">
        <w:t>Pula</w:t>
      </w:r>
      <w:r w:rsidR="00BA61A3">
        <w:t>,</w:t>
      </w:r>
      <w:r w:rsidR="00B60EB2">
        <w:t xml:space="preserve"> </w:t>
      </w:r>
      <w:r w:rsidRPr="00BA61A3" w:rsidR="00C30B38">
        <w:t>Vinogradska Ul. 4</w:t>
      </w:r>
      <w:r w:rsidRPr="00BA61A3">
        <w:t xml:space="preserve">, OIB: </w:t>
      </w:r>
      <w:r w:rsidRPr="00BA61A3" w:rsidR="00C30B38">
        <w:t>93886352716</w:t>
      </w:r>
      <w:r w:rsidRPr="00BA61A3">
        <w:t xml:space="preserve">, u iznosu od </w:t>
      </w:r>
      <w:r w:rsidR="00B60EB2">
        <w:t>80.028,73</w:t>
      </w:r>
      <w:r w:rsidRPr="00BA61A3" w:rsidR="00C30B38">
        <w:t xml:space="preserve"> </w:t>
      </w:r>
      <w:r w:rsidRPr="00BA61A3">
        <w:t>kuna</w:t>
      </w:r>
      <w:r w:rsidRPr="00BA61A3" w:rsidR="00AF2827">
        <w:t>.</w:t>
      </w:r>
    </w:p>
    <w:p w:rsidRPr="00BA61A3" w:rsidR="00447295" w:rsidP="00BB7FE0" w:rsidRDefault="00447295">
      <w:pPr>
        <w:ind w:firstLine="708"/>
        <w:jc w:val="both"/>
      </w:pPr>
      <w:r w:rsidRPr="00BA61A3">
        <w:t xml:space="preserve">40. </w:t>
      </w:r>
      <w:r w:rsidRPr="00BA61A3" w:rsidR="00C30B38">
        <w:t>BEŠIĆ</w:t>
      </w:r>
      <w:r w:rsidR="00BA61A3">
        <w:t xml:space="preserve"> </w:t>
      </w:r>
      <w:r w:rsidRPr="00BA61A3" w:rsidR="00C30B38">
        <w:t>BRACO</w:t>
      </w:r>
      <w:r w:rsidRPr="00BA61A3">
        <w:t xml:space="preserve">, Pula, </w:t>
      </w:r>
      <w:r w:rsidRPr="00BA61A3" w:rsidR="00C30B38">
        <w:t>Ročki Prilaz 3</w:t>
      </w:r>
      <w:r w:rsidRPr="00BA61A3">
        <w:t xml:space="preserve">, OIB: </w:t>
      </w:r>
      <w:r w:rsidRPr="00BA61A3" w:rsidR="00C30B38">
        <w:t>69205500875</w:t>
      </w:r>
      <w:r w:rsidRPr="00BA61A3">
        <w:t xml:space="preserve">, u iznosu od </w:t>
      </w:r>
      <w:r w:rsidRPr="00BA61A3" w:rsidR="004A4B34">
        <w:t xml:space="preserve">110.817,17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447295" w:rsidP="00BB7FE0" w:rsidRDefault="00447295">
      <w:pPr>
        <w:ind w:firstLine="708"/>
        <w:jc w:val="both"/>
      </w:pPr>
      <w:r w:rsidRPr="00BA61A3">
        <w:t xml:space="preserve">41. </w:t>
      </w:r>
      <w:r w:rsidRPr="00BA61A3" w:rsidR="004A4B34">
        <w:t>MEKOVIĆ</w:t>
      </w:r>
      <w:r w:rsidR="00BA61A3">
        <w:t xml:space="preserve"> </w:t>
      </w:r>
      <w:r w:rsidRPr="00BA61A3" w:rsidR="004A4B34">
        <w:t>LINO</w:t>
      </w:r>
      <w:r w:rsidRPr="00BA61A3" w:rsidR="00A87DE4">
        <w:t xml:space="preserve">, </w:t>
      </w:r>
      <w:r w:rsidRPr="00BA61A3" w:rsidR="004A4B34">
        <w:t>Ližnjan, Plekuti 12</w:t>
      </w:r>
      <w:r w:rsidRPr="00BA61A3" w:rsidR="00A87DE4">
        <w:t xml:space="preserve">, OIB: </w:t>
      </w:r>
      <w:r w:rsidRPr="00BA61A3" w:rsidR="004A4B34">
        <w:t>92056417644</w:t>
      </w:r>
      <w:r w:rsidRPr="00BA61A3" w:rsidR="00A87DE4">
        <w:t xml:space="preserve">, u iznosu od </w:t>
      </w:r>
      <w:r w:rsidRPr="00BA61A3" w:rsidR="004A4B34">
        <w:t xml:space="preserve">143.940,07 </w:t>
      </w:r>
      <w:r w:rsidRPr="00BA61A3" w:rsidR="001D7F8B">
        <w:t>kuna</w:t>
      </w:r>
      <w:r w:rsidRPr="00BA61A3" w:rsidR="00AF2827">
        <w:t>.</w:t>
      </w:r>
      <w:r w:rsidRPr="00BA61A3" w:rsidR="001D7F8B">
        <w:t xml:space="preserve"> </w:t>
      </w:r>
    </w:p>
    <w:p w:rsidRPr="00BA61A3" w:rsidR="001D7F8B" w:rsidP="00BB7FE0" w:rsidRDefault="001D7F8B">
      <w:pPr>
        <w:ind w:firstLine="708"/>
        <w:jc w:val="both"/>
      </w:pPr>
      <w:r w:rsidRPr="00BA61A3">
        <w:t xml:space="preserve">42. </w:t>
      </w:r>
      <w:r w:rsidRPr="00BA61A3" w:rsidR="004A4B34">
        <w:t>MATOŠEVIĆ</w:t>
      </w:r>
      <w:r w:rsidR="00BA61A3">
        <w:t xml:space="preserve"> </w:t>
      </w:r>
      <w:r w:rsidRPr="00BA61A3" w:rsidR="004A4B34">
        <w:t>VILIJAN</w:t>
      </w:r>
      <w:r w:rsidRPr="00BA61A3">
        <w:t xml:space="preserve">, </w:t>
      </w:r>
      <w:r w:rsidRPr="00BA61A3" w:rsidR="004A4B34">
        <w:t>PULA, Buonarotijeva Ul. 1</w:t>
      </w:r>
      <w:r w:rsidRPr="00BA61A3">
        <w:t xml:space="preserve">, OIB: </w:t>
      </w:r>
      <w:r w:rsidRPr="00BA61A3" w:rsidR="004A4B34">
        <w:t>77107997505</w:t>
      </w:r>
      <w:r w:rsidRPr="00BA61A3">
        <w:t xml:space="preserve">, u iznosu od </w:t>
      </w:r>
      <w:r w:rsidRPr="00BA61A3" w:rsidR="004A4B34">
        <w:t xml:space="preserve">94.868,68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1D7F8B" w:rsidP="00BB7FE0" w:rsidRDefault="001D7F8B">
      <w:pPr>
        <w:ind w:firstLine="708"/>
        <w:jc w:val="both"/>
      </w:pPr>
      <w:r w:rsidRPr="00BA61A3">
        <w:t xml:space="preserve">43. </w:t>
      </w:r>
      <w:r w:rsidRPr="00BA61A3" w:rsidR="004A4B34">
        <w:t>SILJAN</w:t>
      </w:r>
      <w:r w:rsidR="00BA61A3">
        <w:t xml:space="preserve"> </w:t>
      </w:r>
      <w:r w:rsidRPr="00BA61A3" w:rsidR="004A4B34">
        <w:t>KARLO</w:t>
      </w:r>
      <w:r w:rsidRPr="00BA61A3">
        <w:t xml:space="preserve">, </w:t>
      </w:r>
      <w:r w:rsidRPr="00BA61A3" w:rsidR="004A4B34">
        <w:t>Ližnjan  pod vrh 23</w:t>
      </w:r>
      <w:r w:rsidRPr="00BA61A3">
        <w:t xml:space="preserve">, OIB: </w:t>
      </w:r>
      <w:r w:rsidRPr="00BA61A3" w:rsidR="004A4B34">
        <w:t>40049527024</w:t>
      </w:r>
      <w:r w:rsidRPr="00BA61A3" w:rsidR="00884537">
        <w:t xml:space="preserve">, u iznosu od </w:t>
      </w:r>
      <w:r w:rsidRPr="00BA61A3" w:rsidR="004A4B34">
        <w:t xml:space="preserve">129.364,92 </w:t>
      </w:r>
      <w:r w:rsidRPr="00BA61A3" w:rsidR="00884537">
        <w:t>kuna</w:t>
      </w:r>
      <w:r w:rsidRPr="00BA61A3" w:rsidR="00AF2827">
        <w:t>.</w:t>
      </w:r>
      <w:r w:rsidRPr="00BA61A3" w:rsidR="00884537">
        <w:t xml:space="preserve"> </w:t>
      </w:r>
    </w:p>
    <w:p w:rsidRPr="00BA61A3" w:rsidR="00884537" w:rsidP="00BB7FE0" w:rsidRDefault="00884537">
      <w:pPr>
        <w:ind w:firstLine="708"/>
        <w:jc w:val="both"/>
      </w:pPr>
      <w:r w:rsidRPr="00BA61A3">
        <w:t xml:space="preserve">44. </w:t>
      </w:r>
      <w:r w:rsidRPr="00BA61A3" w:rsidR="004A4B34">
        <w:t>PAUS MIRJANA</w:t>
      </w:r>
      <w:r w:rsidRPr="00BA61A3">
        <w:t xml:space="preserve">, </w:t>
      </w:r>
      <w:r w:rsidRPr="00BA61A3" w:rsidR="004A4B34">
        <w:t>Barban, Petehi, Poljaki 19</w:t>
      </w:r>
      <w:r w:rsidRPr="00BA61A3">
        <w:t xml:space="preserve">, OIB: </w:t>
      </w:r>
      <w:r w:rsidRPr="00BA61A3" w:rsidR="004A4B34">
        <w:t>09625142519</w:t>
      </w:r>
      <w:r w:rsidRPr="00BA61A3">
        <w:t xml:space="preserve">, u iznosu od </w:t>
      </w:r>
      <w:r w:rsidRPr="00BA61A3" w:rsidR="004A4B34">
        <w:t xml:space="preserve">5.000,00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884537" w:rsidP="00BB7FE0" w:rsidRDefault="00884537">
      <w:pPr>
        <w:ind w:firstLine="708"/>
        <w:jc w:val="both"/>
      </w:pPr>
      <w:r w:rsidRPr="00BA61A3">
        <w:t xml:space="preserve">45. </w:t>
      </w:r>
      <w:r w:rsidRPr="00BA61A3" w:rsidR="004A4B34">
        <w:t>DRANDIĆ</w:t>
      </w:r>
      <w:r w:rsidR="00BA61A3">
        <w:t xml:space="preserve"> </w:t>
      </w:r>
      <w:r w:rsidRPr="00BA61A3" w:rsidR="004A4B34">
        <w:t>MARIJAN</w:t>
      </w:r>
      <w:r w:rsidRPr="00BA61A3">
        <w:t xml:space="preserve">, </w:t>
      </w:r>
      <w:r w:rsidRPr="00BA61A3" w:rsidR="004A4B34">
        <w:t>Pula, Banovčeva Ulica 37</w:t>
      </w:r>
      <w:r w:rsidRPr="00BA61A3">
        <w:t xml:space="preserve">, OIB: </w:t>
      </w:r>
      <w:r w:rsidRPr="00BA61A3" w:rsidR="004A4B34">
        <w:t>20394256019</w:t>
      </w:r>
      <w:r w:rsidRPr="00BA61A3">
        <w:t xml:space="preserve">, u iznosu od </w:t>
      </w:r>
      <w:r w:rsidRPr="00BA61A3" w:rsidR="004A4B34">
        <w:t xml:space="preserve">86.758,86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884537" w:rsidP="00BB7FE0" w:rsidRDefault="00884537">
      <w:pPr>
        <w:ind w:firstLine="708"/>
        <w:jc w:val="both"/>
      </w:pPr>
      <w:r w:rsidRPr="00BA61A3">
        <w:t xml:space="preserve">46. </w:t>
      </w:r>
      <w:r w:rsidRPr="00BA61A3" w:rsidR="004A4B34">
        <w:t>ŠTIMAC</w:t>
      </w:r>
      <w:r w:rsidR="00BA61A3">
        <w:t xml:space="preserve"> </w:t>
      </w:r>
      <w:r w:rsidRPr="00BA61A3" w:rsidR="004A4B34">
        <w:t>MILIVOJ</w:t>
      </w:r>
      <w:r w:rsidRPr="00BA61A3">
        <w:t xml:space="preserve">, </w:t>
      </w:r>
      <w:r w:rsidRPr="00BA61A3" w:rsidR="00B66A0A">
        <w:t>Ližnjan, Valtura 1</w:t>
      </w:r>
      <w:r w:rsidRPr="00BA61A3">
        <w:t xml:space="preserve">, OIB: </w:t>
      </w:r>
      <w:r w:rsidRPr="00BA61A3" w:rsidR="00B66A0A">
        <w:t>12310242974</w:t>
      </w:r>
      <w:r w:rsidRPr="00BA61A3">
        <w:t xml:space="preserve">, u iznosu od </w:t>
      </w:r>
      <w:r w:rsidRPr="00BA61A3" w:rsidR="00B66A0A">
        <w:t xml:space="preserve">94.489,18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884537" w:rsidP="00BB7FE0" w:rsidRDefault="00884537">
      <w:pPr>
        <w:ind w:firstLine="708"/>
        <w:jc w:val="both"/>
      </w:pPr>
      <w:r w:rsidRPr="00BA61A3">
        <w:t xml:space="preserve">47. </w:t>
      </w:r>
      <w:r w:rsidRPr="00BA61A3" w:rsidR="00B66A0A">
        <w:t>BRŠČIĆ INGRID</w:t>
      </w:r>
      <w:r w:rsidRPr="00BA61A3">
        <w:t xml:space="preserve">, </w:t>
      </w:r>
      <w:r w:rsidRPr="00BA61A3" w:rsidR="00B66A0A">
        <w:t>Fažana,  Aleja Maslina 5</w:t>
      </w:r>
      <w:r w:rsidRPr="00BA61A3">
        <w:t xml:space="preserve">, OIB: </w:t>
      </w:r>
      <w:r w:rsidRPr="00BA61A3" w:rsidR="00B66A0A">
        <w:t>35035239506</w:t>
      </w:r>
      <w:r w:rsidRPr="00BA61A3">
        <w:t xml:space="preserve">, u iznosu od </w:t>
      </w:r>
      <w:r w:rsidRPr="00BA61A3" w:rsidR="00B66A0A">
        <w:t xml:space="preserve">79.528,57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884537" w:rsidP="00BB7FE0" w:rsidRDefault="00884537">
      <w:pPr>
        <w:ind w:firstLine="708"/>
        <w:jc w:val="both"/>
      </w:pPr>
      <w:r w:rsidRPr="00BA61A3">
        <w:t xml:space="preserve">48. </w:t>
      </w:r>
      <w:r w:rsidRPr="00BA61A3" w:rsidR="00B66A0A">
        <w:t>MILAKOVIĆ ANKA</w:t>
      </w:r>
      <w:r w:rsidRPr="00BA61A3">
        <w:t xml:space="preserve">, </w:t>
      </w:r>
      <w:r w:rsidRPr="00BA61A3" w:rsidR="00B66A0A">
        <w:t>Pula, Rizzijeva 4</w:t>
      </w:r>
      <w:r w:rsidRPr="00BA61A3">
        <w:t xml:space="preserve">, OIB: </w:t>
      </w:r>
      <w:r w:rsidRPr="00BA61A3" w:rsidR="00B66A0A">
        <w:t>17707074671</w:t>
      </w:r>
      <w:r w:rsidRPr="00BA61A3">
        <w:t xml:space="preserve">, u iznosu od </w:t>
      </w:r>
      <w:r w:rsidRPr="00BA61A3" w:rsidR="00B66A0A">
        <w:t xml:space="preserve">78.694,00 </w:t>
      </w:r>
      <w:r w:rsidRPr="00BA61A3" w:rsidR="001A07DC">
        <w:t>kuna</w:t>
      </w:r>
      <w:r w:rsidRPr="00BA61A3" w:rsidR="00AF2827">
        <w:t>.</w:t>
      </w:r>
    </w:p>
    <w:p w:rsidRPr="00BA61A3" w:rsidR="001A07DC" w:rsidP="00BA61A3" w:rsidRDefault="001A07DC">
      <w:pPr>
        <w:ind w:firstLine="708"/>
        <w:jc w:val="both"/>
      </w:pPr>
      <w:r w:rsidRPr="00BA61A3">
        <w:t xml:space="preserve">49. </w:t>
      </w:r>
      <w:r w:rsidRPr="00BA61A3" w:rsidR="00B66A0A">
        <w:t>MOŠNJA</w:t>
      </w:r>
      <w:r w:rsidR="00BA61A3">
        <w:t xml:space="preserve"> </w:t>
      </w:r>
      <w:r w:rsidRPr="00BA61A3" w:rsidR="00B66A0A">
        <w:t>DEJAN</w:t>
      </w:r>
      <w:r w:rsidRPr="00BA61A3">
        <w:t xml:space="preserve">, </w:t>
      </w:r>
      <w:r w:rsidRPr="00BA61A3" w:rsidR="00B66A0A">
        <w:t>Pula  R. Rohregera 44</w:t>
      </w:r>
      <w:r w:rsidRPr="00BA61A3">
        <w:t xml:space="preserve">, OIB: </w:t>
      </w:r>
      <w:r w:rsidRPr="00BA61A3" w:rsidR="00B66A0A">
        <w:t>32664850733</w:t>
      </w:r>
      <w:r w:rsidRPr="00BA61A3">
        <w:t xml:space="preserve">, u iznosu od </w:t>
      </w:r>
      <w:r w:rsidRPr="00BA61A3" w:rsidR="00B66A0A">
        <w:t xml:space="preserve">120.494,50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1A07DC" w:rsidP="00BB7FE0" w:rsidRDefault="001A07DC">
      <w:pPr>
        <w:ind w:firstLine="708"/>
        <w:jc w:val="both"/>
      </w:pPr>
      <w:r w:rsidRPr="00BA61A3">
        <w:t xml:space="preserve">50. </w:t>
      </w:r>
      <w:r w:rsidRPr="00BA61A3" w:rsidR="00B66A0A">
        <w:t>BERNOBIĆ SILVANO</w:t>
      </w:r>
      <w:r w:rsidRPr="00BA61A3">
        <w:t xml:space="preserve">, </w:t>
      </w:r>
      <w:r w:rsidRPr="00BA61A3" w:rsidR="00B66A0A">
        <w:t>Pula, Marsovo Polje 31</w:t>
      </w:r>
      <w:r w:rsidRPr="00BA61A3">
        <w:t xml:space="preserve">, OIB: </w:t>
      </w:r>
      <w:r w:rsidRPr="00BA61A3" w:rsidR="00B66A0A">
        <w:t>33992424563</w:t>
      </w:r>
      <w:r w:rsidRPr="00BA61A3">
        <w:t xml:space="preserve">, u iznosu od </w:t>
      </w:r>
      <w:r w:rsidRPr="00BA61A3" w:rsidR="00B66A0A">
        <w:t xml:space="preserve">112.766,87 </w:t>
      </w:r>
      <w:r w:rsidRPr="00BA61A3">
        <w:t>kuna</w:t>
      </w:r>
      <w:r w:rsidRPr="00BA61A3" w:rsidR="00AF2827">
        <w:t>.</w:t>
      </w:r>
    </w:p>
    <w:p w:rsidRPr="00BA61A3" w:rsidR="001A07DC" w:rsidP="00BB7FE0" w:rsidRDefault="001A07DC">
      <w:pPr>
        <w:ind w:firstLine="708"/>
        <w:jc w:val="both"/>
      </w:pPr>
      <w:r w:rsidRPr="00BA61A3">
        <w:t xml:space="preserve">51. </w:t>
      </w:r>
      <w:r w:rsidRPr="00BA61A3" w:rsidR="00B66A0A">
        <w:t>ŽIŽOVIĆ LELA</w:t>
      </w:r>
      <w:r w:rsidRPr="00BA61A3">
        <w:t xml:space="preserve">, </w:t>
      </w:r>
      <w:r w:rsidRPr="00BA61A3" w:rsidR="00B66A0A">
        <w:t>52100  Pula, Galijotska 7</w:t>
      </w:r>
      <w:r w:rsidRPr="00BA61A3">
        <w:t xml:space="preserve">, OIB: </w:t>
      </w:r>
      <w:r w:rsidRPr="00BA61A3" w:rsidR="00B66A0A">
        <w:t>73124243703</w:t>
      </w:r>
      <w:r w:rsidRPr="00BA61A3">
        <w:t xml:space="preserve">, u iznosu od </w:t>
      </w:r>
      <w:r w:rsidRPr="00BA61A3" w:rsidR="00B66A0A">
        <w:t xml:space="preserve">94.402,23 </w:t>
      </w:r>
      <w:r w:rsidRPr="00BA61A3">
        <w:t>kuna</w:t>
      </w:r>
      <w:r w:rsidRPr="00BA61A3" w:rsidR="00AF2827">
        <w:t>.</w:t>
      </w:r>
    </w:p>
    <w:p w:rsidRPr="00BA61A3" w:rsidR="001A07DC" w:rsidP="00BB7FE0" w:rsidRDefault="001A07DC">
      <w:pPr>
        <w:ind w:firstLine="708"/>
        <w:jc w:val="both"/>
      </w:pPr>
      <w:r w:rsidRPr="00BA61A3">
        <w:t xml:space="preserve">52. </w:t>
      </w:r>
      <w:r w:rsidRPr="00BA61A3" w:rsidR="00B66A0A">
        <w:t>ŽIVIĆ</w:t>
      </w:r>
      <w:r w:rsidR="00BA61A3">
        <w:t xml:space="preserve"> </w:t>
      </w:r>
      <w:r w:rsidRPr="00BA61A3" w:rsidR="00B66A0A">
        <w:t>NEBOJŠA</w:t>
      </w:r>
      <w:r w:rsidRPr="00BA61A3" w:rsidR="00B26382">
        <w:t xml:space="preserve">, </w:t>
      </w:r>
      <w:r w:rsidRPr="00BA61A3" w:rsidR="00B66A0A">
        <w:t>Medulin,  Pomer 93</w:t>
      </w:r>
      <w:r w:rsidRPr="00BA61A3" w:rsidR="00B26382">
        <w:t xml:space="preserve">, OIB: </w:t>
      </w:r>
      <w:r w:rsidRPr="00BA61A3" w:rsidR="00B66A0A">
        <w:t>18738749988</w:t>
      </w:r>
      <w:r w:rsidRPr="00BA61A3" w:rsidR="00B26382">
        <w:t xml:space="preserve">, u iznosu od </w:t>
      </w:r>
      <w:r w:rsidRPr="00BA61A3" w:rsidR="00B66A0A">
        <w:t xml:space="preserve">25.495,26 </w:t>
      </w:r>
      <w:r w:rsidRPr="00BA61A3" w:rsidR="00B26382">
        <w:t xml:space="preserve">kuna, </w:t>
      </w:r>
    </w:p>
    <w:p w:rsidRPr="00BA61A3" w:rsidR="00B26382" w:rsidP="00BB7FE0" w:rsidRDefault="00B26382">
      <w:pPr>
        <w:ind w:firstLine="708"/>
        <w:jc w:val="both"/>
      </w:pPr>
      <w:r w:rsidRPr="00BA61A3">
        <w:t xml:space="preserve">53. </w:t>
      </w:r>
      <w:r w:rsidRPr="00BA61A3" w:rsidR="00B66A0A">
        <w:t>POTNAR VLADIMIR</w:t>
      </w:r>
      <w:r w:rsidRPr="00BA61A3">
        <w:t xml:space="preserve">, </w:t>
      </w:r>
      <w:r w:rsidRPr="00BA61A3" w:rsidR="00416085">
        <w:t>Pula, Stankovićeva 37</w:t>
      </w:r>
      <w:r w:rsidRPr="00BA61A3">
        <w:t xml:space="preserve">, OIB: </w:t>
      </w:r>
      <w:r w:rsidRPr="00BA61A3" w:rsidR="00416085">
        <w:t>78913250884</w:t>
      </w:r>
      <w:r w:rsidRPr="00BA61A3">
        <w:t xml:space="preserve">, u iznosu od </w:t>
      </w:r>
      <w:r w:rsidRPr="00BA61A3" w:rsidR="00416085">
        <w:t xml:space="preserve">140.847,75 </w:t>
      </w:r>
      <w:r w:rsidRPr="00BA61A3">
        <w:t>kuna</w:t>
      </w:r>
      <w:r w:rsidRPr="00BA61A3" w:rsidR="00AF2827">
        <w:t>.</w:t>
      </w:r>
      <w:r w:rsidRPr="00BA61A3">
        <w:t xml:space="preserve"> </w:t>
      </w:r>
    </w:p>
    <w:p w:rsidRPr="00BA61A3" w:rsidR="00B26382" w:rsidP="00BB7FE0" w:rsidRDefault="00B26382">
      <w:pPr>
        <w:ind w:firstLine="708"/>
        <w:jc w:val="both"/>
      </w:pPr>
      <w:r w:rsidRPr="00BA61A3">
        <w:t xml:space="preserve">54. </w:t>
      </w:r>
      <w:r w:rsidRPr="00BA61A3" w:rsidR="00416085">
        <w:t>MILOTIĆ ELDA</w:t>
      </w:r>
      <w:r w:rsidRPr="00BA61A3">
        <w:t xml:space="preserve">, Pula, </w:t>
      </w:r>
      <w:r w:rsidRPr="00BA61A3" w:rsidR="00416085">
        <w:t>Flegova ulica 30</w:t>
      </w:r>
      <w:r w:rsidRPr="00BA61A3">
        <w:t xml:space="preserve">, OIB: </w:t>
      </w:r>
      <w:r w:rsidRPr="00BA61A3" w:rsidR="00416085">
        <w:t>67041531157</w:t>
      </w:r>
      <w:r w:rsidRPr="00BA61A3">
        <w:t xml:space="preserve">, u iznosu od </w:t>
      </w:r>
      <w:r w:rsidRPr="00BA61A3" w:rsidR="00416085">
        <w:t xml:space="preserve">100.039,66 </w:t>
      </w:r>
      <w:r w:rsidRPr="00BA61A3">
        <w:t>kuna</w:t>
      </w:r>
      <w:r w:rsidRPr="00BA61A3" w:rsidR="00AF2827">
        <w:t>.</w:t>
      </w:r>
    </w:p>
    <w:p w:rsidRPr="00BA61A3" w:rsidR="00B26382" w:rsidP="00416085" w:rsidRDefault="00B26382">
      <w:pPr>
        <w:ind w:firstLine="708"/>
        <w:jc w:val="both"/>
      </w:pPr>
      <w:r w:rsidRPr="00BA61A3">
        <w:t xml:space="preserve">55. </w:t>
      </w:r>
      <w:r w:rsidRPr="00BA61A3" w:rsidR="00416085">
        <w:t>BUGARIN NEVIO</w:t>
      </w:r>
      <w:r w:rsidRPr="00BA61A3">
        <w:t xml:space="preserve">, </w:t>
      </w:r>
      <w:r w:rsidRPr="00BA61A3" w:rsidR="00416085">
        <w:t>Medulin, Pješ. Uvala 3/23</w:t>
      </w:r>
      <w:r w:rsidRPr="00BA61A3">
        <w:t xml:space="preserve">, OIB: </w:t>
      </w:r>
      <w:r w:rsidRPr="00BA61A3" w:rsidR="00416085">
        <w:t>72658824883</w:t>
      </w:r>
      <w:r w:rsidRPr="00BA61A3">
        <w:t xml:space="preserve">, u iznosu od </w:t>
      </w:r>
      <w:r w:rsidRPr="00BA61A3" w:rsidR="00416085">
        <w:t xml:space="preserve">27.437,48 </w:t>
      </w:r>
      <w:r w:rsidRPr="00BA61A3">
        <w:t>kuna</w:t>
      </w:r>
      <w:r w:rsidRPr="00BA61A3" w:rsidR="00AF2827">
        <w:t>.</w:t>
      </w:r>
    </w:p>
    <w:p w:rsidRPr="00BA61A3" w:rsidR="00B26382" w:rsidP="00BB7FE0" w:rsidRDefault="00B26382">
      <w:pPr>
        <w:ind w:firstLine="708"/>
        <w:jc w:val="both"/>
      </w:pPr>
      <w:r w:rsidRPr="00BA61A3">
        <w:t xml:space="preserve">56. </w:t>
      </w:r>
      <w:r w:rsidRPr="00BA61A3" w:rsidR="00416085">
        <w:t>HRVATIN</w:t>
      </w:r>
      <w:r w:rsidR="00BA61A3">
        <w:t xml:space="preserve"> </w:t>
      </w:r>
      <w:r w:rsidRPr="00BA61A3" w:rsidR="00416085">
        <w:t>-</w:t>
      </w:r>
      <w:r w:rsidR="00BA61A3">
        <w:t xml:space="preserve"> </w:t>
      </w:r>
      <w:r w:rsidRPr="00BA61A3" w:rsidR="00416085">
        <w:t>STOJKOVIĆ  DAVORKA</w:t>
      </w:r>
      <w:r w:rsidRPr="00BA61A3">
        <w:t xml:space="preserve">, </w:t>
      </w:r>
      <w:r w:rsidRPr="00BA61A3" w:rsidR="00416085">
        <w:t>Pula, Emova ulica 12</w:t>
      </w:r>
      <w:r w:rsidRPr="00BA61A3">
        <w:t xml:space="preserve">, OIB: </w:t>
      </w:r>
      <w:r w:rsidRPr="00BA61A3" w:rsidR="00416085">
        <w:t>92586819026</w:t>
      </w:r>
      <w:r w:rsidRPr="00BA61A3">
        <w:t xml:space="preserve">, u iznosu od </w:t>
      </w:r>
      <w:r w:rsidRPr="00BA61A3" w:rsidR="00416085">
        <w:t xml:space="preserve">101.510,17 </w:t>
      </w:r>
      <w:r w:rsidRPr="00BA61A3" w:rsidR="00CB3DDB">
        <w:t>kuna</w:t>
      </w:r>
      <w:r w:rsidRPr="00BA61A3" w:rsidR="00AF2827">
        <w:t>.</w:t>
      </w:r>
      <w:r w:rsidRPr="00BA61A3">
        <w:t xml:space="preserve"> </w:t>
      </w:r>
    </w:p>
    <w:p w:rsidRPr="00BA61A3" w:rsidR="00B26382" w:rsidP="00BB7FE0" w:rsidRDefault="00B26382">
      <w:pPr>
        <w:ind w:firstLine="708"/>
        <w:jc w:val="both"/>
      </w:pPr>
      <w:r w:rsidRPr="00BA61A3">
        <w:t xml:space="preserve">57. </w:t>
      </w:r>
      <w:r w:rsidRPr="00BA61A3" w:rsidR="00A94CBF">
        <w:t>PLOH MARIJAN</w:t>
      </w:r>
      <w:r w:rsidRPr="00BA61A3">
        <w:t xml:space="preserve">, </w:t>
      </w:r>
      <w:r w:rsidRPr="00BA61A3" w:rsidR="00A94CBF">
        <w:t>Medulin,  Biškupije 280</w:t>
      </w:r>
      <w:r w:rsidRPr="00BA61A3">
        <w:t xml:space="preserve">, OIB: </w:t>
      </w:r>
      <w:r w:rsidRPr="00BA61A3" w:rsidR="00A94CBF">
        <w:t>50515330974</w:t>
      </w:r>
      <w:r w:rsidRPr="00BA61A3">
        <w:t xml:space="preserve">, u iznosu od </w:t>
      </w:r>
      <w:r w:rsidRPr="00BA61A3" w:rsidR="00A94CBF">
        <w:t xml:space="preserve">84.344,37 </w:t>
      </w:r>
      <w:r w:rsidRPr="00BA61A3">
        <w:t>kuna</w:t>
      </w:r>
      <w:r w:rsidRPr="00BA61A3" w:rsidR="00AF2827">
        <w:t>.</w:t>
      </w:r>
    </w:p>
    <w:p w:rsidRPr="00BA61A3" w:rsidR="00B26382" w:rsidP="00BB7FE0" w:rsidRDefault="00B26382">
      <w:pPr>
        <w:ind w:firstLine="708"/>
        <w:jc w:val="both"/>
      </w:pPr>
      <w:r w:rsidRPr="00BA61A3">
        <w:t xml:space="preserve">58. </w:t>
      </w:r>
      <w:r w:rsidRPr="00BA61A3" w:rsidR="00A94CBF">
        <w:t>ROJNIĆ ANITA</w:t>
      </w:r>
      <w:r w:rsidRPr="00BA61A3">
        <w:t xml:space="preserve">, </w:t>
      </w:r>
      <w:r w:rsidRPr="00BA61A3" w:rsidR="00A94CBF">
        <w:t>Žminj, Cere bb</w:t>
      </w:r>
      <w:r w:rsidRPr="00BA61A3" w:rsidR="00CB3DDB">
        <w:t xml:space="preserve">, OIB: </w:t>
      </w:r>
      <w:r w:rsidRPr="00BA61A3" w:rsidR="00A94CBF">
        <w:t>25600952070</w:t>
      </w:r>
      <w:r w:rsidRPr="00BA61A3" w:rsidR="00235BD2">
        <w:t xml:space="preserve">, u iznosu od </w:t>
      </w:r>
      <w:r w:rsidRPr="00BA61A3" w:rsidR="00A94CBF">
        <w:t xml:space="preserve">84.157,70 </w:t>
      </w:r>
      <w:r w:rsidRPr="00BA61A3" w:rsidR="00235BD2">
        <w:t>kuna</w:t>
      </w:r>
      <w:r w:rsidRPr="00BA61A3" w:rsidR="00AF2827">
        <w:t>.</w:t>
      </w:r>
      <w:r w:rsidRPr="00BA61A3" w:rsidR="00235BD2">
        <w:t xml:space="preserve"> </w:t>
      </w:r>
    </w:p>
    <w:p w:rsidRPr="00BA61A3" w:rsidR="00235BD2" w:rsidP="00BB7FE0" w:rsidRDefault="00235BD2">
      <w:pPr>
        <w:ind w:firstLine="708"/>
        <w:jc w:val="both"/>
      </w:pPr>
      <w:r w:rsidRPr="00BA61A3">
        <w:t xml:space="preserve">59. </w:t>
      </w:r>
      <w:r w:rsidRPr="00BA61A3" w:rsidR="00A94CBF">
        <w:t>TADIĆ  MIRA</w:t>
      </w:r>
      <w:r w:rsidRPr="00BA61A3">
        <w:t xml:space="preserve">, </w:t>
      </w:r>
      <w:r w:rsidRPr="00BA61A3" w:rsidR="00A94CBF">
        <w:t>Pula, Stoja 32</w:t>
      </w:r>
      <w:r w:rsidRPr="00BA61A3">
        <w:t xml:space="preserve">, OIB: </w:t>
      </w:r>
      <w:r w:rsidRPr="00BA61A3" w:rsidR="00A94CBF">
        <w:t>19192886282</w:t>
      </w:r>
      <w:r w:rsidRPr="00BA61A3">
        <w:t xml:space="preserve">, u iznosu od </w:t>
      </w:r>
      <w:r w:rsidRPr="00BA61A3" w:rsidR="00A94CBF">
        <w:t xml:space="preserve">69.346,17 </w:t>
      </w:r>
      <w:r w:rsidRPr="00BA61A3">
        <w:t>kuna</w:t>
      </w:r>
      <w:r w:rsidRPr="00BA61A3" w:rsidR="00AF2827">
        <w:t>.</w:t>
      </w:r>
    </w:p>
    <w:p w:rsidRPr="00BA61A3" w:rsidR="00376411" w:rsidP="00BB7FE0" w:rsidRDefault="00376411">
      <w:pPr>
        <w:ind w:firstLine="708"/>
        <w:jc w:val="both"/>
      </w:pPr>
      <w:r w:rsidRPr="00BA61A3">
        <w:t xml:space="preserve">60. </w:t>
      </w:r>
      <w:r w:rsidRPr="00BA61A3" w:rsidR="00A94CBF">
        <w:t>TOMIŠIĆ</w:t>
      </w:r>
      <w:r w:rsidR="00BA61A3">
        <w:t xml:space="preserve"> </w:t>
      </w:r>
      <w:r w:rsidRPr="00BA61A3" w:rsidR="00A94CBF">
        <w:t>EDITA</w:t>
      </w:r>
      <w:r w:rsidRPr="00BA61A3">
        <w:t xml:space="preserve">, </w:t>
      </w:r>
      <w:r w:rsidRPr="00BA61A3" w:rsidR="00A94CBF">
        <w:t>Marčana, Orbanići 9</w:t>
      </w:r>
      <w:r w:rsidRPr="00BA61A3">
        <w:t xml:space="preserve">, OIB: </w:t>
      </w:r>
      <w:r w:rsidRPr="00BA61A3" w:rsidR="00A94CBF">
        <w:t>98722386703</w:t>
      </w:r>
      <w:r w:rsidRPr="00BA61A3">
        <w:t xml:space="preserve">, u iznosu od </w:t>
      </w:r>
      <w:r w:rsidR="00B60EB2">
        <w:t>66.633,00</w:t>
      </w:r>
      <w:r w:rsidRPr="00BA61A3" w:rsidR="00A94CBF">
        <w:t xml:space="preserve"> </w:t>
      </w:r>
      <w:r w:rsidRPr="00BA61A3">
        <w:t>kuna</w:t>
      </w:r>
      <w:r w:rsidRPr="00BA61A3" w:rsidR="00AF2827">
        <w:t>.</w:t>
      </w:r>
    </w:p>
    <w:p w:rsidRPr="00BA61A3" w:rsidR="00376411" w:rsidP="00BB7FE0" w:rsidRDefault="00376411">
      <w:pPr>
        <w:ind w:firstLine="708"/>
        <w:jc w:val="both"/>
      </w:pPr>
      <w:r w:rsidRPr="00BA61A3">
        <w:t xml:space="preserve">61. </w:t>
      </w:r>
      <w:r w:rsidRPr="00BA61A3" w:rsidR="00A94CBF">
        <w:t>ČELIĆ BORIS</w:t>
      </w:r>
      <w:r w:rsidRPr="00BA61A3">
        <w:t xml:space="preserve">, </w:t>
      </w:r>
      <w:r w:rsidRPr="00BA61A3" w:rsidR="004417E4">
        <w:t>Pula, Kvarnerska ulica 9</w:t>
      </w:r>
      <w:r w:rsidRPr="00BA61A3">
        <w:t xml:space="preserve">, OIB: </w:t>
      </w:r>
      <w:r w:rsidRPr="00BA61A3" w:rsidR="004417E4">
        <w:t>43518936848</w:t>
      </w:r>
      <w:r w:rsidRPr="00BA61A3">
        <w:t xml:space="preserve">, u iznosu od </w:t>
      </w:r>
      <w:r w:rsidRPr="00BA61A3" w:rsidR="004417E4">
        <w:t xml:space="preserve">17.212,92 </w:t>
      </w:r>
      <w:r w:rsidRPr="00BA61A3">
        <w:t>kuna</w:t>
      </w:r>
      <w:r w:rsidRPr="00BA61A3" w:rsidR="00AF2827">
        <w:t>.</w:t>
      </w:r>
    </w:p>
    <w:p w:rsidRPr="00BA61A3" w:rsidR="00376411" w:rsidP="00BB7FE0" w:rsidRDefault="00376411">
      <w:pPr>
        <w:ind w:firstLine="708"/>
        <w:jc w:val="both"/>
      </w:pPr>
      <w:r w:rsidRPr="00BA61A3">
        <w:t xml:space="preserve">62. </w:t>
      </w:r>
      <w:r w:rsidRPr="00BA61A3" w:rsidR="004417E4">
        <w:t>GRUBIŠA VALTER</w:t>
      </w:r>
      <w:r w:rsidRPr="00BA61A3">
        <w:t xml:space="preserve">, </w:t>
      </w:r>
      <w:r w:rsidRPr="00BA61A3" w:rsidR="004417E4">
        <w:t>Pula  Novigradska Ulica 9</w:t>
      </w:r>
      <w:r w:rsidRPr="00BA61A3">
        <w:t xml:space="preserve">, OIB: </w:t>
      </w:r>
      <w:r w:rsidRPr="00BA61A3" w:rsidR="004417E4">
        <w:t>91154992847</w:t>
      </w:r>
      <w:r w:rsidRPr="00BA61A3">
        <w:t xml:space="preserve">, u iznosu od </w:t>
      </w:r>
      <w:r w:rsidRPr="00BA61A3" w:rsidR="004417E4">
        <w:t xml:space="preserve">105.991,05 </w:t>
      </w:r>
      <w:r w:rsidRPr="00BA61A3" w:rsidR="00EE5C6A">
        <w:t>kuna</w:t>
      </w:r>
      <w:r w:rsidRPr="00BA61A3">
        <w:t xml:space="preserve">, </w:t>
      </w:r>
    </w:p>
    <w:p w:rsidRPr="00BA61A3" w:rsidR="00376411" w:rsidP="00BB7FE0" w:rsidRDefault="00376411">
      <w:pPr>
        <w:ind w:firstLine="708"/>
        <w:jc w:val="both"/>
      </w:pPr>
      <w:r w:rsidRPr="00BA61A3">
        <w:t xml:space="preserve">63. </w:t>
      </w:r>
      <w:r w:rsidRPr="00BA61A3" w:rsidR="004417E4">
        <w:t>TRDOSLAVIĆ ZLATKO</w:t>
      </w:r>
      <w:r w:rsidRPr="00BA61A3">
        <w:t xml:space="preserve">, </w:t>
      </w:r>
      <w:r w:rsidRPr="00BA61A3" w:rsidR="004417E4">
        <w:t>Pula, De Franceschijeva 66</w:t>
      </w:r>
      <w:r w:rsidRPr="00BA61A3" w:rsidR="00354285">
        <w:t xml:space="preserve">, OIB:  </w:t>
      </w:r>
      <w:r w:rsidRPr="00BA61A3" w:rsidR="004417E4">
        <w:t>47347963839</w:t>
      </w:r>
      <w:r w:rsidRPr="00BA61A3" w:rsidR="000D26AE">
        <w:t xml:space="preserve">, u iznosu od </w:t>
      </w:r>
      <w:r w:rsidRPr="00BA61A3" w:rsidR="004417E4">
        <w:t xml:space="preserve">65.832,54 </w:t>
      </w:r>
      <w:r w:rsidRPr="00BA61A3" w:rsidR="000D26AE">
        <w:t>kuna</w:t>
      </w:r>
      <w:r w:rsidRPr="00BA61A3" w:rsidR="00AF2827">
        <w:t>.</w:t>
      </w:r>
    </w:p>
    <w:p w:rsidRPr="00BA61A3" w:rsidR="000D26AE" w:rsidP="00BB7FE0" w:rsidRDefault="000D26AE">
      <w:pPr>
        <w:ind w:firstLine="708"/>
        <w:jc w:val="both"/>
      </w:pPr>
      <w:r w:rsidRPr="00BA61A3">
        <w:t xml:space="preserve">64. </w:t>
      </w:r>
      <w:r w:rsidRPr="00BA61A3" w:rsidR="004417E4">
        <w:t>ŠKABIĆ ROBERTO</w:t>
      </w:r>
      <w:r w:rsidRPr="00BA61A3">
        <w:t xml:space="preserve">, </w:t>
      </w:r>
      <w:r w:rsidRPr="00BA61A3" w:rsidR="004417E4">
        <w:t>Pula, Kastavska ulica 4</w:t>
      </w:r>
      <w:r w:rsidRPr="00BA61A3">
        <w:t xml:space="preserve">, OIB: </w:t>
      </w:r>
      <w:r w:rsidRPr="00BA61A3" w:rsidR="004417E4">
        <w:t>52619335104</w:t>
      </w:r>
      <w:r w:rsidRPr="00BA61A3">
        <w:t xml:space="preserve">, u iznosu od </w:t>
      </w:r>
      <w:r w:rsidRPr="00BA61A3" w:rsidR="004417E4">
        <w:t xml:space="preserve">93.472,25 </w:t>
      </w:r>
      <w:r w:rsidRPr="00BA61A3">
        <w:t>kuna</w:t>
      </w:r>
      <w:r w:rsidRPr="00BA61A3" w:rsidR="00AF2827">
        <w:t>.</w:t>
      </w:r>
    </w:p>
    <w:p w:rsidRPr="00BA61A3" w:rsidR="000D26AE" w:rsidP="00BB7FE0" w:rsidRDefault="000D26AE">
      <w:pPr>
        <w:ind w:firstLine="708"/>
        <w:jc w:val="both"/>
      </w:pPr>
      <w:r w:rsidRPr="00BA61A3">
        <w:lastRenderedPageBreak/>
        <w:t>6</w:t>
      </w:r>
      <w:r w:rsidRPr="00BA61A3" w:rsidR="006B7125">
        <w:t>5</w:t>
      </w:r>
      <w:r w:rsidRPr="00BA61A3">
        <w:t xml:space="preserve">. </w:t>
      </w:r>
      <w:r w:rsidRPr="00BA61A3" w:rsidR="004417E4">
        <w:t>RABAC ALBINO</w:t>
      </w:r>
      <w:r w:rsidRPr="00BA61A3">
        <w:t xml:space="preserve">, </w:t>
      </w:r>
      <w:r w:rsidRPr="00BA61A3" w:rsidR="004417E4">
        <w:t>Medulin, Strane 65</w:t>
      </w:r>
      <w:r w:rsidRPr="00BA61A3">
        <w:t xml:space="preserve">, OIB: </w:t>
      </w:r>
      <w:r w:rsidRPr="00BA61A3" w:rsidR="004417E4">
        <w:t>20741119776</w:t>
      </w:r>
      <w:r w:rsidRPr="00BA61A3">
        <w:t xml:space="preserve">, u iznosu od </w:t>
      </w:r>
      <w:r w:rsidR="00B60EB2">
        <w:t>61.578,22</w:t>
      </w:r>
      <w:r w:rsidRPr="00BA61A3" w:rsidR="004417E4">
        <w:t xml:space="preserve"> </w:t>
      </w:r>
      <w:r w:rsidRPr="00BA61A3">
        <w:t>kuna</w:t>
      </w:r>
      <w:r w:rsidRPr="00BA61A3" w:rsidR="00AF2827">
        <w:t>.</w:t>
      </w:r>
    </w:p>
    <w:p w:rsidRPr="00BA61A3" w:rsidR="000D26AE" w:rsidP="00BB7FE0" w:rsidRDefault="000D26AE">
      <w:pPr>
        <w:ind w:firstLine="708"/>
        <w:jc w:val="both"/>
      </w:pPr>
      <w:r w:rsidRPr="00BA61A3">
        <w:t>6</w:t>
      </w:r>
      <w:r w:rsidRPr="00BA61A3" w:rsidR="006B7125">
        <w:t>6</w:t>
      </w:r>
      <w:r w:rsidRPr="00BA61A3">
        <w:t xml:space="preserve">. </w:t>
      </w:r>
      <w:r w:rsidRPr="00BA61A3" w:rsidR="004417E4">
        <w:t>BENČIĆ RANIERI</w:t>
      </w:r>
      <w:r w:rsidRPr="00BA61A3">
        <w:t xml:space="preserve">, </w:t>
      </w:r>
      <w:r w:rsidRPr="00BA61A3" w:rsidR="004417E4">
        <w:t>Pula,  Ul. Marsovog Polja 38</w:t>
      </w:r>
      <w:r w:rsidRPr="00BA61A3">
        <w:t xml:space="preserve">, OIB: </w:t>
      </w:r>
      <w:r w:rsidRPr="00BA61A3" w:rsidR="004417E4">
        <w:t>92027526894</w:t>
      </w:r>
      <w:r w:rsidRPr="00BA61A3">
        <w:t xml:space="preserve">, u iznosu od </w:t>
      </w:r>
      <w:r w:rsidRPr="00BA61A3" w:rsidR="004417E4">
        <w:t xml:space="preserve">13.890,32 </w:t>
      </w:r>
      <w:r w:rsidRPr="00BA61A3" w:rsidR="006B7125">
        <w:t>kuna</w:t>
      </w:r>
      <w:r w:rsidRPr="00BA61A3" w:rsidR="00AF2827">
        <w:t>.</w:t>
      </w:r>
    </w:p>
    <w:p w:rsidRPr="00BA61A3" w:rsidR="004417E4" w:rsidP="00632F94" w:rsidRDefault="006B7125">
      <w:pPr>
        <w:ind w:firstLine="708"/>
        <w:jc w:val="both"/>
      </w:pPr>
      <w:r w:rsidRPr="00BA61A3">
        <w:t xml:space="preserve">67. </w:t>
      </w:r>
      <w:r w:rsidRPr="00BA61A3" w:rsidR="004417E4">
        <w:t>STEPANČIĆ IVOR</w:t>
      </w:r>
      <w:r w:rsidRPr="00BA61A3">
        <w:t xml:space="preserve">, Pula, </w:t>
      </w:r>
      <w:r w:rsidRPr="00BA61A3" w:rsidR="004417E4">
        <w:t>Ulica Gregovica 11</w:t>
      </w:r>
      <w:r w:rsidRPr="00BA61A3">
        <w:t xml:space="preserve">, OIB: </w:t>
      </w:r>
      <w:r w:rsidRPr="00BA61A3" w:rsidR="004417E4">
        <w:t>09222619537</w:t>
      </w:r>
      <w:r w:rsidRPr="00BA61A3">
        <w:t xml:space="preserve">, u iznosu od </w:t>
      </w:r>
      <w:r w:rsidRPr="00BA61A3" w:rsidR="004417E4">
        <w:t xml:space="preserve">7.954,80 </w:t>
      </w:r>
      <w:r w:rsidRPr="00BA61A3">
        <w:t xml:space="preserve">kuna. 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68. </w:t>
      </w:r>
      <w:r w:rsidRPr="00BA61A3" w:rsidR="00632F94">
        <w:t>OMANOVIĆ TEUFIK</w:t>
      </w:r>
      <w:r w:rsidRPr="00BA61A3">
        <w:t xml:space="preserve">, </w:t>
      </w:r>
      <w:r w:rsidRPr="00BA61A3" w:rsidR="00632F94">
        <w:t>Pula, Lussi Maria 6</w:t>
      </w:r>
      <w:r w:rsidRPr="00BA61A3">
        <w:t xml:space="preserve">, OIB: </w:t>
      </w:r>
      <w:r w:rsidRPr="00BA61A3" w:rsidR="00632F94">
        <w:t>66907071581</w:t>
      </w:r>
      <w:r w:rsidRPr="00BA61A3">
        <w:t xml:space="preserve">, u iznosu od </w:t>
      </w:r>
      <w:r w:rsidR="00B60EB2">
        <w:t>89.031,92</w:t>
      </w:r>
      <w:r w:rsidRPr="00BA61A3" w:rsidR="00632F94">
        <w:t xml:space="preserve"> </w:t>
      </w:r>
      <w:r w:rsidRPr="00BA61A3">
        <w:t xml:space="preserve">kuna. 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69. </w:t>
      </w:r>
      <w:r w:rsidRPr="00BA61A3" w:rsidR="00632F94">
        <w:t>BLEKIĆ SADIK</w:t>
      </w:r>
      <w:r w:rsidRPr="00BA61A3">
        <w:t xml:space="preserve">, </w:t>
      </w:r>
      <w:r w:rsidRPr="00BA61A3" w:rsidR="00632F94">
        <w:t>Galižana, G. Leonardelli 4</w:t>
      </w:r>
      <w:r w:rsidRPr="00BA61A3">
        <w:t xml:space="preserve">, OIB: </w:t>
      </w:r>
      <w:r w:rsidRPr="00BA61A3" w:rsidR="00632F94">
        <w:t>79842994506</w:t>
      </w:r>
      <w:r w:rsidRPr="00BA61A3">
        <w:t xml:space="preserve">, u iznosu od </w:t>
      </w:r>
      <w:r w:rsidRPr="00BA61A3" w:rsidR="00632F94">
        <w:t xml:space="preserve">10.769,45 </w:t>
      </w:r>
      <w:r w:rsidRPr="00BA61A3">
        <w:t>kuna.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70. </w:t>
      </w:r>
      <w:r w:rsidRPr="00BA61A3" w:rsidR="00632F94">
        <w:t>ČIKIĆ</w:t>
      </w:r>
      <w:r w:rsidR="00BA61A3">
        <w:t xml:space="preserve"> </w:t>
      </w:r>
      <w:r w:rsidRPr="00BA61A3" w:rsidR="00632F94">
        <w:t>DUŠANKA</w:t>
      </w:r>
      <w:r w:rsidRPr="00BA61A3">
        <w:t xml:space="preserve">, </w:t>
      </w:r>
      <w:r w:rsidRPr="00BA61A3" w:rsidR="00632F94">
        <w:t>Pula  Škaljerova 58</w:t>
      </w:r>
      <w:r w:rsidRPr="00BA61A3">
        <w:t xml:space="preserve">, OIB: </w:t>
      </w:r>
      <w:r w:rsidRPr="00BA61A3" w:rsidR="00632F94">
        <w:t>66894066601</w:t>
      </w:r>
      <w:r w:rsidRPr="00BA61A3">
        <w:t xml:space="preserve">, u iznosu od </w:t>
      </w:r>
      <w:r w:rsidRPr="00BA61A3" w:rsidR="00632F94">
        <w:t xml:space="preserve">16.626,92 </w:t>
      </w:r>
      <w:r w:rsidRPr="00BA61A3">
        <w:t>kuna.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71. </w:t>
      </w:r>
      <w:r w:rsidRPr="00BA61A3" w:rsidR="00DD628A">
        <w:t>HAZIROVIĆ RAMADAN</w:t>
      </w:r>
      <w:r w:rsidRPr="00BA61A3">
        <w:t xml:space="preserve">, </w:t>
      </w:r>
      <w:r w:rsidRPr="00BA61A3" w:rsidR="00DD628A">
        <w:t>Vodnjan, Rudarska 1</w:t>
      </w:r>
      <w:r w:rsidRPr="00BA61A3">
        <w:t xml:space="preserve">, OIB: </w:t>
      </w:r>
      <w:r w:rsidRPr="00BA61A3" w:rsidR="00DD628A">
        <w:t>84842937401</w:t>
      </w:r>
      <w:r w:rsidRPr="00BA61A3">
        <w:t xml:space="preserve">, u iznosu od </w:t>
      </w:r>
      <w:r w:rsidRPr="00BA61A3" w:rsidR="00DD628A">
        <w:t xml:space="preserve">10.478,89 </w:t>
      </w:r>
      <w:r w:rsidRPr="00BA61A3">
        <w:t xml:space="preserve">kuna. </w:t>
      </w:r>
    </w:p>
    <w:p w:rsidRPr="00BA61A3" w:rsidR="004417E4" w:rsidP="00DD628A" w:rsidRDefault="004417E4">
      <w:pPr>
        <w:ind w:firstLine="708"/>
        <w:jc w:val="both"/>
      </w:pPr>
      <w:r w:rsidRPr="00BA61A3">
        <w:t xml:space="preserve">72. </w:t>
      </w:r>
      <w:r w:rsidRPr="00BA61A3" w:rsidR="00DD628A">
        <w:t>KRALJEVIĆ NIKICA</w:t>
      </w:r>
      <w:r w:rsidRPr="00BA61A3">
        <w:t xml:space="preserve">, </w:t>
      </w:r>
      <w:r w:rsidRPr="00BA61A3" w:rsidR="00DD628A">
        <w:t>Pula, Zadarska 25</w:t>
      </w:r>
      <w:r w:rsidRPr="00BA61A3">
        <w:t xml:space="preserve">, OIB: </w:t>
      </w:r>
      <w:r w:rsidRPr="00BA61A3" w:rsidR="00DD628A">
        <w:t>63306683939</w:t>
      </w:r>
      <w:r w:rsidRPr="00BA61A3">
        <w:t xml:space="preserve">, u iznosu od </w:t>
      </w:r>
      <w:r w:rsidRPr="00BA61A3" w:rsidR="00DD628A">
        <w:t xml:space="preserve">39.393,26 </w:t>
      </w:r>
      <w:r w:rsidRPr="00BA61A3">
        <w:t>kuna.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73. </w:t>
      </w:r>
      <w:r w:rsidRPr="00BA61A3" w:rsidR="00DD628A">
        <w:t>CETINA NEVIO</w:t>
      </w:r>
      <w:r w:rsidRPr="00BA61A3">
        <w:t xml:space="preserve">, </w:t>
      </w:r>
      <w:r w:rsidRPr="00BA61A3" w:rsidR="00DD628A">
        <w:t>Vodnjan, Guran 20</w:t>
      </w:r>
      <w:r w:rsidRPr="00BA61A3">
        <w:t xml:space="preserve">, OIB: </w:t>
      </w:r>
      <w:r w:rsidRPr="00BA61A3" w:rsidR="00DD628A">
        <w:t>93954058835</w:t>
      </w:r>
      <w:r w:rsidRPr="00BA61A3">
        <w:t xml:space="preserve">, u iznosu od </w:t>
      </w:r>
      <w:r w:rsidRPr="00BA61A3" w:rsidR="00DD628A">
        <w:t xml:space="preserve">44.074,23 </w:t>
      </w:r>
      <w:r w:rsidRPr="00BA61A3">
        <w:t xml:space="preserve"> kuna. 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74. </w:t>
      </w:r>
      <w:r w:rsidRPr="00BA61A3" w:rsidR="00DD628A">
        <w:t>RITOŠA VALTER</w:t>
      </w:r>
      <w:r w:rsidRPr="00BA61A3">
        <w:t xml:space="preserve">, </w:t>
      </w:r>
      <w:r w:rsidRPr="00BA61A3" w:rsidR="00DD628A">
        <w:t>Pula, Marulićeva 10</w:t>
      </w:r>
      <w:r w:rsidRPr="00BA61A3">
        <w:t xml:space="preserve">, OIB: </w:t>
      </w:r>
      <w:r w:rsidRPr="00BA61A3" w:rsidR="00DD628A">
        <w:t>76911683580</w:t>
      </w:r>
      <w:r w:rsidRPr="00BA61A3">
        <w:t xml:space="preserve">, u iznosu od </w:t>
      </w:r>
      <w:r w:rsidRPr="00BA61A3" w:rsidR="00DD628A">
        <w:t xml:space="preserve">50.802,51 </w:t>
      </w:r>
      <w:r w:rsidRPr="00BA61A3">
        <w:t>kuna.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75. </w:t>
      </w:r>
      <w:r w:rsidRPr="00BA61A3" w:rsidR="00DD628A">
        <w:t>LABUD NIKOLA</w:t>
      </w:r>
      <w:r w:rsidRPr="00BA61A3">
        <w:t xml:space="preserve">, </w:t>
      </w:r>
      <w:r w:rsidRPr="00BA61A3" w:rsidR="00DD628A">
        <w:t>Pula, Medulinska Cesta 47</w:t>
      </w:r>
      <w:r w:rsidRPr="00BA61A3">
        <w:t xml:space="preserve">, OIB: </w:t>
      </w:r>
      <w:r w:rsidRPr="00BA61A3" w:rsidR="00DD628A">
        <w:t>02335361135</w:t>
      </w:r>
      <w:r w:rsidRPr="00BA61A3">
        <w:t xml:space="preserve">, u iznosu od </w:t>
      </w:r>
      <w:r w:rsidRPr="00BA61A3" w:rsidR="00DD628A">
        <w:t xml:space="preserve">7.919,72 </w:t>
      </w:r>
      <w:r w:rsidRPr="00BA61A3">
        <w:t>kuna.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76. </w:t>
      </w:r>
      <w:r w:rsidRPr="00BA61A3" w:rsidR="00DD628A">
        <w:t>ZADRAVEC MATEJ</w:t>
      </w:r>
      <w:r w:rsidRPr="00BA61A3">
        <w:t xml:space="preserve">, </w:t>
      </w:r>
      <w:r w:rsidRPr="00BA61A3" w:rsidR="00DD628A">
        <w:t>Pula, Rovinjska ulica 1</w:t>
      </w:r>
      <w:r w:rsidRPr="00BA61A3">
        <w:t xml:space="preserve">, OIB: </w:t>
      </w:r>
      <w:r w:rsidRPr="00BA61A3" w:rsidR="00DD628A">
        <w:t>39161179982</w:t>
      </w:r>
      <w:r w:rsidRPr="00BA61A3">
        <w:t xml:space="preserve">, u iznosu od </w:t>
      </w:r>
      <w:r w:rsidRPr="00BA61A3" w:rsidR="00DD628A">
        <w:t xml:space="preserve">34.906,40 </w:t>
      </w:r>
      <w:r w:rsidRPr="00BA61A3">
        <w:t>kuna.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77. </w:t>
      </w:r>
      <w:r w:rsidRPr="00BA61A3" w:rsidR="00DD628A">
        <w:t>ZORIĆ ALEKSANDAR</w:t>
      </w:r>
      <w:r w:rsidRPr="00BA61A3">
        <w:t xml:space="preserve">, </w:t>
      </w:r>
      <w:r w:rsidRPr="00BA61A3" w:rsidR="000733AE">
        <w:t xml:space="preserve">Pula, Teslina 33, </w:t>
      </w:r>
      <w:r w:rsidRPr="00BA61A3">
        <w:t xml:space="preserve">OIB: </w:t>
      </w:r>
      <w:r w:rsidRPr="00BA61A3" w:rsidR="000733AE">
        <w:t>97264664022</w:t>
      </w:r>
      <w:r w:rsidRPr="00BA61A3">
        <w:t xml:space="preserve">, u iznosu od </w:t>
      </w:r>
      <w:r w:rsidRPr="00BA61A3" w:rsidR="000733AE">
        <w:t xml:space="preserve">20.658,24 </w:t>
      </w:r>
      <w:r w:rsidRPr="00BA61A3">
        <w:t xml:space="preserve">kuna, </w:t>
      </w:r>
    </w:p>
    <w:p w:rsidRPr="00BA61A3" w:rsidR="004417E4" w:rsidP="004417E4" w:rsidRDefault="004417E4">
      <w:pPr>
        <w:ind w:firstLine="708"/>
        <w:jc w:val="both"/>
      </w:pPr>
      <w:r w:rsidRPr="00BA61A3">
        <w:t xml:space="preserve">78. </w:t>
      </w:r>
      <w:r w:rsidRPr="00BA61A3" w:rsidR="000733AE">
        <w:t>PERŠIĆ MARINA</w:t>
      </w:r>
      <w:r w:rsidRPr="00BA61A3">
        <w:t xml:space="preserve">, Pula, </w:t>
      </w:r>
      <w:r w:rsidRPr="00BA61A3" w:rsidR="000733AE">
        <w:t>Šenoina 1</w:t>
      </w:r>
      <w:r w:rsidRPr="00BA61A3">
        <w:t xml:space="preserve">, OIB:  </w:t>
      </w:r>
      <w:r w:rsidRPr="00BA61A3" w:rsidR="000733AE">
        <w:t>03203876215</w:t>
      </w:r>
      <w:r w:rsidRPr="00BA61A3">
        <w:t xml:space="preserve">, u iznosu od </w:t>
      </w:r>
      <w:r w:rsidRPr="00BA61A3" w:rsidR="000733AE">
        <w:t xml:space="preserve">40.109,78 </w:t>
      </w:r>
      <w:r w:rsidRPr="00BA61A3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79</w:t>
      </w:r>
      <w:r w:rsidRPr="00BA61A3" w:rsidR="004417E4">
        <w:t xml:space="preserve">. </w:t>
      </w:r>
      <w:r w:rsidRPr="00BA61A3" w:rsidR="000733AE">
        <w:t>SLADONJA ROBERT</w:t>
      </w:r>
      <w:r w:rsidRPr="00BA61A3" w:rsidR="004417E4">
        <w:t xml:space="preserve">, Pula, </w:t>
      </w:r>
      <w:r w:rsidRPr="00BA61A3" w:rsidR="000733AE">
        <w:t>Ližnjan, Valtura 52</w:t>
      </w:r>
      <w:r w:rsidRPr="00BA61A3" w:rsidR="004417E4">
        <w:t xml:space="preserve">, OIB: </w:t>
      </w:r>
      <w:r w:rsidRPr="00BA61A3" w:rsidR="000733AE">
        <w:t>98060730615</w:t>
      </w:r>
      <w:r w:rsidRPr="00BA61A3" w:rsidR="004417E4">
        <w:t xml:space="preserve">, u iznosu od </w:t>
      </w:r>
      <w:r w:rsidRPr="00BA61A3" w:rsidR="000733AE">
        <w:t xml:space="preserve">5.003,21 </w:t>
      </w:r>
      <w:r w:rsidRPr="00BA61A3" w:rsidR="004417E4">
        <w:t>kuna.</w:t>
      </w:r>
    </w:p>
    <w:p w:rsidRPr="00BA61A3" w:rsidR="004417E4" w:rsidP="000F5DE1" w:rsidRDefault="00632F94">
      <w:pPr>
        <w:ind w:firstLine="708"/>
        <w:jc w:val="both"/>
      </w:pPr>
      <w:r w:rsidRPr="00BA61A3">
        <w:t>80</w:t>
      </w:r>
      <w:r w:rsidRPr="00BA61A3" w:rsidR="004417E4">
        <w:t xml:space="preserve">. </w:t>
      </w:r>
      <w:r w:rsidRPr="00BA61A3" w:rsidR="000F5DE1">
        <w:t>ŠUGAR MLADEN</w:t>
      </w:r>
      <w:r w:rsidRPr="00BA61A3" w:rsidR="004417E4">
        <w:t xml:space="preserve">, </w:t>
      </w:r>
      <w:r w:rsidRPr="00BA61A3" w:rsidR="000F5DE1">
        <w:t>Pula, Tršćanska ulica 3</w:t>
      </w:r>
      <w:r w:rsidRPr="00BA61A3" w:rsidR="004417E4">
        <w:t xml:space="preserve">, OIB: </w:t>
      </w:r>
      <w:r w:rsidRPr="00BA61A3" w:rsidR="000F5DE1">
        <w:t>98745458696</w:t>
      </w:r>
      <w:r w:rsidRPr="00BA61A3" w:rsidR="004417E4">
        <w:t xml:space="preserve">, u iznosu od </w:t>
      </w:r>
      <w:r w:rsidR="00B60EB2">
        <w:t>49.278,03</w:t>
      </w:r>
      <w:r w:rsidRPr="00BA61A3" w:rsidR="000F5DE1">
        <w:t xml:space="preserve">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81</w:t>
      </w:r>
      <w:r w:rsidRPr="00BA61A3" w:rsidR="004417E4">
        <w:t xml:space="preserve">. </w:t>
      </w:r>
      <w:r w:rsidRPr="00BA61A3" w:rsidR="000F5DE1">
        <w:t>RUBELJ VEDRAN</w:t>
      </w:r>
      <w:r w:rsidRPr="00BA61A3" w:rsidR="004417E4">
        <w:t xml:space="preserve">, </w:t>
      </w:r>
      <w:r w:rsidRPr="00BA61A3" w:rsidR="000F5DE1">
        <w:t>Pula, Galijotska ulica 5</w:t>
      </w:r>
      <w:r w:rsidRPr="00BA61A3" w:rsidR="004417E4">
        <w:t xml:space="preserve">, OIB: </w:t>
      </w:r>
      <w:r w:rsidRPr="00BA61A3" w:rsidR="000F5DE1">
        <w:t>64532409707</w:t>
      </w:r>
      <w:r w:rsidRPr="00BA61A3" w:rsidR="004417E4">
        <w:t xml:space="preserve">, u iznosu od </w:t>
      </w:r>
      <w:r w:rsidRPr="00BA61A3" w:rsidR="000F5DE1">
        <w:t xml:space="preserve">1.140,88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82</w:t>
      </w:r>
      <w:r w:rsidRPr="00BA61A3" w:rsidR="004417E4">
        <w:t xml:space="preserve">. </w:t>
      </w:r>
      <w:r w:rsidRPr="00BA61A3" w:rsidR="000F5DE1">
        <w:t>KRAGULJ LJILJANA</w:t>
      </w:r>
      <w:r w:rsidRPr="00BA61A3" w:rsidR="004417E4">
        <w:t xml:space="preserve">, </w:t>
      </w:r>
      <w:r w:rsidRPr="00BA61A3" w:rsidR="000F5DE1">
        <w:t>Pula, Štinjan, Kalčeva ul. 2</w:t>
      </w:r>
      <w:r w:rsidRPr="00BA61A3" w:rsidR="004417E4">
        <w:t xml:space="preserve">, OIB: </w:t>
      </w:r>
      <w:r w:rsidRPr="00BA61A3" w:rsidR="000F5DE1">
        <w:t>28209537529</w:t>
      </w:r>
      <w:r w:rsidRPr="00BA61A3" w:rsidR="004417E4">
        <w:t xml:space="preserve">, u iznosu od </w:t>
      </w:r>
      <w:r w:rsidRPr="00BA61A3" w:rsidR="000F5DE1">
        <w:t xml:space="preserve">45,30 </w:t>
      </w:r>
      <w:r w:rsidRPr="00BA61A3" w:rsidR="004417E4">
        <w:t xml:space="preserve">kuna. </w:t>
      </w:r>
    </w:p>
    <w:p w:rsidRPr="00BA61A3" w:rsidR="004417E4" w:rsidP="004417E4" w:rsidRDefault="00632F94">
      <w:pPr>
        <w:ind w:firstLine="708"/>
        <w:jc w:val="both"/>
      </w:pPr>
      <w:r w:rsidRPr="00BA61A3">
        <w:t>83</w:t>
      </w:r>
      <w:r w:rsidRPr="00BA61A3" w:rsidR="004417E4">
        <w:t xml:space="preserve">. </w:t>
      </w:r>
      <w:r w:rsidRPr="00BA61A3" w:rsidR="000F5DE1">
        <w:t>PEŠEK MARKO</w:t>
      </w:r>
      <w:r w:rsidRPr="00BA61A3" w:rsidR="004417E4">
        <w:t xml:space="preserve">, </w:t>
      </w:r>
      <w:r w:rsidRPr="00BA61A3" w:rsidR="000F5DE1">
        <w:t xml:space="preserve">Pula, Medulin, Pješ. Uv. 4, Ogra. 10, </w:t>
      </w:r>
      <w:r w:rsidRPr="00BA61A3" w:rsidR="004417E4">
        <w:t xml:space="preserve">OIB: </w:t>
      </w:r>
      <w:r w:rsidRPr="00BA61A3" w:rsidR="000F5DE1">
        <w:t>50784368886</w:t>
      </w:r>
      <w:r w:rsidRPr="00BA61A3" w:rsidR="004417E4">
        <w:t xml:space="preserve">, u iznosu od </w:t>
      </w:r>
      <w:r w:rsidRPr="00BA61A3" w:rsidR="000F5DE1">
        <w:t xml:space="preserve">1.650,00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84</w:t>
      </w:r>
      <w:r w:rsidRPr="00BA61A3" w:rsidR="004417E4">
        <w:t xml:space="preserve">. </w:t>
      </w:r>
      <w:r w:rsidRPr="00BA61A3" w:rsidR="000F5DE1">
        <w:t>MARTINČIĆ ANTON</w:t>
      </w:r>
      <w:r w:rsidRPr="00BA61A3" w:rsidR="004417E4">
        <w:t xml:space="preserve">, </w:t>
      </w:r>
      <w:r w:rsidRPr="00BA61A3" w:rsidR="000F5DE1">
        <w:t>Pula, Marulićeva ulica 20</w:t>
      </w:r>
      <w:r w:rsidRPr="00BA61A3" w:rsidR="004417E4">
        <w:t xml:space="preserve">, OIB: </w:t>
      </w:r>
      <w:r w:rsidRPr="00BA61A3" w:rsidR="000F5DE1">
        <w:t>63198937502</w:t>
      </w:r>
      <w:r w:rsidRPr="00BA61A3" w:rsidR="004417E4">
        <w:t xml:space="preserve">, u iznosu od </w:t>
      </w:r>
      <w:r w:rsidRPr="00BA61A3" w:rsidR="000F5DE1">
        <w:t xml:space="preserve">1.650,00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85</w:t>
      </w:r>
      <w:r w:rsidRPr="00BA61A3" w:rsidR="004417E4">
        <w:t xml:space="preserve">. </w:t>
      </w:r>
      <w:r w:rsidRPr="00BA61A3" w:rsidR="000F5DE1">
        <w:t>BELIN IVAN</w:t>
      </w:r>
      <w:r w:rsidRPr="00BA61A3" w:rsidR="004417E4">
        <w:t xml:space="preserve">, </w:t>
      </w:r>
      <w:r w:rsidRPr="00BA61A3" w:rsidR="00E604F5">
        <w:t>Pula, Ulica Valmade 83</w:t>
      </w:r>
      <w:r w:rsidRPr="00BA61A3" w:rsidR="004417E4">
        <w:t xml:space="preserve">, OIB: </w:t>
      </w:r>
      <w:r w:rsidRPr="00BA61A3" w:rsidR="00E604F5">
        <w:t>15018605422</w:t>
      </w:r>
      <w:r w:rsidRPr="00BA61A3" w:rsidR="004417E4">
        <w:t xml:space="preserve">, u iznosu od </w:t>
      </w:r>
      <w:r w:rsidRPr="00BA61A3" w:rsidR="00E604F5">
        <w:t xml:space="preserve">2.500,00 </w:t>
      </w:r>
      <w:r w:rsidRPr="00BA61A3" w:rsidR="004417E4">
        <w:t xml:space="preserve">kuna. </w:t>
      </w:r>
    </w:p>
    <w:p w:rsidRPr="00BA61A3" w:rsidR="004417E4" w:rsidP="004417E4" w:rsidRDefault="00632F94">
      <w:pPr>
        <w:ind w:firstLine="708"/>
        <w:jc w:val="both"/>
      </w:pPr>
      <w:r w:rsidRPr="00BA61A3">
        <w:t>86</w:t>
      </w:r>
      <w:r w:rsidRPr="00BA61A3" w:rsidR="004417E4">
        <w:t xml:space="preserve">. </w:t>
      </w:r>
      <w:r w:rsidRPr="00BA61A3" w:rsidR="00E604F5">
        <w:t>ŠTIMAC NIKOLA</w:t>
      </w:r>
      <w:r w:rsidRPr="00BA61A3" w:rsidR="004417E4">
        <w:t xml:space="preserve">, </w:t>
      </w:r>
      <w:r w:rsidRPr="00BA61A3" w:rsidR="00E604F5">
        <w:t>Medulin,  Biškupije 45</w:t>
      </w:r>
      <w:r w:rsidRPr="00BA61A3" w:rsidR="004417E4">
        <w:t xml:space="preserve">, OIB: </w:t>
      </w:r>
      <w:r w:rsidRPr="00BA61A3" w:rsidR="00E604F5">
        <w:t>95929974461</w:t>
      </w:r>
      <w:r w:rsidRPr="00BA61A3" w:rsidR="004417E4">
        <w:t xml:space="preserve">, u iznosu od </w:t>
      </w:r>
      <w:r w:rsidRPr="00BA61A3" w:rsidR="00E604F5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87</w:t>
      </w:r>
      <w:r w:rsidRPr="00BA61A3" w:rsidR="004417E4">
        <w:t xml:space="preserve">. </w:t>
      </w:r>
      <w:r w:rsidRPr="00BA61A3" w:rsidR="00E604F5">
        <w:t>PEKICA DAMIR</w:t>
      </w:r>
      <w:r w:rsidRPr="00BA61A3" w:rsidR="004417E4">
        <w:t xml:space="preserve">, </w:t>
      </w:r>
      <w:r w:rsidRPr="00BA61A3" w:rsidR="00E604F5">
        <w:t>Svetvinčenat, Pekici 2</w:t>
      </w:r>
      <w:r w:rsidRPr="00BA61A3" w:rsidR="004417E4">
        <w:t xml:space="preserve">, OIB: </w:t>
      </w:r>
      <w:r w:rsidRPr="00BA61A3" w:rsidR="00E604F5">
        <w:t>78286973551</w:t>
      </w:r>
      <w:r w:rsidRPr="00BA61A3" w:rsidR="004417E4">
        <w:t xml:space="preserve">, u iznosu od </w:t>
      </w:r>
      <w:r w:rsidRPr="00BA61A3" w:rsidR="00E604F5">
        <w:t xml:space="preserve">2.500,00 </w:t>
      </w:r>
      <w:r w:rsidRPr="00BA61A3" w:rsidR="004417E4">
        <w:t xml:space="preserve">kuna. </w:t>
      </w:r>
    </w:p>
    <w:p w:rsidRPr="00BA61A3" w:rsidR="004417E4" w:rsidP="004417E4" w:rsidRDefault="00632F94">
      <w:pPr>
        <w:ind w:firstLine="708"/>
        <w:jc w:val="both"/>
      </w:pPr>
      <w:r w:rsidRPr="00BA61A3">
        <w:t>88</w:t>
      </w:r>
      <w:r w:rsidRPr="00BA61A3" w:rsidR="004417E4">
        <w:t xml:space="preserve">. </w:t>
      </w:r>
      <w:r w:rsidRPr="00BA61A3" w:rsidR="00E604F5">
        <w:t>GRAH SREĆKO</w:t>
      </w:r>
      <w:r w:rsidRPr="00BA61A3" w:rsidR="004417E4">
        <w:t xml:space="preserve">, </w:t>
      </w:r>
      <w:r w:rsidRPr="00BA61A3" w:rsidR="00E604F5">
        <w:t>Pula, Usp. Pavla Đakona 6</w:t>
      </w:r>
      <w:r w:rsidRPr="00BA61A3" w:rsidR="004417E4">
        <w:t xml:space="preserve">, OIB: </w:t>
      </w:r>
      <w:r w:rsidRPr="00BA61A3" w:rsidR="00E604F5">
        <w:t>40619804786</w:t>
      </w:r>
      <w:r w:rsidRPr="00BA61A3" w:rsidR="004417E4">
        <w:t xml:space="preserve">, u iznosu od </w:t>
      </w:r>
      <w:r w:rsidRPr="00BA61A3" w:rsidR="00E604F5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89</w:t>
      </w:r>
      <w:r w:rsidRPr="00BA61A3" w:rsidR="004417E4">
        <w:t xml:space="preserve">. </w:t>
      </w:r>
      <w:r w:rsidRPr="00BA61A3" w:rsidR="00E604F5">
        <w:t>BUTKOVIĆ DARIO</w:t>
      </w:r>
      <w:r w:rsidRPr="00BA61A3" w:rsidR="004417E4">
        <w:t xml:space="preserve">, </w:t>
      </w:r>
      <w:r w:rsidRPr="00BA61A3" w:rsidR="00E604F5">
        <w:t>Pula,  Marulićeva Ulica 12</w:t>
      </w:r>
      <w:r w:rsidRPr="00BA61A3" w:rsidR="004417E4">
        <w:t xml:space="preserve">, OIB: </w:t>
      </w:r>
      <w:r w:rsidRPr="00BA61A3" w:rsidR="00E604F5">
        <w:t>60258707605</w:t>
      </w:r>
      <w:r w:rsidRPr="00BA61A3" w:rsidR="004417E4">
        <w:t xml:space="preserve">, u iznosu od </w:t>
      </w:r>
      <w:r w:rsidRPr="00BA61A3" w:rsidR="00E604F5">
        <w:t xml:space="preserve">27.630,66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lastRenderedPageBreak/>
        <w:t>90</w:t>
      </w:r>
      <w:r w:rsidRPr="00BA61A3" w:rsidR="004417E4">
        <w:t xml:space="preserve">. </w:t>
      </w:r>
      <w:r w:rsidRPr="00BA61A3" w:rsidR="00E604F5">
        <w:t>BURIĆ</w:t>
      </w:r>
      <w:r w:rsidR="00BA61A3">
        <w:t xml:space="preserve"> </w:t>
      </w:r>
      <w:r w:rsidRPr="00BA61A3" w:rsidR="00E604F5">
        <w:t>SERGIO</w:t>
      </w:r>
      <w:r w:rsidRPr="00BA61A3" w:rsidR="004417E4">
        <w:t xml:space="preserve">, </w:t>
      </w:r>
      <w:r w:rsidRPr="00BA61A3" w:rsidR="00E604F5">
        <w:t xml:space="preserve">Pula, Teslina ulica 19, </w:t>
      </w:r>
      <w:r w:rsidRPr="00BA61A3" w:rsidR="004417E4">
        <w:t xml:space="preserve">OIB: </w:t>
      </w:r>
      <w:r w:rsidRPr="00BA61A3" w:rsidR="00E604F5">
        <w:t>33953229669</w:t>
      </w:r>
      <w:r w:rsidRPr="00BA61A3" w:rsidR="004417E4">
        <w:t xml:space="preserve">, u iznosu od </w:t>
      </w:r>
      <w:r w:rsidRPr="00BA61A3" w:rsidR="00E604F5">
        <w:t xml:space="preserve">15.050,00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91</w:t>
      </w:r>
      <w:r w:rsidRPr="00BA61A3" w:rsidR="004417E4">
        <w:t xml:space="preserve">. </w:t>
      </w:r>
      <w:r w:rsidRPr="00BA61A3" w:rsidR="00A538AE">
        <w:t>SMAJIĆ ŽELJKA</w:t>
      </w:r>
      <w:r w:rsidRPr="00BA61A3" w:rsidR="004417E4">
        <w:t xml:space="preserve">, </w:t>
      </w:r>
      <w:r w:rsidRPr="00BA61A3" w:rsidR="00A538AE">
        <w:t>Pula, Vitasovićeva ul. 34</w:t>
      </w:r>
      <w:r w:rsidRPr="00BA61A3" w:rsidR="004417E4">
        <w:t xml:space="preserve">, OIB: </w:t>
      </w:r>
      <w:r w:rsidRPr="00BA61A3" w:rsidR="00A538AE">
        <w:t>88033415554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 xml:space="preserve">kuna, </w:t>
      </w:r>
    </w:p>
    <w:p w:rsidRPr="00BA61A3" w:rsidR="004417E4" w:rsidP="004417E4" w:rsidRDefault="00632F94">
      <w:pPr>
        <w:ind w:firstLine="708"/>
        <w:jc w:val="both"/>
      </w:pPr>
      <w:r w:rsidRPr="00BA61A3">
        <w:t>92</w:t>
      </w:r>
      <w:r w:rsidRPr="00BA61A3" w:rsidR="004417E4">
        <w:t xml:space="preserve">. </w:t>
      </w:r>
      <w:r w:rsidRPr="00BA61A3" w:rsidR="00A538AE">
        <w:t>IŠIĆ ANICA</w:t>
      </w:r>
      <w:r w:rsidRPr="00BA61A3" w:rsidR="004417E4">
        <w:t xml:space="preserve">, </w:t>
      </w:r>
      <w:r w:rsidRPr="00BA61A3" w:rsidR="00A538AE">
        <w:t>Krnica, Peruški, Išići 95</w:t>
      </w:r>
      <w:r w:rsidRPr="00BA61A3" w:rsidR="004417E4">
        <w:t xml:space="preserve">, OIB:  </w:t>
      </w:r>
      <w:r w:rsidRPr="00BA61A3" w:rsidR="00A538AE">
        <w:t>92661408105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93</w:t>
      </w:r>
      <w:r w:rsidRPr="00BA61A3" w:rsidR="004417E4">
        <w:t xml:space="preserve">. </w:t>
      </w:r>
      <w:r w:rsidRPr="00BA61A3" w:rsidR="00A538AE">
        <w:t>DŽEKO SEMIR</w:t>
      </w:r>
      <w:r w:rsidRPr="00BA61A3" w:rsidR="004417E4">
        <w:t xml:space="preserve">, </w:t>
      </w:r>
      <w:r w:rsidRPr="00BA61A3" w:rsidR="00A538AE">
        <w:t>Pula,  Krležina ulica 29</w:t>
      </w:r>
      <w:r w:rsidRPr="00BA61A3" w:rsidR="004417E4">
        <w:t xml:space="preserve">, OIB: </w:t>
      </w:r>
      <w:r w:rsidRPr="00BA61A3" w:rsidR="00A538AE">
        <w:t>62965237727</w:t>
      </w:r>
      <w:r w:rsidRPr="00BA61A3" w:rsidR="004417E4">
        <w:t xml:space="preserve">, u iznosu od </w:t>
      </w:r>
      <w:r w:rsidRPr="00BA61A3" w:rsidR="00A538AE">
        <w:t xml:space="preserve">14.900,66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94</w:t>
      </w:r>
      <w:r w:rsidRPr="00BA61A3" w:rsidR="004417E4">
        <w:t xml:space="preserve">. </w:t>
      </w:r>
      <w:r w:rsidRPr="00BA61A3" w:rsidR="00A538AE">
        <w:t>BARBIERI</w:t>
      </w:r>
      <w:r w:rsidR="00BA61A3">
        <w:t xml:space="preserve"> </w:t>
      </w:r>
      <w:r w:rsidRPr="00BA61A3" w:rsidR="00A538AE">
        <w:t>EDI</w:t>
      </w:r>
      <w:r w:rsidRPr="00BA61A3" w:rsidR="004417E4">
        <w:t xml:space="preserve">, </w:t>
      </w:r>
      <w:r w:rsidRPr="00BA61A3" w:rsidR="00A538AE">
        <w:t>Bale (Valle)</w:t>
      </w:r>
      <w:r w:rsidR="004E3C75">
        <w:t>,</w:t>
      </w:r>
      <w:r w:rsidRPr="00BA61A3" w:rsidR="00A538AE">
        <w:t xml:space="preserve"> Borgo 28</w:t>
      </w:r>
      <w:r w:rsidRPr="00BA61A3" w:rsidR="004417E4">
        <w:t xml:space="preserve">, OIB: </w:t>
      </w:r>
      <w:r w:rsidRPr="00BA61A3" w:rsidR="00A538AE">
        <w:t>00626783092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95</w:t>
      </w:r>
      <w:r w:rsidRPr="00BA61A3" w:rsidR="004417E4">
        <w:t xml:space="preserve">. </w:t>
      </w:r>
      <w:r w:rsidRPr="00BA61A3" w:rsidR="00A538AE">
        <w:t>MATOŠEVIĆ DUBRAVKA</w:t>
      </w:r>
      <w:r w:rsidRPr="00BA61A3" w:rsidR="004417E4">
        <w:t xml:space="preserve">, </w:t>
      </w:r>
      <w:r w:rsidRPr="00BA61A3" w:rsidR="00A538AE">
        <w:t>Pula, Buonarotijeva Ul. 1</w:t>
      </w:r>
      <w:r w:rsidRPr="00BA61A3" w:rsidR="004417E4">
        <w:t xml:space="preserve">, OIB: </w:t>
      </w:r>
      <w:r w:rsidRPr="00BA61A3" w:rsidR="00A538AE">
        <w:t>32138418161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96</w:t>
      </w:r>
      <w:r w:rsidRPr="00BA61A3" w:rsidR="004417E4">
        <w:t xml:space="preserve">. </w:t>
      </w:r>
      <w:r w:rsidRPr="00BA61A3" w:rsidR="00A538AE">
        <w:t>KRIVOKAPIĆ ZORAN</w:t>
      </w:r>
      <w:r w:rsidRPr="00BA61A3" w:rsidR="004417E4">
        <w:t xml:space="preserve">, </w:t>
      </w:r>
      <w:r w:rsidRPr="00BA61A3" w:rsidR="00A538AE">
        <w:t>Pula Ul. Pradorlando 19</w:t>
      </w:r>
      <w:r w:rsidRPr="00BA61A3" w:rsidR="004417E4">
        <w:t xml:space="preserve">, OIB: </w:t>
      </w:r>
      <w:r w:rsidRPr="00BA61A3" w:rsidR="00A538AE">
        <w:t>84831154848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 xml:space="preserve">kuna. </w:t>
      </w:r>
    </w:p>
    <w:p w:rsidRPr="00BA61A3" w:rsidR="004417E4" w:rsidP="004417E4" w:rsidRDefault="00632F94">
      <w:pPr>
        <w:ind w:firstLine="708"/>
        <w:jc w:val="both"/>
      </w:pPr>
      <w:r w:rsidRPr="00BA61A3">
        <w:t>97</w:t>
      </w:r>
      <w:r w:rsidRPr="00BA61A3" w:rsidR="004417E4">
        <w:t xml:space="preserve">. </w:t>
      </w:r>
      <w:r w:rsidRPr="00BA61A3" w:rsidR="00A538AE">
        <w:t>CETINA IRMA</w:t>
      </w:r>
      <w:r w:rsidRPr="00BA61A3" w:rsidR="004417E4">
        <w:t xml:space="preserve">, </w:t>
      </w:r>
      <w:r w:rsidRPr="00BA61A3" w:rsidR="00A538AE">
        <w:t>Svetvinčenat, Cukrići 25</w:t>
      </w:r>
      <w:r w:rsidRPr="00BA61A3" w:rsidR="004417E4">
        <w:t xml:space="preserve">, OIB: </w:t>
      </w:r>
      <w:r w:rsidRPr="00BA61A3" w:rsidR="00A538AE">
        <w:t>37299778618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98</w:t>
      </w:r>
      <w:r w:rsidRPr="00BA61A3" w:rsidR="004417E4">
        <w:t xml:space="preserve">. </w:t>
      </w:r>
      <w:r w:rsidRPr="00BA61A3" w:rsidR="00A538AE">
        <w:t>MARKOVIĆ VLASTA</w:t>
      </w:r>
      <w:r w:rsidRPr="00BA61A3" w:rsidR="004417E4">
        <w:t xml:space="preserve">, </w:t>
      </w:r>
      <w:r w:rsidRPr="00BA61A3" w:rsidR="00A538AE">
        <w:t>Pula, Nazorova ulica 18</w:t>
      </w:r>
      <w:r w:rsidRPr="00BA61A3" w:rsidR="004417E4">
        <w:t xml:space="preserve">, OIB: </w:t>
      </w:r>
      <w:r w:rsidRPr="00BA61A3" w:rsidR="00A538AE">
        <w:t>90240072182</w:t>
      </w:r>
      <w:r w:rsidRPr="00BA61A3" w:rsidR="004417E4">
        <w:t xml:space="preserve">, u iznosu od </w:t>
      </w:r>
      <w:r w:rsidRPr="00BA61A3" w:rsidR="00A538AE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99</w:t>
      </w:r>
      <w:r w:rsidRPr="00BA61A3" w:rsidR="004417E4">
        <w:t xml:space="preserve">. </w:t>
      </w:r>
      <w:r w:rsidRPr="00BA61A3" w:rsidR="00A538AE">
        <w:t>MARINKOVIĆ MIODRAG</w:t>
      </w:r>
      <w:r w:rsidRPr="00BA61A3" w:rsidR="004417E4">
        <w:t xml:space="preserve">, </w:t>
      </w:r>
      <w:r w:rsidRPr="00BA61A3" w:rsidR="00A538AE">
        <w:t>Vodnjan,Peroj 171</w:t>
      </w:r>
      <w:r w:rsidRPr="00BA61A3" w:rsidR="004417E4">
        <w:t xml:space="preserve">, OIB: </w:t>
      </w:r>
      <w:r w:rsidRPr="00BA61A3" w:rsidR="00A538AE">
        <w:t>95376879324</w:t>
      </w:r>
      <w:r w:rsidRPr="00BA61A3" w:rsidR="004417E4">
        <w:t xml:space="preserve">, u iznosu od </w:t>
      </w:r>
      <w:r w:rsidRPr="00BA61A3" w:rsidR="00A538AE">
        <w:t xml:space="preserve">1.650,00 </w:t>
      </w:r>
      <w:r w:rsidRPr="00BA61A3" w:rsidR="004417E4">
        <w:t xml:space="preserve">kuna. </w:t>
      </w:r>
    </w:p>
    <w:p w:rsidRPr="00BA61A3" w:rsidR="00632F94" w:rsidP="00632F94" w:rsidRDefault="00632F94">
      <w:pPr>
        <w:ind w:firstLine="708"/>
        <w:jc w:val="both"/>
      </w:pPr>
      <w:r w:rsidRPr="00BA61A3">
        <w:t>100</w:t>
      </w:r>
      <w:r w:rsidRPr="00BA61A3" w:rsidR="004417E4">
        <w:t xml:space="preserve">. </w:t>
      </w:r>
      <w:r w:rsidRPr="00BA61A3" w:rsidR="001F7E77">
        <w:t>ĐOKIĆ SLAVKO</w:t>
      </w:r>
      <w:r w:rsidRPr="00BA61A3" w:rsidR="004417E4">
        <w:t xml:space="preserve">, </w:t>
      </w:r>
      <w:r w:rsidRPr="00BA61A3" w:rsidR="001F7E77">
        <w:t>Ližnjan, Put za Marleru 20</w:t>
      </w:r>
      <w:r w:rsidRPr="00BA61A3" w:rsidR="004417E4">
        <w:t xml:space="preserve">, OIB: </w:t>
      </w:r>
      <w:r w:rsidRPr="00BA61A3" w:rsidR="001F7E77">
        <w:t>04291495946</w:t>
      </w:r>
      <w:r w:rsidRPr="00BA61A3" w:rsidR="004417E4">
        <w:t xml:space="preserve">, u iznosu od </w:t>
      </w:r>
      <w:r w:rsidRPr="00BA61A3" w:rsidR="001F7E77">
        <w:t xml:space="preserve">27.630,66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101</w:t>
      </w:r>
      <w:r w:rsidRPr="00BA61A3" w:rsidR="004417E4">
        <w:t xml:space="preserve">. </w:t>
      </w:r>
      <w:r w:rsidRPr="00BA61A3" w:rsidR="001F7E77">
        <w:t>TARLANOVIĆ SAŠA</w:t>
      </w:r>
      <w:r w:rsidRPr="00BA61A3" w:rsidR="004417E4">
        <w:t xml:space="preserve">, </w:t>
      </w:r>
      <w:r w:rsidRPr="00BA61A3" w:rsidR="001F7E77">
        <w:t>Pula, Koparska ulica 44</w:t>
      </w:r>
      <w:r w:rsidRPr="00BA61A3" w:rsidR="004417E4">
        <w:t xml:space="preserve">, OIB: </w:t>
      </w:r>
      <w:r w:rsidRPr="00BA61A3" w:rsidR="001F7E77">
        <w:t>18795936681</w:t>
      </w:r>
      <w:r w:rsidRPr="00BA61A3" w:rsidR="004417E4">
        <w:t xml:space="preserve">, u iznosu od </w:t>
      </w:r>
      <w:r w:rsidRPr="00BA61A3" w:rsidR="001F7E77">
        <w:t xml:space="preserve">1.650,00 </w:t>
      </w:r>
      <w:r w:rsidRPr="00BA61A3" w:rsidR="004417E4">
        <w:t xml:space="preserve">kuna. </w:t>
      </w:r>
    </w:p>
    <w:p w:rsidRPr="00BA61A3" w:rsidR="004417E4" w:rsidP="004417E4" w:rsidRDefault="00632F94">
      <w:pPr>
        <w:ind w:firstLine="708"/>
        <w:jc w:val="both"/>
      </w:pPr>
      <w:r w:rsidRPr="00BA61A3">
        <w:t>102</w:t>
      </w:r>
      <w:r w:rsidRPr="00BA61A3" w:rsidR="004417E4">
        <w:t xml:space="preserve">. </w:t>
      </w:r>
      <w:r w:rsidRPr="00BA61A3" w:rsidR="001F7E77">
        <w:t>TOMIŠIĆ SLAVICA</w:t>
      </w:r>
      <w:r w:rsidRPr="00BA61A3" w:rsidR="004417E4">
        <w:t xml:space="preserve">, </w:t>
      </w:r>
      <w:r w:rsidRPr="00BA61A3" w:rsidR="001F7E77">
        <w:t>Marčana, Matelići 24</w:t>
      </w:r>
      <w:r w:rsidRPr="00BA61A3" w:rsidR="004417E4">
        <w:t xml:space="preserve">, OIB: </w:t>
      </w:r>
      <w:r w:rsidRPr="00BA61A3" w:rsidR="001F7E77">
        <w:t>70063577766</w:t>
      </w:r>
      <w:r w:rsidRPr="00BA61A3" w:rsidR="004417E4">
        <w:t xml:space="preserve">, u iznosu od </w:t>
      </w:r>
      <w:r w:rsidRPr="00BA61A3" w:rsidR="001F7E77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103</w:t>
      </w:r>
      <w:r w:rsidRPr="00BA61A3" w:rsidR="004417E4">
        <w:t xml:space="preserve">. </w:t>
      </w:r>
      <w:r w:rsidRPr="00BA61A3" w:rsidR="001F7E77">
        <w:t>ŽGOMBA DENIS</w:t>
      </w:r>
      <w:r w:rsidRPr="00BA61A3" w:rsidR="004417E4">
        <w:t xml:space="preserve">, </w:t>
      </w:r>
      <w:r w:rsidRPr="00BA61A3" w:rsidR="001F7E77">
        <w:t>Fažana, Put Sv. Elizeja 23</w:t>
      </w:r>
      <w:r w:rsidRPr="00BA61A3" w:rsidR="004417E4">
        <w:t xml:space="preserve">, OIB: </w:t>
      </w:r>
      <w:r w:rsidRPr="00BA61A3" w:rsidR="001F7E77">
        <w:t>97208015253</w:t>
      </w:r>
      <w:r w:rsidRPr="00BA61A3" w:rsidR="004417E4">
        <w:t xml:space="preserve">, u iznosu od </w:t>
      </w:r>
      <w:r w:rsidRPr="00BA61A3" w:rsidR="001F7E77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104</w:t>
      </w:r>
      <w:r w:rsidRPr="00BA61A3" w:rsidR="004417E4">
        <w:t xml:space="preserve">. </w:t>
      </w:r>
      <w:r w:rsidRPr="00BA61A3" w:rsidR="001F7E77">
        <w:t>BENČIĆ MATTEO</w:t>
      </w:r>
      <w:r w:rsidRPr="00BA61A3" w:rsidR="004417E4">
        <w:t xml:space="preserve">, </w:t>
      </w:r>
      <w:r w:rsidRPr="00BA61A3" w:rsidR="001F7E77">
        <w:t>Pula, Gundulićeva 27</w:t>
      </w:r>
      <w:r w:rsidRPr="00BA61A3" w:rsidR="004417E4">
        <w:t xml:space="preserve">, OIB: </w:t>
      </w:r>
      <w:r w:rsidRPr="00BA61A3" w:rsidR="001F7E77">
        <w:t>85722604947</w:t>
      </w:r>
      <w:r w:rsidRPr="00BA61A3" w:rsidR="004417E4">
        <w:t xml:space="preserve">, u iznosu od </w:t>
      </w:r>
      <w:r w:rsidRPr="00BA61A3" w:rsidR="001F7E77">
        <w:t xml:space="preserve">1.650,00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105</w:t>
      </w:r>
      <w:r w:rsidRPr="00BA61A3" w:rsidR="004417E4">
        <w:t xml:space="preserve">. </w:t>
      </w:r>
      <w:r w:rsidRPr="00BA61A3" w:rsidR="001F7E77">
        <w:t>LEVAK EDO</w:t>
      </w:r>
      <w:r w:rsidRPr="00BA61A3" w:rsidR="004417E4">
        <w:t xml:space="preserve">, </w:t>
      </w:r>
      <w:r w:rsidRPr="00BA61A3" w:rsidR="00890A9F">
        <w:t>Pula, Ul. Lj. Posavskog 25</w:t>
      </w:r>
      <w:r w:rsidRPr="00BA61A3" w:rsidR="004417E4">
        <w:t xml:space="preserve">, OIB: </w:t>
      </w:r>
      <w:r w:rsidRPr="00BA61A3" w:rsidR="00890A9F">
        <w:t>33595331163</w:t>
      </w:r>
      <w:r w:rsidRPr="00BA61A3" w:rsidR="004417E4">
        <w:t xml:space="preserve">, u iznosu od </w:t>
      </w:r>
      <w:r w:rsidRPr="00BA61A3" w:rsidR="00890A9F">
        <w:t xml:space="preserve">14.900,66 </w:t>
      </w:r>
      <w:r w:rsidRPr="00BA61A3" w:rsidR="004417E4">
        <w:t xml:space="preserve">kuna, </w:t>
      </w:r>
    </w:p>
    <w:p w:rsidRPr="00BA61A3" w:rsidR="004417E4" w:rsidP="004417E4" w:rsidRDefault="00632F94">
      <w:pPr>
        <w:ind w:firstLine="708"/>
        <w:jc w:val="both"/>
      </w:pPr>
      <w:r w:rsidRPr="00BA61A3">
        <w:t>106</w:t>
      </w:r>
      <w:r w:rsidRPr="00BA61A3" w:rsidR="004417E4">
        <w:t xml:space="preserve">. </w:t>
      </w:r>
      <w:r w:rsidRPr="00BA61A3" w:rsidR="00890A9F">
        <w:t>TROMBA BARBARA</w:t>
      </w:r>
      <w:r w:rsidRPr="00BA61A3" w:rsidR="004417E4">
        <w:t xml:space="preserve">, </w:t>
      </w:r>
      <w:r w:rsidRPr="00BA61A3" w:rsidR="00890A9F">
        <w:t>Pula, Šišan, Plekuti 63</w:t>
      </w:r>
      <w:r w:rsidRPr="00BA61A3" w:rsidR="004417E4">
        <w:t xml:space="preserve">, OIB:  </w:t>
      </w:r>
      <w:r w:rsidRPr="00BA61A3" w:rsidR="00890A9F">
        <w:t>00971372524</w:t>
      </w:r>
      <w:r w:rsidRPr="00BA61A3" w:rsidR="004417E4">
        <w:t xml:space="preserve">, u iznosu od </w:t>
      </w:r>
      <w:r w:rsidRPr="00BA61A3" w:rsidR="00890A9F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107</w:t>
      </w:r>
      <w:r w:rsidRPr="00BA61A3" w:rsidR="004417E4">
        <w:t xml:space="preserve">. </w:t>
      </w:r>
      <w:r w:rsidRPr="00BA61A3" w:rsidR="00890A9F">
        <w:t>TRSTENJAK DANIJEL</w:t>
      </w:r>
      <w:r w:rsidRPr="00BA61A3" w:rsidR="004417E4">
        <w:t xml:space="preserve">, </w:t>
      </w:r>
      <w:r w:rsidRPr="00BA61A3" w:rsidR="00890A9F">
        <w:t>Pula, Dukićeva ulica 25</w:t>
      </w:r>
      <w:r w:rsidRPr="00BA61A3" w:rsidR="004417E4">
        <w:t xml:space="preserve">, OIB: </w:t>
      </w:r>
      <w:r w:rsidRPr="00BA61A3" w:rsidR="00890A9F">
        <w:t>14166369986</w:t>
      </w:r>
      <w:r w:rsidRPr="00BA61A3" w:rsidR="004417E4">
        <w:t xml:space="preserve">, u iznosu od </w:t>
      </w:r>
      <w:r w:rsidRPr="00BA61A3" w:rsidR="00890A9F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</w:t>
      </w:r>
      <w:r w:rsidRPr="00BA61A3" w:rsidR="00890A9F">
        <w:t>8</w:t>
      </w:r>
      <w:r w:rsidRPr="00BA61A3" w:rsidR="004417E4">
        <w:t xml:space="preserve">. </w:t>
      </w:r>
      <w:r w:rsidRPr="00BA61A3" w:rsidR="00890A9F">
        <w:t>UŠIĆ MILAN</w:t>
      </w:r>
      <w:r w:rsidRPr="00BA61A3" w:rsidR="004417E4">
        <w:t xml:space="preserve">, </w:t>
      </w:r>
      <w:r w:rsidRPr="00BA61A3" w:rsidR="00890A9F">
        <w:t>Pula, Valtura 184</w:t>
      </w:r>
      <w:r w:rsidRPr="00BA61A3" w:rsidR="004417E4">
        <w:t xml:space="preserve">, OIB: </w:t>
      </w:r>
      <w:r w:rsidRPr="00BA61A3" w:rsidR="00890A9F">
        <w:t>71746433945</w:t>
      </w:r>
      <w:r w:rsidRPr="00BA61A3" w:rsidR="004417E4">
        <w:t xml:space="preserve">, u iznosu od </w:t>
      </w:r>
      <w:r w:rsidRPr="00BA61A3" w:rsidR="00890A9F">
        <w:t xml:space="preserve">2.500,00 </w:t>
      </w:r>
      <w:r w:rsidRPr="00BA61A3" w:rsidR="004417E4">
        <w:t>kuna.</w:t>
      </w:r>
    </w:p>
    <w:p w:rsidRPr="00BA61A3" w:rsidR="004417E4" w:rsidP="004417E4" w:rsidRDefault="00632F94">
      <w:pPr>
        <w:ind w:firstLine="708"/>
        <w:jc w:val="both"/>
      </w:pPr>
      <w:r w:rsidRPr="00BA61A3">
        <w:t>109</w:t>
      </w:r>
      <w:r w:rsidRPr="00BA61A3" w:rsidR="004417E4">
        <w:t xml:space="preserve">. </w:t>
      </w:r>
      <w:r w:rsidRPr="00BA61A3" w:rsidR="00890A9F">
        <w:t>GOLUB ANTE</w:t>
      </w:r>
      <w:r w:rsidRPr="00BA61A3" w:rsidR="004417E4">
        <w:t xml:space="preserve">, </w:t>
      </w:r>
      <w:r w:rsidRPr="00BA61A3" w:rsidR="00890A9F">
        <w:t>Pula, Besenghijeva ulica 6</w:t>
      </w:r>
      <w:r w:rsidRPr="00BA61A3" w:rsidR="004417E4">
        <w:t xml:space="preserve">, OIB: </w:t>
      </w:r>
      <w:r w:rsidRPr="00BA61A3" w:rsidR="00890A9F">
        <w:t>72864497374</w:t>
      </w:r>
      <w:r w:rsidRPr="00BA61A3" w:rsidR="004417E4">
        <w:t xml:space="preserve">, u iznosu od </w:t>
      </w:r>
      <w:r w:rsidRPr="00BA61A3" w:rsidR="00890A9F">
        <w:t xml:space="preserve">2.500,00 </w:t>
      </w:r>
      <w:r w:rsidRPr="00BA61A3" w:rsidR="004417E4">
        <w:t>kuna.</w:t>
      </w:r>
    </w:p>
    <w:p w:rsidRPr="00BA61A3" w:rsidR="00632F94" w:rsidP="00632F94" w:rsidRDefault="00632F94">
      <w:pPr>
        <w:ind w:firstLine="708"/>
        <w:jc w:val="both"/>
      </w:pPr>
      <w:r w:rsidRPr="00BA61A3">
        <w:t xml:space="preserve">110. </w:t>
      </w:r>
      <w:r w:rsidRPr="00BA61A3" w:rsidR="00890A9F">
        <w:t>VLAČIĆ ALEN</w:t>
      </w:r>
      <w:r w:rsidRPr="00BA61A3">
        <w:t xml:space="preserve">, </w:t>
      </w:r>
      <w:r w:rsidRPr="00BA61A3" w:rsidR="00890A9F">
        <w:t>Pula, Banjole, Kamik 5</w:t>
      </w:r>
      <w:r w:rsidRPr="00BA61A3">
        <w:t xml:space="preserve">, OIB: </w:t>
      </w:r>
      <w:r w:rsidRPr="00BA61A3" w:rsidR="00890A9F">
        <w:t>37078211975</w:t>
      </w:r>
      <w:r w:rsidRPr="00BA61A3">
        <w:t xml:space="preserve">, u iznosu od </w:t>
      </w:r>
      <w:r w:rsidRPr="00BA61A3" w:rsidR="00890A9F">
        <w:t xml:space="preserve">2.500,00 </w:t>
      </w:r>
      <w:r w:rsidRPr="00BA61A3">
        <w:t>kuna.</w:t>
      </w:r>
    </w:p>
    <w:p w:rsidRPr="00BA61A3" w:rsidR="00D94E01" w:rsidP="00BB7FE0" w:rsidRDefault="00D94E01">
      <w:pPr>
        <w:ind w:firstLine="708"/>
        <w:jc w:val="both"/>
      </w:pPr>
    </w:p>
    <w:p w:rsidRPr="00BA61A3" w:rsidR="00632F94" w:rsidP="00BB7FE0" w:rsidRDefault="00632F94">
      <w:pPr>
        <w:ind w:firstLine="708"/>
        <w:jc w:val="both"/>
      </w:pPr>
    </w:p>
    <w:p w:rsidRPr="00BA61A3" w:rsidR="00C42003" w:rsidP="00C42003" w:rsidRDefault="00C42003">
      <w:pPr>
        <w:ind w:firstLine="708"/>
        <w:rPr>
          <w:u w:val="single"/>
        </w:rPr>
      </w:pPr>
      <w:r w:rsidRPr="00BA61A3">
        <w:rPr>
          <w:u w:val="single"/>
        </w:rPr>
        <w:t xml:space="preserve">-  tražbine drugog višeg isplatnog reda: </w:t>
      </w:r>
    </w:p>
    <w:p w:rsidRPr="00BA61A3" w:rsidR="00D94E01" w:rsidP="000B703D" w:rsidRDefault="000B703D">
      <w:pPr>
        <w:ind w:firstLine="708"/>
        <w:jc w:val="both"/>
      </w:pPr>
      <w:r w:rsidRPr="00BA61A3">
        <w:t xml:space="preserve">1. </w:t>
      </w:r>
      <w:r w:rsidRPr="00BA61A3" w:rsidR="00890A9F">
        <w:t xml:space="preserve">Hrvatske šume, </w:t>
      </w:r>
      <w:r w:rsidRPr="00BA61A3" w:rsidR="00890A9F">
        <w:rPr>
          <w:bCs/>
        </w:rPr>
        <w:t>Zagreb,</w:t>
      </w:r>
      <w:r w:rsidRPr="00BA61A3" w:rsidR="00890A9F">
        <w:t xml:space="preserve"> Ul. Kneza Branimira 1</w:t>
      </w:r>
      <w:r w:rsidRPr="00BA61A3" w:rsidR="00A517F6">
        <w:t xml:space="preserve">, OIB: </w:t>
      </w:r>
      <w:r w:rsidRPr="00BA61A3" w:rsidR="00890A9F">
        <w:t>69693144506</w:t>
      </w:r>
      <w:r w:rsidRPr="00BA61A3" w:rsidR="00A517F6">
        <w:t xml:space="preserve">, u iznosu od </w:t>
      </w:r>
      <w:r w:rsidRPr="00BA61A3" w:rsidR="00890A9F">
        <w:t xml:space="preserve">60.979,87 </w:t>
      </w:r>
      <w:r w:rsidRPr="00BA61A3" w:rsidR="00A517F6">
        <w:t xml:space="preserve">kuna. </w:t>
      </w:r>
    </w:p>
    <w:p w:rsidRPr="00BA61A3" w:rsidR="000B703D" w:rsidP="000B703D" w:rsidRDefault="000B703D">
      <w:pPr>
        <w:ind w:firstLine="708"/>
        <w:jc w:val="both"/>
      </w:pPr>
      <w:r w:rsidRPr="00BA61A3">
        <w:t xml:space="preserve">2. </w:t>
      </w:r>
      <w:r w:rsidRPr="00BA61A3" w:rsidR="00890A9F">
        <w:t>HP-Hrvatska pošta d.d. Zagreb</w:t>
      </w:r>
      <w:r w:rsidRPr="00BA61A3" w:rsidR="00A517F6">
        <w:t>,</w:t>
      </w:r>
      <w:r w:rsidRPr="00BA61A3" w:rsidR="00890A9F">
        <w:t xml:space="preserve"> Jurišićeva 13, </w:t>
      </w:r>
      <w:r w:rsidRPr="00BA61A3" w:rsidR="00A517F6">
        <w:t xml:space="preserve">OIB: </w:t>
      </w:r>
      <w:r w:rsidRPr="00BA61A3" w:rsidR="00890A9F">
        <w:t>08731810356</w:t>
      </w:r>
      <w:r w:rsidRPr="00BA61A3" w:rsidR="00A517F6">
        <w:t xml:space="preserve">, u iznosu od </w:t>
      </w:r>
      <w:r w:rsidRPr="00BA61A3" w:rsidR="00890A9F">
        <w:t xml:space="preserve">1.269,22 </w:t>
      </w:r>
      <w:r w:rsidRPr="00BA61A3" w:rsidR="00A517F6">
        <w:t xml:space="preserve">kuna. </w:t>
      </w:r>
      <w:r w:rsidRPr="00BA61A3">
        <w:tab/>
      </w:r>
    </w:p>
    <w:p w:rsidRPr="00BA61A3" w:rsidR="00A517F6" w:rsidP="000B703D" w:rsidRDefault="000B703D">
      <w:pPr>
        <w:ind w:firstLine="708"/>
        <w:jc w:val="both"/>
      </w:pPr>
      <w:r w:rsidRPr="00BA61A3">
        <w:t xml:space="preserve">3. </w:t>
      </w:r>
      <w:r w:rsidRPr="00BA61A3" w:rsidR="00890A9F">
        <w:t>Pro Vitalis d.o.o.</w:t>
      </w:r>
      <w:r w:rsidRPr="00BA61A3" w:rsidR="00DD4E17">
        <w:t xml:space="preserve"> </w:t>
      </w:r>
      <w:r w:rsidRPr="00BA61A3" w:rsidR="00890A9F">
        <w:t>Žminj</w:t>
      </w:r>
      <w:r w:rsidRPr="00BA61A3" w:rsidR="00DD4E17">
        <w:t xml:space="preserve">, </w:t>
      </w:r>
      <w:r w:rsidRPr="00BA61A3" w:rsidR="00D900B1">
        <w:t>Pazinska 2/1</w:t>
      </w:r>
      <w:r w:rsidRPr="00BA61A3" w:rsidR="00DD4E17">
        <w:t xml:space="preserve">, OIB: </w:t>
      </w:r>
      <w:r w:rsidRPr="00BA61A3" w:rsidR="00D900B1">
        <w:t>11857024889</w:t>
      </w:r>
      <w:r w:rsidRPr="00BA61A3" w:rsidR="00DD4E17">
        <w:t xml:space="preserve">, u iznosu od </w:t>
      </w:r>
      <w:r w:rsidRPr="00BA61A3" w:rsidR="00D900B1">
        <w:t xml:space="preserve">2.238,75 </w:t>
      </w:r>
      <w:r w:rsidRPr="00BA61A3" w:rsidR="00DD4E17">
        <w:t xml:space="preserve">kuna. </w:t>
      </w:r>
    </w:p>
    <w:p w:rsidRPr="00BA61A3" w:rsidR="00DD4E17" w:rsidP="00D900B1" w:rsidRDefault="000B703D">
      <w:pPr>
        <w:ind w:firstLine="708"/>
        <w:jc w:val="both"/>
      </w:pPr>
      <w:r w:rsidRPr="00BA61A3">
        <w:lastRenderedPageBreak/>
        <w:t xml:space="preserve">4. </w:t>
      </w:r>
      <w:r w:rsidRPr="00BA61A3" w:rsidR="00D900B1">
        <w:t>St</w:t>
      </w:r>
      <w:r w:rsidR="00BA61A3">
        <w:t>ečajna m</w:t>
      </w:r>
      <w:r w:rsidRPr="00BA61A3" w:rsidR="00D900B1">
        <w:t>asa iza Uljanik PIS d.o.o. Pula</w:t>
      </w:r>
      <w:r w:rsidRPr="00BA61A3" w:rsidR="00DD4E17">
        <w:t xml:space="preserve">, </w:t>
      </w:r>
      <w:r w:rsidRPr="00BA61A3" w:rsidR="00D900B1">
        <w:t>Flaciusova 1</w:t>
      </w:r>
      <w:r w:rsidRPr="00BA61A3" w:rsidR="00DD4E17">
        <w:t xml:space="preserve">, OIB: </w:t>
      </w:r>
      <w:r w:rsidRPr="00BA61A3" w:rsidR="00D900B1">
        <w:t>60885307456</w:t>
      </w:r>
      <w:r w:rsidRPr="00BA61A3" w:rsidR="00DD4E17">
        <w:t xml:space="preserve">, u iznosu od </w:t>
      </w:r>
      <w:r w:rsidRPr="00BA61A3" w:rsidR="00D900B1">
        <w:t xml:space="preserve">262.482,58 </w:t>
      </w:r>
      <w:r w:rsidRPr="00BA61A3" w:rsidR="00DD4E17">
        <w:t xml:space="preserve">kuna. </w:t>
      </w:r>
    </w:p>
    <w:p w:rsidRPr="00BA61A3" w:rsidR="00DD4E17" w:rsidP="00D900B1" w:rsidRDefault="000B703D">
      <w:pPr>
        <w:ind w:firstLine="708"/>
        <w:jc w:val="both"/>
      </w:pPr>
      <w:r w:rsidRPr="00BA61A3">
        <w:t xml:space="preserve">5. </w:t>
      </w:r>
      <w:r w:rsidRPr="00BA61A3" w:rsidR="00D900B1">
        <w:t>Fond za zašt</w:t>
      </w:r>
      <w:r w:rsidR="00BA61A3">
        <w:t xml:space="preserve">itu </w:t>
      </w:r>
      <w:r w:rsidRPr="00BA61A3" w:rsidR="00D900B1">
        <w:t>okoliša i energ</w:t>
      </w:r>
      <w:r w:rsidR="00BA61A3">
        <w:t>etsku</w:t>
      </w:r>
      <w:r w:rsidRPr="00BA61A3" w:rsidR="00D900B1">
        <w:t xml:space="preserve"> učinkovitost</w:t>
      </w:r>
      <w:r w:rsidRPr="00BA61A3" w:rsidR="00DD4E17">
        <w:t xml:space="preserve">, </w:t>
      </w:r>
      <w:r w:rsidRPr="00BA61A3" w:rsidR="00D900B1">
        <w:t>Zagreb, Radnička cesta 80</w:t>
      </w:r>
      <w:r w:rsidRPr="00BA61A3" w:rsidR="00DD4E17">
        <w:t xml:space="preserve">, OIB: </w:t>
      </w:r>
      <w:r w:rsidRPr="00BA61A3" w:rsidR="00D900B1">
        <w:t>85828625994</w:t>
      </w:r>
      <w:r w:rsidRPr="00BA61A3" w:rsidR="00DD4E17">
        <w:t xml:space="preserve">, u iznosu od </w:t>
      </w:r>
      <w:r w:rsidRPr="00BA61A3" w:rsidR="00D900B1">
        <w:t xml:space="preserve">24,92 </w:t>
      </w:r>
      <w:r w:rsidRPr="00BA61A3" w:rsidR="002E4D32">
        <w:t>kuna.</w:t>
      </w:r>
    </w:p>
    <w:p w:rsidRPr="00BA61A3" w:rsidR="00DD5B5A" w:rsidP="00DD5B5A" w:rsidRDefault="00DD5B5A">
      <w:pPr>
        <w:ind w:firstLine="708"/>
        <w:jc w:val="both"/>
      </w:pPr>
      <w:r w:rsidRPr="00BA61A3">
        <w:t>6. TŽV Gredelj d</w:t>
      </w:r>
      <w:r w:rsidRPr="00BA61A3" w:rsidR="005708D5">
        <w:t>.</w:t>
      </w:r>
      <w:r w:rsidRPr="00BA61A3">
        <w:t>o</w:t>
      </w:r>
      <w:r w:rsidRPr="00BA61A3" w:rsidR="005708D5">
        <w:t>.</w:t>
      </w:r>
      <w:r w:rsidRPr="00BA61A3">
        <w:t>o</w:t>
      </w:r>
      <w:r w:rsidRPr="00BA61A3" w:rsidR="005708D5">
        <w:t>.</w:t>
      </w:r>
      <w:r w:rsidRPr="00BA61A3">
        <w:t xml:space="preserve"> u stečaju, Vukomerečka cesta 89, Zagreb, OIB: 65952859647, u iznosu od 789.012,00 kuna.</w:t>
      </w:r>
    </w:p>
    <w:p w:rsidRPr="00BA61A3" w:rsidR="002E4D32" w:rsidP="000B703D" w:rsidRDefault="00DD5B5A">
      <w:pPr>
        <w:ind w:firstLine="708"/>
        <w:jc w:val="both"/>
      </w:pPr>
      <w:r w:rsidRPr="00BA61A3">
        <w:t>7</w:t>
      </w:r>
      <w:r w:rsidRPr="00BA61A3" w:rsidR="000B703D">
        <w:t xml:space="preserve">. </w:t>
      </w:r>
      <w:r w:rsidRPr="00BA61A3" w:rsidR="00D900B1">
        <w:t>PEEM d.o.o. Pula</w:t>
      </w:r>
      <w:r w:rsidRPr="00BA61A3" w:rsidR="002E4D32">
        <w:t xml:space="preserve">, </w:t>
      </w:r>
      <w:r w:rsidRPr="00BA61A3" w:rsidR="00D900B1">
        <w:t>Dukićeva 13</w:t>
      </w:r>
      <w:r w:rsidRPr="00BA61A3" w:rsidR="002E4D32">
        <w:t xml:space="preserve">, OIB: </w:t>
      </w:r>
      <w:r w:rsidRPr="00BA61A3" w:rsidR="00D900B1">
        <w:t>28019763406</w:t>
      </w:r>
      <w:r w:rsidRPr="00BA61A3" w:rsidR="00F47A3C">
        <w:t xml:space="preserve">, u iznosu od </w:t>
      </w:r>
      <w:r w:rsidRPr="00BA61A3" w:rsidR="00D900B1">
        <w:t xml:space="preserve">8.420,41 </w:t>
      </w:r>
      <w:r w:rsidRPr="00BA61A3" w:rsidR="00F47A3C">
        <w:t>kuna.</w:t>
      </w:r>
    </w:p>
    <w:p w:rsidRPr="00BA61A3" w:rsidR="00F47A3C" w:rsidP="000B703D" w:rsidRDefault="00DD5B5A">
      <w:pPr>
        <w:ind w:firstLine="708"/>
        <w:jc w:val="both"/>
      </w:pPr>
      <w:r w:rsidRPr="00BA61A3">
        <w:t>8</w:t>
      </w:r>
      <w:r w:rsidRPr="00BA61A3" w:rsidR="000B703D">
        <w:t xml:space="preserve">. </w:t>
      </w:r>
      <w:r w:rsidRPr="00BA61A3" w:rsidR="00D900B1">
        <w:t>GoinfoZG d.o.o.</w:t>
      </w:r>
      <w:r w:rsidRPr="00BA61A3" w:rsidR="00C3274F">
        <w:t xml:space="preserve"> Zagreb, </w:t>
      </w:r>
      <w:r w:rsidRPr="00BA61A3" w:rsidR="00D900B1">
        <w:t>Argentinska 4</w:t>
      </w:r>
      <w:r w:rsidRPr="00BA61A3" w:rsidR="00C3274F">
        <w:t xml:space="preserve">, OIB: </w:t>
      </w:r>
      <w:r w:rsidRPr="00BA61A3" w:rsidR="00D900B1">
        <w:t>36368117919</w:t>
      </w:r>
      <w:r w:rsidRPr="00BA61A3" w:rsidR="003774E0">
        <w:t xml:space="preserve">, u iznosu od </w:t>
      </w:r>
      <w:r w:rsidRPr="00BA61A3" w:rsidR="00D900B1">
        <w:t xml:space="preserve">51.213,41 </w:t>
      </w:r>
      <w:r w:rsidRPr="00BA61A3" w:rsidR="003774E0">
        <w:t xml:space="preserve">kuna. </w:t>
      </w:r>
    </w:p>
    <w:p w:rsidRPr="00BA61A3" w:rsidR="003774E0" w:rsidP="00D900B1" w:rsidRDefault="00DD5B5A">
      <w:pPr>
        <w:ind w:firstLine="708"/>
        <w:jc w:val="both"/>
      </w:pPr>
      <w:r w:rsidRPr="00BA61A3">
        <w:t>9</w:t>
      </w:r>
      <w:r w:rsidRPr="00BA61A3" w:rsidR="000B703D">
        <w:t xml:space="preserve">. </w:t>
      </w:r>
      <w:r w:rsidRPr="00BA61A3" w:rsidR="00D900B1">
        <w:t>UTP d.o.o.</w:t>
      </w:r>
      <w:r w:rsidRPr="00BA61A3" w:rsidR="003774E0">
        <w:t xml:space="preserve"> </w:t>
      </w:r>
      <w:r w:rsidRPr="00BA61A3" w:rsidR="00D900B1">
        <w:t>Pula</w:t>
      </w:r>
      <w:r w:rsidRPr="00BA61A3" w:rsidR="003774E0">
        <w:t xml:space="preserve">, </w:t>
      </w:r>
      <w:r w:rsidRPr="00BA61A3" w:rsidR="00D900B1">
        <w:rPr>
          <w:bCs/>
        </w:rPr>
        <w:t>Sv. Polikarpa 4</w:t>
      </w:r>
      <w:r w:rsidRPr="00BA61A3" w:rsidR="003774E0">
        <w:t xml:space="preserve">, OIB: </w:t>
      </w:r>
      <w:r w:rsidRPr="00BA61A3" w:rsidR="00D900B1">
        <w:t>78830943478</w:t>
      </w:r>
      <w:r w:rsidRPr="00BA61A3" w:rsidR="003774E0">
        <w:t xml:space="preserve">, u iznosu od </w:t>
      </w:r>
      <w:r w:rsidRPr="00BA61A3" w:rsidR="00D900B1">
        <w:t xml:space="preserve">32.615,09 </w:t>
      </w:r>
      <w:r w:rsidRPr="00BA61A3" w:rsidR="003774E0">
        <w:t xml:space="preserve">kuna. </w:t>
      </w:r>
    </w:p>
    <w:p w:rsidRPr="00BA61A3" w:rsidR="000B703D" w:rsidP="000B703D" w:rsidRDefault="00DD5B5A">
      <w:pPr>
        <w:ind w:firstLine="708"/>
        <w:jc w:val="both"/>
      </w:pPr>
      <w:r w:rsidRPr="00BA61A3">
        <w:t>10</w:t>
      </w:r>
      <w:r w:rsidRPr="00BA61A3" w:rsidR="000B703D">
        <w:t xml:space="preserve">. </w:t>
      </w:r>
      <w:r w:rsidRPr="00BA61A3" w:rsidR="00D900B1">
        <w:t>Vodovod Pula d.o.o.</w:t>
      </w:r>
      <w:r w:rsidRPr="00BA61A3" w:rsidR="003774E0">
        <w:t>,</w:t>
      </w:r>
      <w:r w:rsidRPr="00BA61A3" w:rsidR="00D900B1">
        <w:t xml:space="preserve"> </w:t>
      </w:r>
      <w:r w:rsidRPr="00BA61A3" w:rsidR="003774E0">
        <w:t xml:space="preserve"> </w:t>
      </w:r>
      <w:r w:rsidRPr="00BA61A3" w:rsidR="00D900B1">
        <w:t>Radićeva 9, Pula</w:t>
      </w:r>
      <w:r w:rsidRPr="00BA61A3" w:rsidR="003774E0">
        <w:t xml:space="preserve">, OIB: </w:t>
      </w:r>
      <w:r w:rsidRPr="00BA61A3" w:rsidR="00D900B1">
        <w:t>19798348108</w:t>
      </w:r>
      <w:r w:rsidRPr="00BA61A3" w:rsidR="003774E0">
        <w:t xml:space="preserve">, u iznosu od </w:t>
      </w:r>
      <w:r w:rsidRPr="00BA61A3" w:rsidR="004269C1">
        <w:t xml:space="preserve">23.381,06 </w:t>
      </w:r>
      <w:r w:rsidRPr="00BA61A3" w:rsidR="003774E0">
        <w:t>kuna.</w:t>
      </w:r>
    </w:p>
    <w:p w:rsidRPr="00BA61A3" w:rsidR="003774E0" w:rsidP="000B703D" w:rsidRDefault="00DD5B5A">
      <w:pPr>
        <w:ind w:firstLine="708"/>
        <w:jc w:val="both"/>
      </w:pPr>
      <w:r w:rsidRPr="00BA61A3">
        <w:t>11</w:t>
      </w:r>
      <w:r w:rsidRPr="00BA61A3" w:rsidR="000B703D">
        <w:t xml:space="preserve">. </w:t>
      </w:r>
      <w:r w:rsidRPr="00BA61A3" w:rsidR="004269C1">
        <w:t>Plinara d.o.o. Pula, Industrijska 17</w:t>
      </w:r>
      <w:r w:rsidRPr="00BA61A3" w:rsidR="00F60AA8">
        <w:t xml:space="preserve">, OIB: </w:t>
      </w:r>
      <w:r w:rsidRPr="00BA61A3" w:rsidR="004269C1">
        <w:t>18436964560</w:t>
      </w:r>
      <w:r w:rsidRPr="00BA61A3" w:rsidR="00F60AA8">
        <w:t xml:space="preserve">, u iznosu od </w:t>
      </w:r>
      <w:r w:rsidRPr="00BA61A3" w:rsidR="004269C1">
        <w:t xml:space="preserve">169,33 </w:t>
      </w:r>
      <w:r w:rsidRPr="00BA61A3" w:rsidR="00F60AA8">
        <w:t>kuna.</w:t>
      </w:r>
    </w:p>
    <w:p w:rsidRPr="00BA61A3" w:rsidR="000B703D" w:rsidP="000B703D" w:rsidRDefault="00DD5B5A">
      <w:pPr>
        <w:ind w:firstLine="708"/>
        <w:jc w:val="both"/>
      </w:pPr>
      <w:r w:rsidRPr="00BA61A3">
        <w:t>12</w:t>
      </w:r>
      <w:r w:rsidRPr="00BA61A3" w:rsidR="000B703D">
        <w:t xml:space="preserve">. </w:t>
      </w:r>
      <w:r w:rsidRPr="00BA61A3" w:rsidR="004269C1">
        <w:t>Croatia osiguranje d. d. Zagreb</w:t>
      </w:r>
      <w:r w:rsidRPr="00BA61A3" w:rsidR="00F60AA8">
        <w:t xml:space="preserve">, </w:t>
      </w:r>
      <w:r w:rsidRPr="00BA61A3" w:rsidR="004269C1">
        <w:t xml:space="preserve">Vatroslava Jagića 33, </w:t>
      </w:r>
      <w:r w:rsidRPr="00BA61A3" w:rsidR="00F60AA8">
        <w:t xml:space="preserve">OIB: </w:t>
      </w:r>
      <w:r w:rsidRPr="00BA61A3" w:rsidR="004269C1">
        <w:t>26187994862</w:t>
      </w:r>
      <w:r w:rsidRPr="00BA61A3" w:rsidR="00F60AA8">
        <w:t xml:space="preserve">, u iznosu od </w:t>
      </w:r>
      <w:r w:rsidRPr="00BA61A3" w:rsidR="004269C1">
        <w:t xml:space="preserve">160.240,91 </w:t>
      </w:r>
      <w:r w:rsidRPr="00BA61A3" w:rsidR="00F60AA8">
        <w:t>kuna.</w:t>
      </w:r>
    </w:p>
    <w:p w:rsidRPr="00BA61A3" w:rsidR="000B703D" w:rsidP="000B703D" w:rsidRDefault="00DD5B5A">
      <w:pPr>
        <w:ind w:firstLine="708"/>
        <w:jc w:val="both"/>
      </w:pPr>
      <w:r w:rsidRPr="00BA61A3">
        <w:t>13</w:t>
      </w:r>
      <w:r w:rsidRPr="00BA61A3" w:rsidR="000B703D">
        <w:t xml:space="preserve">. </w:t>
      </w:r>
      <w:r w:rsidRPr="00BA61A3" w:rsidR="004269C1">
        <w:t>RP Arsenal d.o.o. Pula</w:t>
      </w:r>
      <w:r w:rsidRPr="00BA61A3" w:rsidR="00F60AA8">
        <w:t xml:space="preserve">, </w:t>
      </w:r>
      <w:r w:rsidRPr="00BA61A3" w:rsidR="004269C1">
        <w:t>Arsenalska 8</w:t>
      </w:r>
      <w:r w:rsidRPr="00BA61A3" w:rsidR="00F60AA8">
        <w:t xml:space="preserve">, OIB: </w:t>
      </w:r>
      <w:r w:rsidRPr="00BA61A3" w:rsidR="004269C1">
        <w:t>42423338390</w:t>
      </w:r>
      <w:r w:rsidRPr="00BA61A3" w:rsidR="00F60AA8">
        <w:t xml:space="preserve">, u iznosu od </w:t>
      </w:r>
      <w:r w:rsidRPr="00BA61A3" w:rsidR="004269C1">
        <w:t xml:space="preserve">112.500,00 </w:t>
      </w:r>
      <w:r w:rsidRPr="00BA61A3" w:rsidR="00F60AA8">
        <w:t xml:space="preserve">kuna. </w:t>
      </w:r>
    </w:p>
    <w:p w:rsidRPr="00BA61A3" w:rsidR="00F60AA8" w:rsidP="000B703D" w:rsidRDefault="00DD5B5A">
      <w:pPr>
        <w:ind w:firstLine="708"/>
        <w:jc w:val="both"/>
      </w:pPr>
      <w:r w:rsidRPr="00BA61A3">
        <w:t>14</w:t>
      </w:r>
      <w:r w:rsidRPr="00BA61A3" w:rsidR="000B703D">
        <w:t xml:space="preserve">. </w:t>
      </w:r>
      <w:r w:rsidRPr="00BA61A3" w:rsidR="004269C1">
        <w:t>Kontal d.o.o. Duga Resa, Belajske Poljice 1k</w:t>
      </w:r>
      <w:r w:rsidRPr="00BA61A3" w:rsidR="00F60AA8">
        <w:t xml:space="preserve">, OIB: </w:t>
      </w:r>
      <w:r w:rsidRPr="00BA61A3" w:rsidR="004269C1">
        <w:t>42331589831</w:t>
      </w:r>
      <w:r w:rsidRPr="00BA61A3" w:rsidR="00F60AA8">
        <w:t xml:space="preserve">, u iznosu od </w:t>
      </w:r>
      <w:r w:rsidRPr="00BA61A3" w:rsidR="004269C1">
        <w:t xml:space="preserve">22.562,00 </w:t>
      </w:r>
      <w:r w:rsidRPr="00BA61A3" w:rsidR="00D71694">
        <w:t>kuna.</w:t>
      </w:r>
    </w:p>
    <w:p w:rsidRPr="00BA61A3" w:rsidR="00F60AA8" w:rsidP="000B703D" w:rsidRDefault="00DD5B5A">
      <w:pPr>
        <w:ind w:firstLine="708"/>
        <w:jc w:val="both"/>
      </w:pPr>
      <w:r w:rsidRPr="00BA61A3">
        <w:t>15</w:t>
      </w:r>
      <w:r w:rsidRPr="00BA61A3" w:rsidR="000B703D">
        <w:t xml:space="preserve">. </w:t>
      </w:r>
      <w:r w:rsidRPr="00BA61A3" w:rsidR="004269C1">
        <w:t>Lloyd Register EMEA</w:t>
      </w:r>
      <w:r w:rsidRPr="00BA61A3" w:rsidR="00F60AA8">
        <w:t xml:space="preserve">, </w:t>
      </w:r>
      <w:r w:rsidRPr="00BA61A3" w:rsidR="004269C1">
        <w:t xml:space="preserve">Podružnica Rijeka, Rijeka, R. Matejčić 10, </w:t>
      </w:r>
      <w:r w:rsidRPr="00BA61A3" w:rsidR="00F60AA8">
        <w:t xml:space="preserve">OIB: </w:t>
      </w:r>
      <w:r w:rsidRPr="00BA61A3" w:rsidR="004269C1">
        <w:t>72262856307</w:t>
      </w:r>
      <w:r w:rsidRPr="00BA61A3" w:rsidR="00C24140">
        <w:t xml:space="preserve">, u iznosu od </w:t>
      </w:r>
      <w:r w:rsidRPr="00BA61A3" w:rsidR="004269C1">
        <w:t xml:space="preserve">137.579,69 </w:t>
      </w:r>
      <w:r w:rsidRPr="00BA61A3" w:rsidR="00C24140">
        <w:t>kuna.</w:t>
      </w:r>
    </w:p>
    <w:p w:rsidRPr="00BA61A3" w:rsidR="00F60AA8" w:rsidP="000B703D" w:rsidRDefault="00DD5B5A">
      <w:pPr>
        <w:ind w:firstLine="708"/>
        <w:jc w:val="both"/>
      </w:pPr>
      <w:r w:rsidRPr="00BA61A3">
        <w:t>16</w:t>
      </w:r>
      <w:r w:rsidRPr="00BA61A3" w:rsidR="000B703D">
        <w:t xml:space="preserve">. </w:t>
      </w:r>
      <w:r w:rsidRPr="00BA61A3" w:rsidR="004269C1">
        <w:t>Pragrande d.o.o. Pula</w:t>
      </w:r>
      <w:r w:rsidRPr="00BA61A3" w:rsidR="00F60AA8">
        <w:t xml:space="preserve">, </w:t>
      </w:r>
      <w:r w:rsidRPr="00BA61A3" w:rsidR="004269C1">
        <w:t>Trg 1.ist.brigade 14</w:t>
      </w:r>
      <w:r w:rsidRPr="00BA61A3" w:rsidR="00F60AA8">
        <w:t xml:space="preserve">, OIB: </w:t>
      </w:r>
      <w:r w:rsidRPr="00BA61A3" w:rsidR="004269C1">
        <w:t>11051171608</w:t>
      </w:r>
      <w:r w:rsidRPr="00BA61A3" w:rsidR="00F60AA8">
        <w:t xml:space="preserve">, u iznosu od </w:t>
      </w:r>
      <w:r w:rsidRPr="00BA61A3" w:rsidR="004269C1">
        <w:t xml:space="preserve">8.028,40 </w:t>
      </w:r>
      <w:r w:rsidRPr="00BA61A3" w:rsidR="00F60AA8">
        <w:t>kuna.</w:t>
      </w:r>
    </w:p>
    <w:p w:rsidRPr="00BA61A3" w:rsidR="00F60AA8" w:rsidP="000B703D" w:rsidRDefault="00DD5B5A">
      <w:pPr>
        <w:ind w:firstLine="708"/>
        <w:jc w:val="both"/>
      </w:pPr>
      <w:r w:rsidRPr="00BA61A3">
        <w:t>17</w:t>
      </w:r>
      <w:r w:rsidRPr="00BA61A3" w:rsidR="000B703D">
        <w:t xml:space="preserve">. </w:t>
      </w:r>
      <w:r w:rsidRPr="00BA61A3" w:rsidR="004269C1">
        <w:t>Pula Herculanea d.o.o. Pula</w:t>
      </w:r>
      <w:r w:rsidRPr="00BA61A3" w:rsidR="00F60AA8">
        <w:t xml:space="preserve">, </w:t>
      </w:r>
      <w:r w:rsidRPr="00BA61A3" w:rsidR="004269C1">
        <w:t>Trg 1.ist.brigade 14</w:t>
      </w:r>
      <w:r w:rsidRPr="00BA61A3" w:rsidR="00F60AA8">
        <w:t xml:space="preserve">, OIB: </w:t>
      </w:r>
      <w:r w:rsidRPr="00BA61A3" w:rsidR="004269C1">
        <w:t>11294943436</w:t>
      </w:r>
      <w:r w:rsidRPr="00BA61A3" w:rsidR="00F60AA8">
        <w:t xml:space="preserve">, u iznosu od </w:t>
      </w:r>
      <w:r w:rsidRPr="00BA61A3" w:rsidR="004269C1">
        <w:t xml:space="preserve">24,99 </w:t>
      </w:r>
      <w:r w:rsidRPr="00BA61A3" w:rsidR="00F60AA8">
        <w:t>kuna.</w:t>
      </w:r>
    </w:p>
    <w:p w:rsidRPr="00BA61A3" w:rsidR="00F60AA8" w:rsidP="000B703D" w:rsidRDefault="00DD5B5A">
      <w:pPr>
        <w:ind w:firstLine="708"/>
        <w:jc w:val="both"/>
      </w:pPr>
      <w:r w:rsidRPr="00BA61A3">
        <w:t>18</w:t>
      </w:r>
      <w:r w:rsidRPr="00BA61A3" w:rsidR="000B703D">
        <w:t xml:space="preserve">. </w:t>
      </w:r>
      <w:r w:rsidRPr="00BA61A3" w:rsidR="004269C1">
        <w:t>Grad Pula</w:t>
      </w:r>
      <w:r w:rsidRPr="00BA61A3" w:rsidR="00BB3002">
        <w:t xml:space="preserve">, </w:t>
      </w:r>
      <w:r w:rsidRPr="00BA61A3" w:rsidR="004269C1">
        <w:t>Forum 1</w:t>
      </w:r>
      <w:r w:rsidRPr="00BA61A3" w:rsidR="00BB3002">
        <w:t xml:space="preserve">, OIB: </w:t>
      </w:r>
      <w:r w:rsidRPr="00BA61A3" w:rsidR="004269C1">
        <w:t>79517841355</w:t>
      </w:r>
      <w:r w:rsidRPr="00BA61A3" w:rsidR="00BB3002">
        <w:t xml:space="preserve">, u iznosu od </w:t>
      </w:r>
      <w:r w:rsidRPr="00BA61A3" w:rsidR="004269C1">
        <w:t xml:space="preserve">852.935,16 </w:t>
      </w:r>
      <w:r w:rsidRPr="00BA61A3" w:rsidR="00BB3002">
        <w:t>kuna.</w:t>
      </w:r>
    </w:p>
    <w:p w:rsidRPr="00BA61A3" w:rsidR="00BB3002" w:rsidP="000B703D" w:rsidRDefault="00DD5B5A">
      <w:pPr>
        <w:ind w:firstLine="708"/>
        <w:jc w:val="both"/>
      </w:pPr>
      <w:r w:rsidRPr="00BA61A3">
        <w:t>19</w:t>
      </w:r>
      <w:r w:rsidRPr="00BA61A3" w:rsidR="000B703D">
        <w:t xml:space="preserve">. </w:t>
      </w:r>
      <w:r w:rsidRPr="00BA61A3" w:rsidR="004269C1">
        <w:t>METIS d. d. Kukuljanovo,</w:t>
      </w:r>
      <w:r w:rsidRPr="00BA61A3" w:rsidR="00BB3002">
        <w:t xml:space="preserve"> </w:t>
      </w:r>
      <w:r w:rsidRPr="00BA61A3" w:rsidR="004269C1">
        <w:t>Kukuljanovo 414</w:t>
      </w:r>
      <w:r w:rsidRPr="00BA61A3" w:rsidR="00BB3002">
        <w:t xml:space="preserve">, OIB: </w:t>
      </w:r>
      <w:r w:rsidRPr="00BA61A3" w:rsidR="004269C1">
        <w:t>19158233033</w:t>
      </w:r>
      <w:r w:rsidRPr="00BA61A3" w:rsidR="00BB3002">
        <w:t xml:space="preserve">, u iznosu od </w:t>
      </w:r>
      <w:r w:rsidRPr="00BA61A3" w:rsidR="004269C1">
        <w:t xml:space="preserve">6.501,01 </w:t>
      </w:r>
      <w:r w:rsidRPr="00BA61A3" w:rsidR="00BB3002">
        <w:t>kuna.</w:t>
      </w:r>
    </w:p>
    <w:p w:rsidRPr="00BA61A3" w:rsidR="00BB3002" w:rsidP="000B703D" w:rsidRDefault="00DD5B5A">
      <w:pPr>
        <w:ind w:firstLine="708"/>
        <w:jc w:val="both"/>
      </w:pPr>
      <w:r w:rsidRPr="00BA61A3">
        <w:t>20</w:t>
      </w:r>
      <w:r w:rsidRPr="00BA61A3" w:rsidR="000B703D">
        <w:t xml:space="preserve">. </w:t>
      </w:r>
      <w:r w:rsidRPr="00BA61A3" w:rsidR="006E6DE7">
        <w:t>FINA</w:t>
      </w:r>
      <w:r w:rsidRPr="00BA61A3" w:rsidR="00BB3002">
        <w:t xml:space="preserve">, </w:t>
      </w:r>
      <w:r w:rsidRPr="00BA61A3" w:rsidR="006E6DE7">
        <w:t xml:space="preserve">Ul. grada Vukovara 70, Zagreb, </w:t>
      </w:r>
      <w:r w:rsidRPr="00BA61A3" w:rsidR="00BB3002">
        <w:t xml:space="preserve">OIB: </w:t>
      </w:r>
      <w:r w:rsidRPr="00BA61A3" w:rsidR="006E6DE7">
        <w:t>85821130368</w:t>
      </w:r>
      <w:r w:rsidRPr="00BA61A3" w:rsidR="00BB3002">
        <w:t xml:space="preserve">, u iznosu od </w:t>
      </w:r>
      <w:r w:rsidRPr="00BA61A3" w:rsidR="006E6DE7">
        <w:t xml:space="preserve">183.333,00 </w:t>
      </w:r>
      <w:r w:rsidRPr="00BA61A3" w:rsidR="00BB3002">
        <w:t>kuna.</w:t>
      </w:r>
    </w:p>
    <w:p w:rsidRPr="00BA61A3" w:rsidR="00BB3002" w:rsidP="000B703D" w:rsidRDefault="00DD5B5A">
      <w:pPr>
        <w:ind w:firstLine="708"/>
        <w:jc w:val="both"/>
      </w:pPr>
      <w:r w:rsidRPr="00BA61A3">
        <w:t>21</w:t>
      </w:r>
      <w:r w:rsidRPr="00BA61A3" w:rsidR="000B703D">
        <w:t xml:space="preserve">. </w:t>
      </w:r>
      <w:r w:rsidRPr="00BA61A3" w:rsidR="006E6DE7">
        <w:rPr>
          <w:bCs/>
        </w:rPr>
        <w:t xml:space="preserve">RH, </w:t>
      </w:r>
      <w:r w:rsidRPr="00BA61A3" w:rsidR="00BA61A3">
        <w:rPr>
          <w:bCs/>
        </w:rPr>
        <w:t>Min</w:t>
      </w:r>
      <w:r w:rsidR="00BA61A3">
        <w:rPr>
          <w:bCs/>
        </w:rPr>
        <w:t>istarstvo poljoprivrede</w:t>
      </w:r>
      <w:r w:rsidRPr="00BA61A3" w:rsidR="006E6DE7">
        <w:rPr>
          <w:bCs/>
        </w:rPr>
        <w:t xml:space="preserve">, </w:t>
      </w:r>
      <w:r w:rsidRPr="00BA61A3" w:rsidR="00BB3002">
        <w:t xml:space="preserve">OIB: </w:t>
      </w:r>
      <w:r w:rsidRPr="00BA61A3" w:rsidR="006E6DE7">
        <w:t>52634238587</w:t>
      </w:r>
      <w:r w:rsidRPr="00BA61A3" w:rsidR="00BB3002">
        <w:t xml:space="preserve">, u iznosu od </w:t>
      </w:r>
      <w:r w:rsidRPr="00BA61A3" w:rsidR="006E6DE7">
        <w:t xml:space="preserve">15.519,07 </w:t>
      </w:r>
      <w:r w:rsidRPr="00BA61A3" w:rsidR="00BB3002">
        <w:t>kuna.</w:t>
      </w:r>
    </w:p>
    <w:p w:rsidRPr="00BA61A3" w:rsidR="00BB3002" w:rsidP="000B703D" w:rsidRDefault="00DD5B5A">
      <w:pPr>
        <w:ind w:firstLine="708"/>
        <w:jc w:val="both"/>
      </w:pPr>
      <w:r w:rsidRPr="00BA61A3">
        <w:t>22</w:t>
      </w:r>
      <w:r w:rsidRPr="00BA61A3" w:rsidR="000B703D">
        <w:t xml:space="preserve">. </w:t>
      </w:r>
      <w:r w:rsidRPr="00BA61A3" w:rsidR="006E6DE7">
        <w:t>RH, Min</w:t>
      </w:r>
      <w:r w:rsidR="00BA61A3">
        <w:t xml:space="preserve">istarstvo </w:t>
      </w:r>
      <w:r w:rsidRPr="00BA61A3" w:rsidR="006E6DE7">
        <w:t xml:space="preserve">financija, </w:t>
      </w:r>
      <w:r w:rsidRPr="00BA61A3" w:rsidR="00BB3002">
        <w:t xml:space="preserve">OIB: </w:t>
      </w:r>
      <w:r w:rsidRPr="00BA61A3" w:rsidR="006E6DE7">
        <w:t>52634238587</w:t>
      </w:r>
      <w:r w:rsidRPr="00BA61A3" w:rsidR="00334A4B">
        <w:t xml:space="preserve">, u iznosu od </w:t>
      </w:r>
      <w:r w:rsidRPr="00BA61A3" w:rsidR="006E6DE7">
        <w:t xml:space="preserve">581.611,13 </w:t>
      </w:r>
      <w:r w:rsidRPr="00BA61A3" w:rsidR="00334A4B">
        <w:t>kuna.</w:t>
      </w:r>
    </w:p>
    <w:p w:rsidRPr="00BA61A3" w:rsidR="00334A4B" w:rsidP="000B703D" w:rsidRDefault="00DD5B5A">
      <w:pPr>
        <w:ind w:firstLine="708"/>
        <w:jc w:val="both"/>
      </w:pPr>
      <w:r w:rsidRPr="00BA61A3">
        <w:t>23</w:t>
      </w:r>
      <w:r w:rsidRPr="00BA61A3" w:rsidR="000B703D">
        <w:t xml:space="preserve">. </w:t>
      </w:r>
      <w:r w:rsidRPr="00BA61A3" w:rsidR="006E6DE7">
        <w:t>Vidulin Šime, Pula, Mutilska ul. 4</w:t>
      </w:r>
      <w:r w:rsidRPr="00BA61A3" w:rsidR="00334A4B">
        <w:t xml:space="preserve">, OIB: </w:t>
      </w:r>
      <w:r w:rsidRPr="00BA61A3" w:rsidR="006E6DE7">
        <w:t>47507408235</w:t>
      </w:r>
      <w:r w:rsidRPr="00BA61A3" w:rsidR="00334A4B">
        <w:t xml:space="preserve">, u iznosu od </w:t>
      </w:r>
      <w:r w:rsidRPr="00BA61A3" w:rsidR="006E6DE7">
        <w:t xml:space="preserve">38.000,00 </w:t>
      </w:r>
      <w:r w:rsidRPr="00BA61A3" w:rsidR="00334A4B">
        <w:t>kuna.</w:t>
      </w:r>
    </w:p>
    <w:p w:rsidRPr="00BA61A3" w:rsidR="006E6DE7" w:rsidP="00A815CA" w:rsidRDefault="00DD5B5A">
      <w:pPr>
        <w:ind w:firstLine="708"/>
        <w:jc w:val="both"/>
      </w:pPr>
      <w:r w:rsidRPr="00BA61A3">
        <w:t>24</w:t>
      </w:r>
      <w:r w:rsidRPr="00BA61A3" w:rsidR="000B703D">
        <w:t xml:space="preserve">. </w:t>
      </w:r>
      <w:r w:rsidRPr="00BA61A3" w:rsidR="006E6DE7">
        <w:t>Šverko Đino, Pula, Krležina ul. 27</w:t>
      </w:r>
      <w:r w:rsidRPr="00BA61A3" w:rsidR="00334A4B">
        <w:t xml:space="preserve">, OIB: </w:t>
      </w:r>
      <w:r w:rsidRPr="00BA61A3" w:rsidR="006E6DE7">
        <w:t>76396193041</w:t>
      </w:r>
      <w:r w:rsidRPr="00BA61A3" w:rsidR="00334A4B">
        <w:t xml:space="preserve">, u iznosu od </w:t>
      </w:r>
      <w:r w:rsidRPr="00BA61A3" w:rsidR="006E6DE7">
        <w:t xml:space="preserve">32.000,00 </w:t>
      </w:r>
      <w:r w:rsidRPr="00BA61A3" w:rsidR="00334A4B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25</w:t>
      </w:r>
      <w:r w:rsidRPr="00BA61A3" w:rsidR="006E6DE7">
        <w:t xml:space="preserve">. </w:t>
      </w:r>
      <w:r w:rsidRPr="00BA61A3" w:rsidR="00A815CA">
        <w:t>EOS Matrix d.o.o. Zagreb</w:t>
      </w:r>
      <w:r w:rsidRPr="00BA61A3" w:rsidR="006E6DE7">
        <w:t xml:space="preserve">, </w:t>
      </w:r>
      <w:r w:rsidRPr="00BA61A3" w:rsidR="00A815CA">
        <w:t>Horvatova 82</w:t>
      </w:r>
      <w:r w:rsidRPr="00BA61A3" w:rsidR="006E6DE7">
        <w:t xml:space="preserve">, OIB: </w:t>
      </w:r>
      <w:r w:rsidRPr="00BA61A3" w:rsidR="00A815CA">
        <w:t>76674680107</w:t>
      </w:r>
      <w:r w:rsidRPr="00BA61A3" w:rsidR="006E6DE7">
        <w:t xml:space="preserve">, u iznosu od </w:t>
      </w:r>
      <w:r w:rsidRPr="00BA61A3" w:rsidR="00A815CA">
        <w:t xml:space="preserve">494,50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26</w:t>
      </w:r>
      <w:r w:rsidRPr="00BA61A3" w:rsidR="006E6DE7">
        <w:t xml:space="preserve">. </w:t>
      </w:r>
      <w:r w:rsidRPr="00BA61A3" w:rsidR="00A815CA">
        <w:t>Cvitić Frane, vl. BAJUN</w:t>
      </w:r>
      <w:r w:rsidRPr="00BA61A3" w:rsidR="006E6DE7">
        <w:t xml:space="preserve">, </w:t>
      </w:r>
      <w:r w:rsidRPr="00BA61A3" w:rsidR="00A815CA">
        <w:t xml:space="preserve">Cvitići 26/A Žminj, </w:t>
      </w:r>
      <w:r w:rsidRPr="00BA61A3" w:rsidR="006E6DE7">
        <w:t xml:space="preserve">OIB: </w:t>
      </w:r>
      <w:r w:rsidRPr="00BA61A3" w:rsidR="00A815CA">
        <w:t>89191363952</w:t>
      </w:r>
      <w:r w:rsidRPr="00BA61A3" w:rsidR="006E6DE7">
        <w:t xml:space="preserve">, u iznosu od </w:t>
      </w:r>
      <w:r w:rsidRPr="00BA61A3" w:rsidR="00A815CA">
        <w:t xml:space="preserve">33.590,50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27</w:t>
      </w:r>
      <w:r w:rsidRPr="00BA61A3" w:rsidR="006E6DE7">
        <w:t xml:space="preserve">. </w:t>
      </w:r>
      <w:r w:rsidRPr="00BA61A3" w:rsidR="00A815CA">
        <w:t>Dragon Bajun d.o.o. Žminj</w:t>
      </w:r>
      <w:r w:rsidRPr="00BA61A3" w:rsidR="006E6DE7">
        <w:t xml:space="preserve">, </w:t>
      </w:r>
      <w:r w:rsidRPr="00BA61A3" w:rsidR="00A815CA">
        <w:t>Cvitići 26/A</w:t>
      </w:r>
      <w:r w:rsidRPr="00BA61A3" w:rsidR="006E6DE7">
        <w:t xml:space="preserve">, OIB: </w:t>
      </w:r>
      <w:r w:rsidRPr="00BA61A3" w:rsidR="00A815CA">
        <w:t>52244079228</w:t>
      </w:r>
      <w:r w:rsidRPr="00BA61A3" w:rsidR="006E6DE7">
        <w:t xml:space="preserve">, u iznosu od </w:t>
      </w:r>
      <w:r w:rsidRPr="00BA61A3" w:rsidR="00A815CA">
        <w:t xml:space="preserve">6.788,75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28</w:t>
      </w:r>
      <w:r w:rsidRPr="00BA61A3" w:rsidR="006E6DE7">
        <w:t xml:space="preserve">. </w:t>
      </w:r>
      <w:r w:rsidRPr="00BA61A3" w:rsidR="00A815CA">
        <w:t>SKDD d. d. Zagreb</w:t>
      </w:r>
      <w:r w:rsidRPr="00BA61A3" w:rsidR="006E6DE7">
        <w:t xml:space="preserve">, </w:t>
      </w:r>
      <w:r w:rsidRPr="00BA61A3" w:rsidR="00A815CA">
        <w:t xml:space="preserve">Heinzelova 62 a, </w:t>
      </w:r>
      <w:r w:rsidRPr="00BA61A3" w:rsidR="006E6DE7">
        <w:t xml:space="preserve">OIB: </w:t>
      </w:r>
      <w:r w:rsidRPr="00BA61A3" w:rsidR="00A815CA">
        <w:t>58388162971</w:t>
      </w:r>
      <w:r w:rsidRPr="00BA61A3" w:rsidR="006E6DE7">
        <w:t xml:space="preserve">, u iznosu od </w:t>
      </w:r>
      <w:r w:rsidRPr="00BA61A3" w:rsidR="00F76931">
        <w:t xml:space="preserve">10.375,50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29</w:t>
      </w:r>
      <w:r w:rsidRPr="00BA61A3" w:rsidR="006E6DE7">
        <w:t xml:space="preserve">. </w:t>
      </w:r>
      <w:r w:rsidRPr="00BA61A3" w:rsidR="00F76931">
        <w:t>Bureau Veritas Croatia d.o.o. Rijeka</w:t>
      </w:r>
      <w:r w:rsidRPr="00BA61A3" w:rsidR="006E6DE7">
        <w:t xml:space="preserve">, </w:t>
      </w:r>
      <w:r w:rsidRPr="00BA61A3" w:rsidR="00F76931">
        <w:t xml:space="preserve">Ciottina 17/A, </w:t>
      </w:r>
      <w:r w:rsidRPr="00BA61A3" w:rsidR="006E6DE7">
        <w:t xml:space="preserve">OIB: </w:t>
      </w:r>
      <w:r w:rsidRPr="00BA61A3" w:rsidR="00F76931">
        <w:t>82798532151</w:t>
      </w:r>
      <w:r w:rsidRPr="00BA61A3" w:rsidR="006E6DE7">
        <w:t xml:space="preserve">, u iznosu od </w:t>
      </w:r>
      <w:r w:rsidRPr="00BA61A3" w:rsidR="00F76931">
        <w:t xml:space="preserve">57.137,41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30</w:t>
      </w:r>
      <w:r w:rsidRPr="00BA61A3" w:rsidR="006E6DE7">
        <w:t xml:space="preserve">. </w:t>
      </w:r>
      <w:r w:rsidRPr="00BA61A3" w:rsidR="00F76931">
        <w:t>Mošnja Dejan</w:t>
      </w:r>
      <w:r w:rsidRPr="00BA61A3" w:rsidR="006E6DE7">
        <w:t xml:space="preserve">, </w:t>
      </w:r>
      <w:r w:rsidRPr="00BA61A3" w:rsidR="00F76931">
        <w:t xml:space="preserve">Rohreggerova 44, Pula, </w:t>
      </w:r>
      <w:r w:rsidRPr="00BA61A3" w:rsidR="006E6DE7">
        <w:t xml:space="preserve">OIB: </w:t>
      </w:r>
      <w:r w:rsidRPr="00BA61A3" w:rsidR="00F76931">
        <w:t>32664850733</w:t>
      </w:r>
      <w:r w:rsidRPr="00BA61A3" w:rsidR="006E6DE7">
        <w:t xml:space="preserve">, u iznosu od </w:t>
      </w:r>
      <w:r w:rsidRPr="00BA61A3" w:rsidR="00F76931">
        <w:t xml:space="preserve">24.000,00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31</w:t>
      </w:r>
      <w:r w:rsidRPr="00BA61A3" w:rsidR="006E6DE7">
        <w:t xml:space="preserve">. </w:t>
      </w:r>
      <w:r w:rsidRPr="00BA61A3" w:rsidR="00F76931">
        <w:t>Uljanik Brodogradilište d. d. u stečaju</w:t>
      </w:r>
      <w:r w:rsidR="00BA61A3">
        <w:t>,</w:t>
      </w:r>
      <w:r w:rsidRPr="00BA61A3" w:rsidR="00F76931">
        <w:t xml:space="preserve"> Pula, Flaciusova 1</w:t>
      </w:r>
      <w:r w:rsidRPr="00BA61A3" w:rsidR="006E6DE7">
        <w:t xml:space="preserve">, OIB: </w:t>
      </w:r>
      <w:r w:rsidRPr="00BA61A3" w:rsidR="00F76931">
        <w:t>21764428190</w:t>
      </w:r>
      <w:r w:rsidRPr="00BA61A3" w:rsidR="006E6DE7">
        <w:t xml:space="preserve">, u iznosu od </w:t>
      </w:r>
      <w:r w:rsidRPr="00BA61A3" w:rsidR="00F76931">
        <w:t xml:space="preserve">304.764,00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lastRenderedPageBreak/>
        <w:t>32</w:t>
      </w:r>
      <w:r w:rsidRPr="00BA61A3" w:rsidR="006E6DE7">
        <w:t xml:space="preserve">. </w:t>
      </w:r>
      <w:r w:rsidRPr="00BA61A3" w:rsidR="00F76931">
        <w:rPr>
          <w:bCs/>
        </w:rPr>
        <w:t>Strojopromet-Zagreb d.o.o.</w:t>
      </w:r>
      <w:r w:rsidRPr="00BA61A3" w:rsidR="006E6DE7">
        <w:rPr>
          <w:bCs/>
        </w:rPr>
        <w:t>,</w:t>
      </w:r>
      <w:r w:rsidRPr="00BA61A3" w:rsidR="00F76931">
        <w:t xml:space="preserve"> </w:t>
      </w:r>
      <w:r w:rsidRPr="00BA61A3" w:rsidR="00F76931">
        <w:rPr>
          <w:bCs/>
        </w:rPr>
        <w:t>Zagrebačka 6, Šenkovec</w:t>
      </w:r>
      <w:r w:rsidRPr="00BA61A3" w:rsidR="006E6DE7">
        <w:rPr>
          <w:bCs/>
        </w:rPr>
        <w:t xml:space="preserve"> </w:t>
      </w:r>
      <w:r w:rsidRPr="00BA61A3" w:rsidR="006E6DE7">
        <w:t xml:space="preserve">OIB: </w:t>
      </w:r>
      <w:r w:rsidRPr="00BA61A3" w:rsidR="00F76931">
        <w:t>97994010225</w:t>
      </w:r>
      <w:r w:rsidRPr="00BA61A3" w:rsidR="006E6DE7">
        <w:t xml:space="preserve">, u iznosu od </w:t>
      </w:r>
      <w:r w:rsidRPr="00BA61A3" w:rsidR="00F76931">
        <w:t xml:space="preserve">107.767,50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33</w:t>
      </w:r>
      <w:r w:rsidRPr="00BA61A3" w:rsidR="006E6DE7">
        <w:t xml:space="preserve">. </w:t>
      </w:r>
      <w:r w:rsidRPr="00BA61A3" w:rsidR="00F76931">
        <w:t>Krivokapić Zoran</w:t>
      </w:r>
      <w:r w:rsidRPr="00BA61A3" w:rsidR="006E6DE7">
        <w:t xml:space="preserve">, </w:t>
      </w:r>
      <w:r w:rsidRPr="00BA61A3" w:rsidR="00F76931">
        <w:t xml:space="preserve">Pradorlando 11, Pula, </w:t>
      </w:r>
      <w:r w:rsidRPr="00BA61A3" w:rsidR="006E6DE7">
        <w:t xml:space="preserve">OIB: </w:t>
      </w:r>
      <w:r w:rsidRPr="00BA61A3" w:rsidR="00F76931">
        <w:t>84831154848</w:t>
      </w:r>
      <w:r w:rsidRPr="00BA61A3" w:rsidR="006E6DE7">
        <w:t xml:space="preserve">, u iznosu od </w:t>
      </w:r>
      <w:r w:rsidRPr="00BA61A3" w:rsidR="00F76931">
        <w:t xml:space="preserve">14.000,00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34</w:t>
      </w:r>
      <w:r w:rsidRPr="00BA61A3" w:rsidR="006E6DE7">
        <w:t xml:space="preserve">. </w:t>
      </w:r>
      <w:r w:rsidRPr="00BA61A3" w:rsidR="00F76931">
        <w:t>Učilište Uljanik, ustanova</w:t>
      </w:r>
      <w:r w:rsidRPr="00BA61A3" w:rsidR="006E6DE7">
        <w:t xml:space="preserve">, </w:t>
      </w:r>
      <w:r w:rsidRPr="00BA61A3" w:rsidR="00F76931">
        <w:t>Flaciusova 1 Pula</w:t>
      </w:r>
      <w:r w:rsidRPr="00BA61A3" w:rsidR="006E6DE7">
        <w:t xml:space="preserve">, OIB: </w:t>
      </w:r>
      <w:r w:rsidRPr="00BA61A3" w:rsidR="00F76931">
        <w:t>26303043176</w:t>
      </w:r>
      <w:r w:rsidRPr="00BA61A3" w:rsidR="006E6DE7">
        <w:t xml:space="preserve">, u iznosu od </w:t>
      </w:r>
      <w:r w:rsidRPr="00BA61A3" w:rsidR="00F76931">
        <w:t xml:space="preserve">5.236,04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35</w:t>
      </w:r>
      <w:r w:rsidRPr="00BA61A3" w:rsidR="006E6DE7">
        <w:t xml:space="preserve">. </w:t>
      </w:r>
      <w:r w:rsidRPr="00BA61A3" w:rsidR="00F76931">
        <w:t>Uljanik d.d. u stečaju</w:t>
      </w:r>
      <w:r w:rsidR="00BA61A3">
        <w:t>,</w:t>
      </w:r>
      <w:r w:rsidRPr="00BA61A3" w:rsidR="00F76931">
        <w:t xml:space="preserve"> Pula, Flaciusova 1</w:t>
      </w:r>
      <w:r w:rsidRPr="00BA61A3" w:rsidR="006E6DE7">
        <w:t xml:space="preserve">, OIB: </w:t>
      </w:r>
      <w:r w:rsidRPr="00BA61A3" w:rsidR="00F76931">
        <w:t>56243843109</w:t>
      </w:r>
      <w:r w:rsidRPr="00BA61A3" w:rsidR="006E6DE7">
        <w:t xml:space="preserve">, u iznosu od </w:t>
      </w:r>
      <w:r w:rsidRPr="00BA61A3" w:rsidR="00F76931">
        <w:t xml:space="preserve">4.139.682,06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36</w:t>
      </w:r>
      <w:r w:rsidRPr="00BA61A3" w:rsidR="006E6DE7">
        <w:t xml:space="preserve">. </w:t>
      </w:r>
      <w:r w:rsidRPr="00BA61A3" w:rsidR="00F76931">
        <w:t>Krklec-metal d.o.o.</w:t>
      </w:r>
      <w:r w:rsidRPr="00BA61A3" w:rsidR="006E6DE7">
        <w:t xml:space="preserve"> </w:t>
      </w:r>
      <w:r w:rsidRPr="00BA61A3" w:rsidR="00F76931">
        <w:t xml:space="preserve">Klenovec Humski 17/8, Klenovec Humski, </w:t>
      </w:r>
      <w:r w:rsidRPr="00BA61A3" w:rsidR="006E6DE7">
        <w:t xml:space="preserve">OIB: </w:t>
      </w:r>
      <w:r w:rsidRPr="00BA61A3" w:rsidR="00F76931">
        <w:t>54594064066</w:t>
      </w:r>
      <w:r w:rsidRPr="00BA61A3" w:rsidR="006E6DE7">
        <w:t xml:space="preserve">, u iznosu od </w:t>
      </w:r>
      <w:r w:rsidRPr="00BA61A3" w:rsidR="00F76931">
        <w:t xml:space="preserve">718.595,36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37</w:t>
      </w:r>
      <w:r w:rsidRPr="00BA61A3" w:rsidR="006E6DE7">
        <w:t xml:space="preserve">. </w:t>
      </w:r>
      <w:r w:rsidR="00BA61A3">
        <w:t xml:space="preserve">Republika Hrvatska, </w:t>
      </w:r>
      <w:r w:rsidRPr="00BA61A3" w:rsidR="00F76931">
        <w:t>CERP</w:t>
      </w:r>
      <w:r w:rsidRPr="00BA61A3" w:rsidR="006E6DE7">
        <w:t xml:space="preserve">, </w:t>
      </w:r>
      <w:r w:rsidRPr="00BA61A3" w:rsidR="00F76931">
        <w:t>Av. I. Lučića 6 Zagreb</w:t>
      </w:r>
      <w:r w:rsidRPr="00BA61A3" w:rsidR="006E6DE7">
        <w:t xml:space="preserve">, OIB: </w:t>
      </w:r>
      <w:r w:rsidRPr="00BA61A3" w:rsidR="009367A2">
        <w:t>38083028711,</w:t>
      </w:r>
      <w:r w:rsidRPr="00BA61A3" w:rsidR="006E6DE7">
        <w:t xml:space="preserve"> u iznosu od </w:t>
      </w:r>
      <w:r w:rsidRPr="00BA61A3" w:rsidR="009367A2">
        <w:t xml:space="preserve">12.672.447,55 </w:t>
      </w:r>
      <w:r w:rsidRPr="00BA61A3" w:rsidR="006E6DE7">
        <w:t>kuna.</w:t>
      </w:r>
    </w:p>
    <w:p w:rsidRPr="00BA61A3" w:rsidR="00DD5B5A" w:rsidP="006E6DE7" w:rsidRDefault="00DD5B5A">
      <w:pPr>
        <w:ind w:firstLine="708"/>
        <w:jc w:val="both"/>
      </w:pPr>
      <w:r w:rsidRPr="00BA61A3">
        <w:t>38</w:t>
      </w:r>
      <w:r w:rsidRPr="00BA61A3" w:rsidR="006E6DE7">
        <w:t xml:space="preserve">. </w:t>
      </w:r>
      <w:r w:rsidRPr="00BA61A3" w:rsidR="009367A2">
        <w:t>Hrvatski registar brodova</w:t>
      </w:r>
      <w:r w:rsidRPr="00BA61A3" w:rsidR="006E6DE7">
        <w:t xml:space="preserve">, </w:t>
      </w:r>
      <w:r w:rsidRPr="00BA61A3" w:rsidR="009367A2">
        <w:t>Marasovića 67, Split</w:t>
      </w:r>
      <w:r w:rsidRPr="00BA61A3" w:rsidR="006E6DE7">
        <w:t xml:space="preserve">, OIB: </w:t>
      </w:r>
      <w:r w:rsidRPr="00BA61A3" w:rsidR="009367A2">
        <w:t>04601923208</w:t>
      </w:r>
      <w:r w:rsidRPr="00BA61A3" w:rsidR="006E6DE7">
        <w:t xml:space="preserve">, u iznosu od </w:t>
      </w:r>
      <w:r w:rsidRPr="00BA61A3" w:rsidR="009367A2">
        <w:t xml:space="preserve">27.584,99 </w:t>
      </w:r>
      <w:r w:rsidRPr="00BA61A3">
        <w:t>kuna.</w:t>
      </w:r>
    </w:p>
    <w:p w:rsidRPr="00BA61A3" w:rsidR="00DD5B5A" w:rsidP="006E6DE7" w:rsidRDefault="00DD5B5A">
      <w:pPr>
        <w:ind w:firstLine="708"/>
        <w:jc w:val="both"/>
      </w:pPr>
      <w:r w:rsidRPr="00BA61A3">
        <w:t>39. Uljanik Strojogradnja d. d. u stečaju</w:t>
      </w:r>
      <w:r w:rsidR="00BA61A3">
        <w:t>,</w:t>
      </w:r>
      <w:r w:rsidRPr="00BA61A3">
        <w:t xml:space="preserve"> Pula, Flaciusova 1, OIB: 35951488983, u iznosu od 1.260.189,72 kuna.</w:t>
      </w:r>
    </w:p>
    <w:p w:rsidRPr="00BA61A3" w:rsidR="006E6DE7" w:rsidP="006E6DE7" w:rsidRDefault="00DD5B5A">
      <w:pPr>
        <w:ind w:firstLine="708"/>
        <w:jc w:val="both"/>
      </w:pPr>
      <w:r w:rsidRPr="00BA61A3">
        <w:t>40</w:t>
      </w:r>
      <w:r w:rsidRPr="00BA61A3" w:rsidR="006E6DE7">
        <w:t xml:space="preserve">. </w:t>
      </w:r>
      <w:r w:rsidRPr="00BA61A3" w:rsidR="009367A2">
        <w:t>Adriadiesel d. d. Karlovac, Mala Švarča 155</w:t>
      </w:r>
      <w:r w:rsidRPr="00BA61A3" w:rsidR="006E6DE7">
        <w:t xml:space="preserve">, OIB: </w:t>
      </w:r>
      <w:r w:rsidRPr="00BA61A3" w:rsidR="009367A2">
        <w:t>39535117137</w:t>
      </w:r>
      <w:r w:rsidRPr="00BA61A3" w:rsidR="006E6DE7">
        <w:t xml:space="preserve">, u iznosu od </w:t>
      </w:r>
      <w:r w:rsidRPr="00BA61A3" w:rsidR="009367A2">
        <w:t xml:space="preserve">3.388.134,30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41</w:t>
      </w:r>
      <w:r w:rsidRPr="00BA61A3" w:rsidR="006E6DE7">
        <w:t xml:space="preserve">. </w:t>
      </w:r>
      <w:r w:rsidRPr="00BA61A3" w:rsidR="009367A2">
        <w:t>UTP d.o.o. Pula, Sv. Polikarpa 4</w:t>
      </w:r>
      <w:r w:rsidRPr="00BA61A3" w:rsidR="006E6DE7">
        <w:t xml:space="preserve">, OIB: </w:t>
      </w:r>
      <w:r w:rsidRPr="00BA61A3" w:rsidR="009367A2">
        <w:t>78830943478</w:t>
      </w:r>
      <w:r w:rsidRPr="00BA61A3" w:rsidR="006E6DE7">
        <w:t xml:space="preserve">, u iznosu od </w:t>
      </w:r>
      <w:r w:rsidRPr="00BA61A3" w:rsidR="009367A2">
        <w:t xml:space="preserve">31.108,86 </w:t>
      </w:r>
      <w:r w:rsidRPr="00BA61A3" w:rsidR="006E6DE7">
        <w:t>kuna.</w:t>
      </w:r>
    </w:p>
    <w:p w:rsidRPr="00BA61A3" w:rsidR="006E6DE7" w:rsidP="006E6DE7" w:rsidRDefault="00DD5B5A">
      <w:pPr>
        <w:ind w:firstLine="708"/>
        <w:jc w:val="both"/>
      </w:pPr>
      <w:r w:rsidRPr="00BA61A3">
        <w:t>42</w:t>
      </w:r>
      <w:r w:rsidRPr="00BA61A3" w:rsidR="006E6DE7">
        <w:t xml:space="preserve">. </w:t>
      </w:r>
      <w:r w:rsidRPr="00BA61A3" w:rsidR="009367A2">
        <w:t>Ohišja d.o.o.</w:t>
      </w:r>
      <w:r w:rsidR="00BA61A3">
        <w:t>,</w:t>
      </w:r>
      <w:r w:rsidRPr="00BA61A3" w:rsidR="009367A2">
        <w:t xml:space="preserve"> Zagorje Negonje 35A Rogaška Slatina, Slovenija</w:t>
      </w:r>
      <w:r w:rsidRPr="00BA61A3" w:rsidR="006E6DE7">
        <w:t xml:space="preserve">, </w:t>
      </w:r>
      <w:r w:rsidRPr="00BA61A3" w:rsidR="009367A2">
        <w:t>DDV:</w:t>
      </w:r>
      <w:r w:rsidR="00B60EB2">
        <w:t xml:space="preserve"> </w:t>
      </w:r>
      <w:r w:rsidRPr="00BA61A3" w:rsidR="009367A2">
        <w:t>SI11918276</w:t>
      </w:r>
      <w:r w:rsidRPr="00BA61A3" w:rsidR="006E6DE7">
        <w:t xml:space="preserve">, u iznosu od </w:t>
      </w:r>
      <w:r w:rsidRPr="00BA61A3" w:rsidR="009367A2">
        <w:t xml:space="preserve">39.334,72 </w:t>
      </w:r>
      <w:r w:rsidRPr="00BA61A3" w:rsidR="006E6DE7">
        <w:t>kuna.</w:t>
      </w:r>
    </w:p>
    <w:p w:rsidRPr="00BA61A3" w:rsidR="006E6DE7" w:rsidP="000B703D" w:rsidRDefault="006E6DE7">
      <w:pPr>
        <w:ind w:firstLine="708"/>
        <w:jc w:val="both"/>
      </w:pPr>
    </w:p>
    <w:p w:rsidRPr="00BA61A3" w:rsidR="00C068B2" w:rsidP="000B703D" w:rsidRDefault="00C068B2">
      <w:pPr>
        <w:ind w:left="708"/>
        <w:jc w:val="both"/>
      </w:pPr>
    </w:p>
    <w:p w:rsidRPr="00BA61A3" w:rsidR="000B703D" w:rsidP="000B703D" w:rsidRDefault="000B703D">
      <w:pPr>
        <w:jc w:val="both"/>
      </w:pPr>
      <w:r w:rsidRPr="00BA61A3">
        <w:tab/>
        <w:t xml:space="preserve">II. Utvrđuje se da su osporene slijedeće tražbine prema stečajnom dužniku </w:t>
      </w:r>
      <w:r w:rsidRPr="00BA61A3" w:rsidR="009367A2">
        <w:t>ULJANIK TESU d.d. "u stečaju", Pula, Flaciusova 1, OIB: 45119436874</w:t>
      </w:r>
      <w:r w:rsidRPr="00BA61A3">
        <w:t>:</w:t>
      </w:r>
    </w:p>
    <w:p w:rsidRPr="00BA61A3" w:rsidR="000B703D" w:rsidP="000B703D" w:rsidRDefault="000B703D">
      <w:pPr>
        <w:jc w:val="both"/>
      </w:pPr>
    </w:p>
    <w:p w:rsidRPr="00BA61A3" w:rsidR="000B703D" w:rsidP="000B703D" w:rsidRDefault="000B703D">
      <w:pPr>
        <w:ind w:firstLine="708"/>
        <w:jc w:val="both"/>
      </w:pPr>
      <w:r w:rsidRPr="00BA61A3">
        <w:t xml:space="preserve">1. </w:t>
      </w:r>
      <w:r w:rsidRPr="00BA61A3" w:rsidR="00DD5B5A">
        <w:t>TŽV Gredelj d.o.o. u stečaju, Vukomerečka cesta 89, Zagreb, OIB: 65952859647, u iznosu od 235.984,06 kuna.</w:t>
      </w:r>
    </w:p>
    <w:p w:rsidRPr="00BA61A3" w:rsidR="00332E36" w:rsidP="00BB7FE0" w:rsidRDefault="00332E36">
      <w:pPr>
        <w:ind w:firstLine="720"/>
        <w:jc w:val="both"/>
      </w:pPr>
      <w:r w:rsidRPr="00BA61A3">
        <w:t xml:space="preserve">Upućuje se vjerovnik </w:t>
      </w:r>
      <w:r w:rsidRPr="00BA61A3" w:rsidR="00DD5B5A">
        <w:t>TŽV Gredelj d.o.o. u stečaju, Vukomerečka cesta 89, Zagreb, OIB: 65952859647</w:t>
      </w:r>
      <w:r w:rsidRPr="00BA61A3" w:rsidR="000B703D">
        <w:t xml:space="preserve">, </w:t>
      </w:r>
      <w:r w:rsidRPr="00BA61A3">
        <w:t xml:space="preserve"> u parnicu radi utvrđivanja osporene tražbine drugog višeg isplatnog reda u iznosu od </w:t>
      </w:r>
      <w:r w:rsidRPr="00BA61A3" w:rsidR="00DD5B5A">
        <w:t>235.984,06</w:t>
      </w:r>
      <w:r w:rsidRPr="00BA61A3" w:rsidR="00C03FBD">
        <w:t xml:space="preserve"> kuna </w:t>
      </w:r>
      <w:r w:rsidRPr="00BA61A3">
        <w:t xml:space="preserve">te mu se određuje rok od 8 dana za podnošenje tužbe, a ukoliko je u tijeku </w:t>
      </w:r>
      <w:smartTag w:uri="http://www.java.hr/xml/smarttags/zakoni" w:element="zakoni">
        <w:r w:rsidRPr="00BA61A3">
          <w:t>parnični postupak</w:t>
        </w:r>
      </w:smartTag>
      <w:r w:rsidRPr="00BA61A3">
        <w:t xml:space="preserve"> da predloži nastavak istog.  </w:t>
      </w:r>
    </w:p>
    <w:p w:rsidRPr="00BA61A3" w:rsidR="00C03FBD" w:rsidP="00C03FBD" w:rsidRDefault="00C03FBD">
      <w:pPr>
        <w:ind w:firstLine="720"/>
        <w:jc w:val="both"/>
      </w:pPr>
      <w:r w:rsidRPr="00BA61A3">
        <w:t xml:space="preserve">Ako osoba koja je upućena na parnicu ne pokrene parnicu u roku od </w:t>
      </w:r>
      <w:r w:rsidR="00B60EB2">
        <w:t>8</w:t>
      </w:r>
      <w:r w:rsidRPr="00BA61A3">
        <w:t xml:space="preserve"> dana od dana pravomoćnosti</w:t>
      </w:r>
      <w:r w:rsidRPr="00BA61A3" w:rsidR="001328D7">
        <w:t xml:space="preserve"> ovog</w:t>
      </w:r>
      <w:r w:rsidRPr="00BA61A3">
        <w:t xml:space="preserve"> rješenja o upućivanju u parnicu, odnosno primitka drugostupanjske odluke, </w:t>
      </w:r>
      <w:r w:rsidRPr="00BA61A3" w:rsidR="00616E35">
        <w:t xml:space="preserve">ili ako u tom roku ne nastavi pokrenuti parnični postupak, </w:t>
      </w:r>
      <w:r w:rsidRPr="00BA61A3">
        <w:t>smatrat će se da je odustala od prava na vođenje parnice.</w:t>
      </w:r>
    </w:p>
    <w:p w:rsidRPr="00BA61A3" w:rsidR="000B703D" w:rsidP="00C03FBD" w:rsidRDefault="000B703D">
      <w:pPr>
        <w:ind w:firstLine="720"/>
        <w:jc w:val="both"/>
      </w:pPr>
    </w:p>
    <w:p w:rsidRPr="00BA61A3" w:rsidR="00616E35" w:rsidP="00616E35" w:rsidRDefault="00616E35">
      <w:pPr>
        <w:ind w:firstLine="708"/>
        <w:jc w:val="both"/>
      </w:pPr>
      <w:r w:rsidRPr="00BA61A3">
        <w:t xml:space="preserve">2. Tražbina </w:t>
      </w:r>
      <w:r w:rsidRPr="00BA61A3" w:rsidR="00DD5B5A">
        <w:t>Uljanik Strojogradnja</w:t>
      </w:r>
      <w:r w:rsidR="00BA61A3">
        <w:t xml:space="preserve"> Diesel</w:t>
      </w:r>
      <w:r w:rsidRPr="00BA61A3" w:rsidR="00DD5B5A">
        <w:t xml:space="preserve"> d. d. u stečaju Pula, Flaciusova 1, OIB: 35951488983, u iznosu od 73.166,20 kuna</w:t>
      </w:r>
      <w:r w:rsidRPr="00BA61A3">
        <w:t>.</w:t>
      </w:r>
    </w:p>
    <w:p w:rsidRPr="00BA61A3" w:rsidR="00616E35" w:rsidP="00616E35" w:rsidRDefault="00616E35">
      <w:pPr>
        <w:ind w:firstLine="720"/>
        <w:jc w:val="both"/>
      </w:pPr>
      <w:r w:rsidRPr="00BA61A3">
        <w:t xml:space="preserve">Upućuje se vjerovnik </w:t>
      </w:r>
      <w:r w:rsidRPr="00BA61A3" w:rsidR="00DD5B5A">
        <w:t>Uljanik Strojogradnja d. d. u stečaju Pula, Flaciusova 1, OIB: 35951488983</w:t>
      </w:r>
      <w:r w:rsidRPr="00BA61A3">
        <w:t xml:space="preserve">, u parnicu radi utvrđivanja osporene tražbine drugog višeg isplatnog reda u iznosu od </w:t>
      </w:r>
      <w:r w:rsidRPr="00BA61A3" w:rsidR="00DD5B5A">
        <w:t>73.166,20</w:t>
      </w:r>
      <w:r w:rsidRPr="00BA61A3" w:rsidR="009C6968">
        <w:t xml:space="preserve"> </w:t>
      </w:r>
      <w:r w:rsidRPr="00BA61A3">
        <w:t xml:space="preserve">kuna te mu se određuje rok od 8 dana za podnošenje tužbe, a ukoliko je u tijeku </w:t>
      </w:r>
      <w:smartTag w:uri="http://www.java.hr/xml/smarttags/zakoni" w:element="zakoni">
        <w:r w:rsidRPr="00BA61A3">
          <w:t>parnični postupak</w:t>
        </w:r>
      </w:smartTag>
      <w:r w:rsidRPr="00BA61A3">
        <w:t xml:space="preserve"> da predloži nastavak istog.  </w:t>
      </w:r>
    </w:p>
    <w:p w:rsidRPr="00BA61A3" w:rsidR="001328D7" w:rsidP="001328D7" w:rsidRDefault="001328D7">
      <w:pPr>
        <w:ind w:firstLine="720"/>
        <w:jc w:val="both"/>
      </w:pPr>
      <w:r w:rsidRPr="00BA61A3">
        <w:t xml:space="preserve">Ako osoba koja je upućena na parnicu ne pokrene parnicu u roku od </w:t>
      </w:r>
      <w:r w:rsidR="00B60EB2">
        <w:t>8</w:t>
      </w:r>
      <w:r w:rsidRPr="00BA61A3">
        <w:t xml:space="preserve"> dana od dana pravomoćnosti ovog rješenja o upućivanju u parnicu, odnosno primitka drugostupanjske odluke, ili ako u tom roku ne nastavi pokrenuti parnični postupak, smatrat će se da je odustala od prava na vođenje parnice.</w:t>
      </w:r>
    </w:p>
    <w:p w:rsidR="00616E35" w:rsidP="00DD5B5A" w:rsidRDefault="00616E35"/>
    <w:p w:rsidR="00BA61A3" w:rsidP="00DD5B5A" w:rsidRDefault="00BA61A3"/>
    <w:p w:rsidR="00BA61A3" w:rsidP="006D61EC" w:rsidRDefault="00BA61A3">
      <w:pPr>
        <w:jc w:val="both"/>
      </w:pPr>
      <w:r>
        <w:tab/>
        <w:t>III. Odbacuje se tražbina vjerovnika REVIDAS d.o.o. Pula, Vukovarska 47, OIB: 12250599261</w:t>
      </w:r>
      <w:r w:rsidR="006D61EC">
        <w:t>, kao nepravovremena.</w:t>
      </w:r>
    </w:p>
    <w:p w:rsidRPr="00BA61A3" w:rsidR="00BC7372" w:rsidP="00BC7372" w:rsidRDefault="00BC7372">
      <w:pPr>
        <w:ind w:left="360"/>
        <w:jc w:val="center"/>
      </w:pPr>
      <w:r w:rsidRPr="00BA61A3">
        <w:lastRenderedPageBreak/>
        <w:t>Obrazloženje</w:t>
      </w:r>
    </w:p>
    <w:p w:rsidRPr="00BA61A3" w:rsidR="00BC7372" w:rsidP="00BC7372" w:rsidRDefault="00BC7372">
      <w:pPr>
        <w:ind w:left="360"/>
        <w:jc w:val="center"/>
      </w:pPr>
    </w:p>
    <w:p w:rsidRPr="00BA61A3" w:rsidR="00BC7372" w:rsidP="00382CB4" w:rsidRDefault="00C03FBD">
      <w:pPr>
        <w:jc w:val="both"/>
      </w:pPr>
      <w:r w:rsidRPr="00BA61A3">
        <w:tab/>
        <w:t xml:space="preserve">Na ispitnom ročištu održanom </w:t>
      </w:r>
      <w:r w:rsidRPr="00BA61A3" w:rsidR="00DD5B5A">
        <w:t>10</w:t>
      </w:r>
      <w:r w:rsidRPr="00BA61A3" w:rsidR="001328D7">
        <w:t xml:space="preserve">. </w:t>
      </w:r>
      <w:r w:rsidRPr="00BA61A3" w:rsidR="00DD5B5A">
        <w:t>rujna</w:t>
      </w:r>
      <w:r w:rsidRPr="00BA61A3" w:rsidR="001328D7">
        <w:t xml:space="preserve"> 201</w:t>
      </w:r>
      <w:r w:rsidRPr="00BA61A3" w:rsidR="00DD5B5A">
        <w:t>9</w:t>
      </w:r>
      <w:r w:rsidRPr="00BA61A3" w:rsidR="001328D7">
        <w:t xml:space="preserve">. </w:t>
      </w:r>
      <w:r w:rsidRPr="00BA61A3" w:rsidR="00BC7372">
        <w:t xml:space="preserve"> ispitane su prijave tražbina prema iznosima i redu</w:t>
      </w:r>
      <w:r w:rsidRPr="00BA61A3" w:rsidR="001328D7">
        <w:t xml:space="preserve"> kako su unesene u tablicu koju je sudu dostavio stečajni upravitelj, a koja je objavljena na e-oglasnoj ploči suda </w:t>
      </w:r>
      <w:r w:rsidRPr="00BA61A3" w:rsidR="00DD5B5A">
        <w:t>26</w:t>
      </w:r>
      <w:r w:rsidRPr="00BA61A3" w:rsidR="001328D7">
        <w:t xml:space="preserve">. </w:t>
      </w:r>
      <w:r w:rsidRPr="00BA61A3" w:rsidR="00DD5B5A">
        <w:t>kolovoza 2019</w:t>
      </w:r>
      <w:r w:rsidRPr="00BA61A3" w:rsidR="001328D7">
        <w:t>.</w:t>
      </w:r>
      <w:r w:rsidR="00B60EB2">
        <w:t xml:space="preserve"> uz manje korekcije u odnosu na tražbine Slavice Božić, Deana Bubića, Edite Tomišić, Rabac Albina, Teufika Omanovića i Mladena Šugara.</w:t>
      </w:r>
      <w:r w:rsidRPr="00BA61A3" w:rsidR="00382CB4">
        <w:t xml:space="preserve"> </w:t>
      </w:r>
      <w:r w:rsidRPr="00BA61A3" w:rsidR="00BC7372">
        <w:t>Stečajni je sudac</w:t>
      </w:r>
      <w:r w:rsidRPr="00BA61A3">
        <w:t xml:space="preserve">, sukladno </w:t>
      </w:r>
      <w:r w:rsidRPr="00BA61A3" w:rsidR="00BC7372">
        <w:t xml:space="preserve">čl. </w:t>
      </w:r>
      <w:r w:rsidRPr="00BA61A3">
        <w:t>264</w:t>
      </w:r>
      <w:r w:rsidRPr="00BA61A3" w:rsidR="00BC7372">
        <w:t xml:space="preserve">. </w:t>
      </w:r>
      <w:r w:rsidRPr="00BA61A3">
        <w:t xml:space="preserve">Stečajnog zakona (Narodne novine br. 71/15, </w:t>
      </w:r>
      <w:r w:rsidR="006D61EC">
        <w:t xml:space="preserve">104/17, </w:t>
      </w:r>
      <w:r w:rsidRPr="00BA61A3">
        <w:t xml:space="preserve">dalje: SZ) </w:t>
      </w:r>
      <w:r w:rsidRPr="00BA61A3" w:rsidR="00BC7372">
        <w:t>sastavio tablicu ispitanih tražbina u kojoj su za svaku tražbinu uneseni podaci u kojoj je mjeri tražbina utvrđena prema svom iznosu i svom redu.</w:t>
      </w:r>
    </w:p>
    <w:p w:rsidRPr="00BA61A3" w:rsidR="00BC7372" w:rsidP="00BC7372" w:rsidRDefault="00BC7372">
      <w:pPr>
        <w:ind w:firstLine="720"/>
        <w:jc w:val="both"/>
      </w:pPr>
    </w:p>
    <w:p w:rsidRPr="00BA61A3" w:rsidR="00BC7372" w:rsidP="00BC7372" w:rsidRDefault="00BC7372">
      <w:pPr>
        <w:jc w:val="both"/>
      </w:pPr>
      <w:r w:rsidRPr="00BA61A3">
        <w:tab/>
        <w:t>Tražbine označene u toč</w:t>
      </w:r>
      <w:r w:rsidRPr="00BA61A3" w:rsidR="00332E36">
        <w:t>k</w:t>
      </w:r>
      <w:r w:rsidRPr="00BA61A3">
        <w:t xml:space="preserve">i I. izreke ovog rješenja smatraju se utvrđenim, budući </w:t>
      </w:r>
      <w:r w:rsidRPr="00BA61A3" w:rsidR="00C03FBD">
        <w:t xml:space="preserve">da </w:t>
      </w:r>
      <w:r w:rsidRPr="00BA61A3">
        <w:t>ih ni</w:t>
      </w:r>
      <w:r w:rsidRPr="00BA61A3" w:rsidR="00C03FBD">
        <w:t xml:space="preserve">su </w:t>
      </w:r>
      <w:r w:rsidRPr="00BA61A3">
        <w:t>ospori</w:t>
      </w:r>
      <w:r w:rsidRPr="00BA61A3" w:rsidR="00C03FBD">
        <w:t xml:space="preserve">li ni </w:t>
      </w:r>
      <w:r w:rsidRPr="00BA61A3">
        <w:t>stečajni upravitelj ni vjerovnici nazočni na ispitnom ročištu</w:t>
      </w:r>
      <w:r w:rsidRPr="00BA61A3" w:rsidR="00C03FBD">
        <w:t xml:space="preserve">  (čl. 263. SZ-a).</w:t>
      </w:r>
    </w:p>
    <w:p w:rsidRPr="00BA61A3" w:rsidR="00BC7372" w:rsidP="00BC7372" w:rsidRDefault="00BC7372">
      <w:pPr>
        <w:jc w:val="both"/>
      </w:pPr>
      <w:r w:rsidRPr="00BA61A3">
        <w:t xml:space="preserve"> </w:t>
      </w:r>
    </w:p>
    <w:p w:rsidRPr="00BA61A3" w:rsidR="00BC7372" w:rsidP="00BC7372" w:rsidRDefault="00BC7372">
      <w:pPr>
        <w:jc w:val="both"/>
      </w:pPr>
      <w:r w:rsidRPr="00BA61A3">
        <w:tab/>
        <w:t>Tražbine označene u točci II. izreke ovog rješenja je stečajni upravitelj osporio, a na ročištu osporavanje nije otklonjeno, uz obrazloženje kako slijedi:</w:t>
      </w:r>
    </w:p>
    <w:p w:rsidRPr="00BA61A3" w:rsidR="00E44CFB" w:rsidP="00BC7372" w:rsidRDefault="00E44CFB">
      <w:pPr>
        <w:jc w:val="both"/>
      </w:pPr>
    </w:p>
    <w:p w:rsidRPr="006D61EC" w:rsidR="00E44CFB" w:rsidP="00E44CFB" w:rsidRDefault="00E44CFB">
      <w:pPr>
        <w:ind w:firstLine="708"/>
        <w:jc w:val="both"/>
        <w:outlineLvl w:val="0"/>
      </w:pPr>
      <w:r w:rsidRPr="00BA61A3">
        <w:t xml:space="preserve">Trgovačko društvo </w:t>
      </w:r>
      <w:r w:rsidRPr="00BA61A3" w:rsidR="00DD5B5A">
        <w:t xml:space="preserve">TŽV Gredelj d.o.o. u stečaju, Vukomerečka cesta 89, Zagreb, OIB: </w:t>
      </w:r>
      <w:r w:rsidRPr="006D61EC" w:rsidR="00DD5B5A">
        <w:t>65952859647</w:t>
      </w:r>
      <w:r w:rsidRPr="006D61EC">
        <w:t xml:space="preserve">, prijavilo je tražbinu u iznosu od </w:t>
      </w:r>
      <w:r w:rsidRPr="006D61EC" w:rsidR="00DD5B5A">
        <w:t xml:space="preserve">1.024.996,06 </w:t>
      </w:r>
      <w:r w:rsidRPr="006D61EC">
        <w:t xml:space="preserve"> kn od čega je osporena tražbina u iznosu od </w:t>
      </w:r>
      <w:r w:rsidRPr="006D61EC" w:rsidR="00DD5B5A">
        <w:t>235.984,06</w:t>
      </w:r>
      <w:r w:rsidRPr="006D61EC" w:rsidR="005708D5">
        <w:t xml:space="preserve"> kn</w:t>
      </w:r>
      <w:r w:rsidRPr="006D61EC">
        <w:t xml:space="preserve">. </w:t>
      </w:r>
      <w:r w:rsidRPr="006D61EC" w:rsidR="007B639A">
        <w:t xml:space="preserve">Navedeni iznos odnosi se na zateznu kamata za koju stečajni upravitelj smatra da je pogrešno obračunata. </w:t>
      </w:r>
      <w:r w:rsidRPr="006D61EC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Pr="006D61EC" w:rsidR="00DD5B5A" w:rsidP="00E44CFB" w:rsidRDefault="00DD5B5A">
      <w:pPr>
        <w:ind w:firstLine="708"/>
        <w:jc w:val="both"/>
        <w:outlineLvl w:val="0"/>
      </w:pPr>
    </w:p>
    <w:p w:rsidRPr="00BA61A3" w:rsidR="00DD5B5A" w:rsidP="00DD5B5A" w:rsidRDefault="00DD5B5A">
      <w:pPr>
        <w:ind w:firstLine="708"/>
        <w:jc w:val="both"/>
        <w:outlineLvl w:val="0"/>
      </w:pPr>
      <w:r w:rsidRPr="006D61EC">
        <w:t xml:space="preserve">Trgovačko društvo </w:t>
      </w:r>
      <w:r w:rsidRPr="006D61EC" w:rsidR="005708D5">
        <w:t>Uljanik Strojogradnja d. d. u stečaju Pula, Flaciusova 1, OIB: 35951488983</w:t>
      </w:r>
      <w:r w:rsidRPr="006D61EC">
        <w:t xml:space="preserve">, prijavilo je tražbinu u iznosu od </w:t>
      </w:r>
      <w:r w:rsidRPr="006D61EC" w:rsidR="005708D5">
        <w:t xml:space="preserve">1.333.355,92 </w:t>
      </w:r>
      <w:r w:rsidRPr="006D61EC">
        <w:t xml:space="preserve">kn od čega je osporena tražbina u iznosu od </w:t>
      </w:r>
      <w:r w:rsidRPr="006D61EC" w:rsidR="005708D5">
        <w:t xml:space="preserve">73.166,20 </w:t>
      </w:r>
      <w:r w:rsidRPr="006D61EC">
        <w:t xml:space="preserve">kn. Tražbinu je osporio stečajni upravitelj jer se osporeno potraživanje odnosi se </w:t>
      </w:r>
      <w:r w:rsidRPr="006D61EC" w:rsidR="007B639A">
        <w:t xml:space="preserve">na prijeboj sukladno </w:t>
      </w:r>
      <w:r w:rsidRPr="006D61EC" w:rsidR="00BA61A3">
        <w:t>odredbama Stečajnog zakona</w:t>
      </w:r>
      <w:r w:rsidRPr="006D61EC" w:rsidR="007B639A">
        <w:t>.</w:t>
      </w:r>
      <w:r w:rsidRPr="006D61EC">
        <w:t xml:space="preserve"> Vjerovnik je upućen pokrenuti parnicu u roku od osam dana od primitka rješenja o upućivanju na parnicu radi utvrđivanja</w:t>
      </w:r>
      <w:r w:rsidRPr="00BA61A3">
        <w:t xml:space="preserve"> osporene tražbine, u protivnom će se smatrati da je odustao od prava na vođenje parnice (čl. 266. i 267. SZ-a).</w:t>
      </w:r>
    </w:p>
    <w:p w:rsidR="00E65BD9" w:rsidP="005708D5" w:rsidRDefault="00E65BD9">
      <w:pPr>
        <w:jc w:val="both"/>
      </w:pPr>
    </w:p>
    <w:p w:rsidR="006D61EC" w:rsidP="005708D5" w:rsidRDefault="006D61EC">
      <w:pPr>
        <w:jc w:val="both"/>
      </w:pPr>
      <w:r>
        <w:tab/>
        <w:t>Vjerovnik REVIDAS d.o.o. prijavio je svoju tražbinu 03. rujna 2019. godine, a rok za prijavu tražbina je istekao 29. srpnja 2019. godine, radi čega je temeljem čl. 257. st. 6. SZ-a istu valjalo odbaciti i odlučiti kao u točki III. izreke ovog rješenja.</w:t>
      </w:r>
    </w:p>
    <w:p w:rsidRPr="00BA61A3" w:rsidR="006D61EC" w:rsidP="005708D5" w:rsidRDefault="006D61EC">
      <w:pPr>
        <w:jc w:val="both"/>
      </w:pPr>
    </w:p>
    <w:p w:rsidRPr="00BA61A3" w:rsidR="00400F6C" w:rsidP="00160D9F" w:rsidRDefault="00160D9F">
      <w:pPr>
        <w:ind w:firstLine="708"/>
        <w:jc w:val="both"/>
      </w:pPr>
      <w:r w:rsidRPr="00BA61A3">
        <w:t>Radi svega navedenog odlučeno je kao u izreci ovog rješenja.</w:t>
      </w:r>
    </w:p>
    <w:p w:rsidRPr="00BA61A3" w:rsidR="00400F6C" w:rsidP="00BC7372" w:rsidRDefault="00400F6C">
      <w:pPr>
        <w:ind w:firstLine="708"/>
        <w:jc w:val="center"/>
      </w:pPr>
    </w:p>
    <w:p w:rsidRPr="00BA61A3" w:rsidR="00BC7372" w:rsidP="0004303D" w:rsidRDefault="00BC7372">
      <w:pPr>
        <w:ind w:firstLine="708"/>
        <w:jc w:val="center"/>
      </w:pPr>
      <w:r w:rsidRPr="00BA61A3">
        <w:t>U Pazinu</w:t>
      </w:r>
      <w:r w:rsidRPr="00BA61A3" w:rsidR="00160D9F">
        <w:t xml:space="preserve"> </w:t>
      </w:r>
      <w:r w:rsidRPr="00BA61A3" w:rsidR="005708D5">
        <w:t>10</w:t>
      </w:r>
      <w:r w:rsidRPr="00BA61A3" w:rsidR="00160D9F">
        <w:t xml:space="preserve">. </w:t>
      </w:r>
      <w:r w:rsidRPr="00BA61A3" w:rsidR="005708D5">
        <w:t>rujna</w:t>
      </w:r>
      <w:r w:rsidRPr="00BA61A3" w:rsidR="00AB0014">
        <w:t xml:space="preserve"> </w:t>
      </w:r>
      <w:r w:rsidRPr="00BA61A3">
        <w:t>201</w:t>
      </w:r>
      <w:r w:rsidRPr="00BA61A3" w:rsidR="005708D5">
        <w:t>9</w:t>
      </w:r>
      <w:r w:rsidRPr="00BA61A3">
        <w:t>.</w:t>
      </w:r>
    </w:p>
    <w:p w:rsidRPr="00BA61A3" w:rsidR="00160D9F" w:rsidP="00160D9F" w:rsidRDefault="00160D9F"/>
    <w:p w:rsidRPr="00BA61A3" w:rsidR="00160D9F" w:rsidP="00160D9F" w:rsidRDefault="00160D9F">
      <w:pPr>
        <w:ind w:left="5664" w:firstLine="708"/>
      </w:pPr>
      <w:r w:rsidRPr="00BA61A3">
        <w:t>Stečajna sutkinja:</w:t>
      </w:r>
    </w:p>
    <w:p w:rsidRPr="00BA61A3" w:rsidR="00BC7372" w:rsidP="00160D9F" w:rsidRDefault="00160D9F">
      <w:pPr>
        <w:ind w:left="5664" w:firstLine="708"/>
        <w:jc w:val="both"/>
      </w:pPr>
      <w:r w:rsidRPr="00BA61A3">
        <w:t>Tijana Licul</w:t>
      </w:r>
    </w:p>
    <w:p w:rsidRPr="00BA61A3" w:rsidR="00BC7372" w:rsidP="00BC7372" w:rsidRDefault="00BC7372">
      <w:pPr>
        <w:jc w:val="both"/>
      </w:pPr>
    </w:p>
    <w:p w:rsidRPr="00BA61A3" w:rsidR="00E65BD9" w:rsidP="00BC7372" w:rsidRDefault="00E65BD9">
      <w:pPr>
        <w:jc w:val="both"/>
      </w:pPr>
    </w:p>
    <w:p w:rsidRPr="00BA61A3" w:rsidR="00E65BD9" w:rsidP="00BC7372" w:rsidRDefault="00E65BD9">
      <w:pPr>
        <w:jc w:val="both"/>
      </w:pPr>
    </w:p>
    <w:p w:rsidRPr="00BA61A3" w:rsidR="00BC7372" w:rsidP="00BC7372" w:rsidRDefault="00E65BD9">
      <w:pPr>
        <w:jc w:val="both"/>
      </w:pPr>
      <w:r w:rsidRPr="00BA61A3">
        <w:t xml:space="preserve">UPUTA </w:t>
      </w:r>
      <w:r w:rsidRPr="00BA61A3" w:rsidR="00BC7372">
        <w:t>O PRAVNOM LIJEKU:</w:t>
      </w:r>
    </w:p>
    <w:p w:rsidRPr="00BA61A3" w:rsidR="00BC7372" w:rsidP="00BC7372" w:rsidRDefault="00BC7372">
      <w:pPr>
        <w:ind w:firstLine="708"/>
        <w:jc w:val="both"/>
      </w:pPr>
      <w:r w:rsidRPr="00BA61A3">
        <w:t xml:space="preserve">Protiv ovog rješenja pravo na žalbu ima stečajni upravitelj i svaki vjerovnik u dijelu koji se tiče njegove prijavljene tražbine i tražbine koju je osporio (članak </w:t>
      </w:r>
      <w:r w:rsidRPr="00BA61A3" w:rsidR="00E65BD9">
        <w:t>265. st 3. SZ-a</w:t>
      </w:r>
      <w:r w:rsidRPr="00BA61A3">
        <w:t xml:space="preserve">). O žalbi odlučuje Visoki trgovački sud Republike Hrvatske. </w:t>
      </w:r>
    </w:p>
    <w:p w:rsidRPr="00BA61A3" w:rsidR="00BC7372" w:rsidP="00BC7372" w:rsidRDefault="00BC7372">
      <w:pPr>
        <w:ind w:left="7080"/>
        <w:jc w:val="both"/>
      </w:pPr>
    </w:p>
    <w:p w:rsidRPr="00BA61A3" w:rsidR="00BC7372" w:rsidP="00BC7372" w:rsidRDefault="00BC7372">
      <w:r w:rsidRPr="00BA61A3">
        <w:t xml:space="preserve">DNA:  </w:t>
      </w:r>
    </w:p>
    <w:p w:rsidRPr="00BA61A3" w:rsidR="00382CB4" w:rsidP="00E65BD9" w:rsidRDefault="00382CB4">
      <w:pPr>
        <w:ind w:firstLine="708"/>
        <w:jc w:val="both"/>
      </w:pPr>
      <w:r w:rsidRPr="00BA61A3">
        <w:t xml:space="preserve">- e-oglasna ploča suda (čl. </w:t>
      </w:r>
      <w:r w:rsidRPr="00BA61A3" w:rsidR="00E65BD9">
        <w:t xml:space="preserve">265. st. 2. </w:t>
      </w:r>
      <w:r w:rsidRPr="00BA61A3" w:rsidR="00AF4DC3">
        <w:t>SZ-a</w:t>
      </w:r>
      <w:r w:rsidRPr="00BA61A3">
        <w:t>)</w:t>
      </w:r>
    </w:p>
    <w:sectPr w:rsidRPr="00BA61A3" w:rsidR="00382CB4" w:rsidSect="00AB0014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69C1" w:rsidRDefault="004269C1">
      <w:r>
        <w:separator/>
      </w:r>
    </w:p>
  </w:endnote>
  <w:endnote w:type="continuationSeparator" w:id="0">
    <w:p w:rsidR="004269C1" w:rsidRDefault="004269C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69C1" w:rsidRDefault="004269C1">
      <w:r>
        <w:separator/>
      </w:r>
    </w:p>
  </w:footnote>
  <w:footnote w:type="continuationSeparator" w:id="0">
    <w:p w:rsidR="004269C1" w:rsidRDefault="004269C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69C1" w:rsidP="0051129C" w:rsidRDefault="004269C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69C1" w:rsidRDefault="004269C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69C1" w:rsidP="0051129C" w:rsidRDefault="004269C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0CA">
      <w:rPr>
        <w:rStyle w:val="Brojstranice"/>
        <w:noProof/>
      </w:rPr>
      <w:t>8</w:t>
    </w:r>
    <w:r>
      <w:rPr>
        <w:rStyle w:val="Brojstranice"/>
      </w:rPr>
      <w:fldChar w:fldCharType="end"/>
    </w:r>
  </w:p>
  <w:p w:rsidRPr="00BA61A3" w:rsidR="002569B7" w:rsidP="002569B7" w:rsidRDefault="004269C1">
    <w:pPr>
      <w:jc w:val="right"/>
    </w:pPr>
    <w:r>
      <w:tab/>
    </w:r>
    <w:r>
      <w:tab/>
    </w:r>
    <w:r w:rsidRPr="00BA61A3" w:rsidR="002569B7">
      <w:t>Posl. broj: 4 St-116/2019-</w:t>
    </w:r>
    <w:r w:rsidR="00913B55">
      <w:t>54</w:t>
    </w:r>
  </w:p>
  <w:p w:rsidRPr="003333BD" w:rsidR="004269C1" w:rsidP="00E84C66" w:rsidRDefault="004269C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69C1" w:rsidRDefault="004269C1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ilvl="0" w:tplc="89005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C849F7"/>
    <w:multiLevelType w:val="hybridMultilevel"/>
    <w:tmpl w:val="C94631DA"/>
    <w:lvl w:ilvl="0" w:tplc="49B4E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E74A9D"/>
    <w:multiLevelType w:val="hybridMultilevel"/>
    <w:tmpl w:val="CEC4E40E"/>
    <w:lvl w:ilvl="0" w:tplc="6604F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41EE5"/>
    <w:rsid w:val="0004303D"/>
    <w:rsid w:val="000577AF"/>
    <w:rsid w:val="000600CA"/>
    <w:rsid w:val="00060E31"/>
    <w:rsid w:val="000733AE"/>
    <w:rsid w:val="00093047"/>
    <w:rsid w:val="000B23DB"/>
    <w:rsid w:val="000B703D"/>
    <w:rsid w:val="000B7ABE"/>
    <w:rsid w:val="000C2268"/>
    <w:rsid w:val="000D26AE"/>
    <w:rsid w:val="000D7203"/>
    <w:rsid w:val="000F5DE1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1F7E77"/>
    <w:rsid w:val="00202458"/>
    <w:rsid w:val="00235BD2"/>
    <w:rsid w:val="00243F8F"/>
    <w:rsid w:val="002569B7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91C6B"/>
    <w:rsid w:val="003D39DC"/>
    <w:rsid w:val="00400F6C"/>
    <w:rsid w:val="00407B02"/>
    <w:rsid w:val="00416085"/>
    <w:rsid w:val="004259A5"/>
    <w:rsid w:val="004269C1"/>
    <w:rsid w:val="004417E4"/>
    <w:rsid w:val="00445295"/>
    <w:rsid w:val="00447295"/>
    <w:rsid w:val="00485432"/>
    <w:rsid w:val="004A4B34"/>
    <w:rsid w:val="004B072B"/>
    <w:rsid w:val="004B5D1A"/>
    <w:rsid w:val="004C547B"/>
    <w:rsid w:val="004D7D47"/>
    <w:rsid w:val="004E3C75"/>
    <w:rsid w:val="004F7099"/>
    <w:rsid w:val="0051046D"/>
    <w:rsid w:val="0051129C"/>
    <w:rsid w:val="0052544E"/>
    <w:rsid w:val="00531148"/>
    <w:rsid w:val="00537F88"/>
    <w:rsid w:val="0054012F"/>
    <w:rsid w:val="00542251"/>
    <w:rsid w:val="005708D5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32F94"/>
    <w:rsid w:val="00647BAF"/>
    <w:rsid w:val="00663957"/>
    <w:rsid w:val="00667D61"/>
    <w:rsid w:val="00677355"/>
    <w:rsid w:val="00682212"/>
    <w:rsid w:val="0069342F"/>
    <w:rsid w:val="006A5E5B"/>
    <w:rsid w:val="006B7125"/>
    <w:rsid w:val="006D61EC"/>
    <w:rsid w:val="006E22BF"/>
    <w:rsid w:val="006E6DE7"/>
    <w:rsid w:val="00747E68"/>
    <w:rsid w:val="007639C3"/>
    <w:rsid w:val="007A28B0"/>
    <w:rsid w:val="007A2B96"/>
    <w:rsid w:val="007B168D"/>
    <w:rsid w:val="007B639A"/>
    <w:rsid w:val="007C133A"/>
    <w:rsid w:val="007C725C"/>
    <w:rsid w:val="007E31C8"/>
    <w:rsid w:val="008068BA"/>
    <w:rsid w:val="00821C00"/>
    <w:rsid w:val="008829F5"/>
    <w:rsid w:val="00884537"/>
    <w:rsid w:val="00890A9F"/>
    <w:rsid w:val="008A0989"/>
    <w:rsid w:val="008A4163"/>
    <w:rsid w:val="008B69A8"/>
    <w:rsid w:val="008D0EA1"/>
    <w:rsid w:val="00913B55"/>
    <w:rsid w:val="00932C74"/>
    <w:rsid w:val="009367A2"/>
    <w:rsid w:val="00942C33"/>
    <w:rsid w:val="00994487"/>
    <w:rsid w:val="009B0AA4"/>
    <w:rsid w:val="009C6968"/>
    <w:rsid w:val="00A0479F"/>
    <w:rsid w:val="00A42F59"/>
    <w:rsid w:val="00A517F6"/>
    <w:rsid w:val="00A538AE"/>
    <w:rsid w:val="00A64CC0"/>
    <w:rsid w:val="00A673E2"/>
    <w:rsid w:val="00A76747"/>
    <w:rsid w:val="00A815CA"/>
    <w:rsid w:val="00A83C27"/>
    <w:rsid w:val="00A87DE4"/>
    <w:rsid w:val="00A94CBF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0EB2"/>
    <w:rsid w:val="00B66A0A"/>
    <w:rsid w:val="00B677FA"/>
    <w:rsid w:val="00B704DA"/>
    <w:rsid w:val="00B71702"/>
    <w:rsid w:val="00B718DB"/>
    <w:rsid w:val="00B80C1E"/>
    <w:rsid w:val="00B80CAC"/>
    <w:rsid w:val="00BA2E40"/>
    <w:rsid w:val="00BA61A3"/>
    <w:rsid w:val="00BB3002"/>
    <w:rsid w:val="00BB3256"/>
    <w:rsid w:val="00BB7FE0"/>
    <w:rsid w:val="00BC7372"/>
    <w:rsid w:val="00BF10B9"/>
    <w:rsid w:val="00BF4F52"/>
    <w:rsid w:val="00C03FBD"/>
    <w:rsid w:val="00C068B2"/>
    <w:rsid w:val="00C24140"/>
    <w:rsid w:val="00C30B38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00B1"/>
    <w:rsid w:val="00D94E01"/>
    <w:rsid w:val="00DA78E0"/>
    <w:rsid w:val="00DD44BA"/>
    <w:rsid w:val="00DD4E17"/>
    <w:rsid w:val="00DD5B5A"/>
    <w:rsid w:val="00DD628A"/>
    <w:rsid w:val="00E44CFB"/>
    <w:rsid w:val="00E604F5"/>
    <w:rsid w:val="00E605C9"/>
    <w:rsid w:val="00E65BD9"/>
    <w:rsid w:val="00E75113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6931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http://www.java.hr/xml/smarttags/zakoni" w:name="zakoni"/>
  <w:shapeDefaults>
    <o:shapedefaults spidmax="1026" v:ext="edit"/>
    <o:shapelayout v:ext="edit">
      <o:idmap data="1" v:ext="edit"/>
    </o:shapelayout>
  </w:shapeDefaults>
  <w:decimalSymbol w:val=","/>
  <w:listSeparator w:val=";"/>
  <w14:docId w14:val="66E33881"/>
  <w15:docId w15:val="{2465495E-B111-42B8-B50F-F2435B7DEBE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333B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333B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333BD"/>
  </w:style>
  <w:style w:type="character" w:styleId="f01" w:customStyle="true">
    <w:name w:val="f01"/>
    <w:rsid w:val="00112793"/>
    <w:rPr>
      <w:rFonts w:hint="default"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B677F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B677F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13B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3B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3B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3B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3B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313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8544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994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10. rujna 2019.</izvorni_sadrzaj>
    <derivirana_varijabla naziv="DomainObject.PredzadnjaOdlukaIzPredmeta.DatumDonosenjaOdluke_1">10. rujna 2019.</derivirana_varijabla>
  </DomainObject.PredzadnjaOdlukaIzPredmeta.DatumDonosenjaOdluke>
  <DomainObject.PredzadnjaOdlukaIzPredmeta.Oznaka>
    <izvorni_sadrzaj>St-116/2019-48</izvorni_sadrzaj>
    <derivirana_varijabla naziv="DomainObject.PredzadnjaOdlukaIzPredmeta.Oznaka_1">St-116/2019-48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8</properties:Pages>
  <properties:Words>2929</properties:Words>
  <properties:Characters>15943</properties:Characters>
  <properties:Lines>402</properties:Lines>
  <properties:Paragraphs>185</properties:Paragraphs>
  <properties:TotalTime>248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2019-09-04T10:01:00Z</dcterms:created>
  <dc:creator>drabar</dc:creator>
  <cp:lastModifiedBy>Sanja Prodan</cp:lastModifiedBy>
  <cp:lastPrinted>2019-09-10T08:55:00Z</cp:lastPrinted>
  <dcterms:modified xmlns:xsi="http://www.w3.org/2001/XMLSchema-instance" xsi:type="dcterms:W3CDTF">2019-09-10T08:55:00Z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(st-116-2019-uljanik tesu priznate i osporene tražbine.docx)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