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b533b" w14:paraId="f5b533b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387CD8">
        <w:t>691/2018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D4651B" w:rsidP="00D677F7" w:rsidR="00D677F7">
      <w:pPr>
        <w:jc w:val="both"/>
      </w:pPr>
      <w:r w:rsidRPr="005279E9"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="00845951" w:rsidRPr="00071037">
        <w:t>IZVOR TRGOVINE d.o.o.</w:t>
      </w:r>
      <w:r w:rsidR="00845951">
        <w:t xml:space="preserve"> OIB:</w:t>
      </w:r>
      <w:r w:rsidR="00845951" w:rsidRPr="00CF6993">
        <w:t xml:space="preserve"> </w:t>
      </w:r>
      <w:r w:rsidR="00845951" w:rsidRPr="00A5064D">
        <w:t>60481195382 ,</w:t>
      </w:r>
      <w:r w:rsidR="00845951" w:rsidRPr="00C0701F">
        <w:t xml:space="preserve"> Zagreb, </w:t>
      </w:r>
      <w:r w:rsidR="00845951">
        <w:t>Put Loparice 25</w:t>
      </w:r>
      <w:r w:rsidR="00891FE4">
        <w:t xml:space="preserve">, dana </w:t>
      </w:r>
      <w:r w:rsidR="0078576F">
        <w:t>2</w:t>
      </w:r>
      <w:r w:rsidR="005F32B0">
        <w:t>4</w:t>
      </w:r>
      <w:r w:rsidR="0078576F">
        <w:t>. svibnja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845951" w:rsidRPr="00071037">
        <w:t>IZVOR TRGOVINE d.o.o.</w:t>
      </w:r>
      <w:r w:rsidR="00845951">
        <w:t xml:space="preserve"> OIB:</w:t>
      </w:r>
      <w:r w:rsidR="00845951" w:rsidRPr="00CF6993">
        <w:t xml:space="preserve"> </w:t>
      </w:r>
      <w:r w:rsidR="00845951" w:rsidRPr="00A5064D">
        <w:t>60481195382 ,</w:t>
      </w:r>
      <w:r w:rsidR="00845951" w:rsidRPr="00C0701F">
        <w:t xml:space="preserve"> Zagreb, </w:t>
      </w:r>
      <w:r w:rsidR="00845951">
        <w:t>Put Loparice 25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45951">
        <w:t>691</w:t>
      </w:r>
      <w:r w:rsidR="00C206C9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845951" w:rsidRPr="00071037">
        <w:t>IZVOR TRGOVINE d.o.o.</w:t>
      </w:r>
      <w:r w:rsidR="00845951">
        <w:t xml:space="preserve"> OIB:</w:t>
      </w:r>
      <w:r w:rsidR="00845951" w:rsidRPr="00CF6993">
        <w:t xml:space="preserve"> </w:t>
      </w:r>
      <w:r w:rsidR="00845951" w:rsidRPr="00A5064D">
        <w:t>60481195382 ,</w:t>
      </w:r>
      <w:r w:rsidR="00845951" w:rsidRPr="00C0701F">
        <w:t xml:space="preserve"> Zagreb, </w:t>
      </w:r>
      <w:r w:rsidR="00845951">
        <w:t>Put Loparice 25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C206C9">
        <w:t>0</w:t>
      </w:r>
      <w:r w:rsidR="00845951">
        <w:t>5</w:t>
      </w:r>
      <w:r w:rsidR="005F32B0">
        <w:t>. ožujka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845951">
        <w:t>8.191,29</w:t>
      </w:r>
      <w:r w:rsidRPr="00E83415">
        <w:t xml:space="preserve"> kn, kao i da dužnik ima </w:t>
      </w:r>
      <w:r w:rsidR="00D4651B">
        <w:t>1</w:t>
      </w:r>
      <w:r w:rsidRPr="00E83415">
        <w:t xml:space="preserve"> </w:t>
      </w:r>
      <w:r w:rsidR="007710AE" w:rsidRPr="00E83415">
        <w:t>zaposlen</w:t>
      </w:r>
      <w:r w:rsidR="00D4651B">
        <w:t>og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 w:rsidRPr="007662F5">
      <w:pPr>
        <w:ind w:firstLine="720"/>
        <w:jc w:val="both"/>
        <w:rPr>
          <w:lang w:val="pl-PL"/>
        </w:rPr>
      </w:pPr>
      <w:r>
        <w:t>Sud je rješenjem</w:t>
      </w:r>
      <w:r w:rsidR="00F81D7B">
        <w:t xml:space="preserve"> od </w:t>
      </w:r>
      <w:r w:rsidR="00845951">
        <w:t>09</w:t>
      </w:r>
      <w:r w:rsidR="005F32B0">
        <w:t>. travnja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E83415">
        <w:t>2</w:t>
      </w:r>
      <w:r w:rsidR="005F32B0">
        <w:t>4</w:t>
      </w:r>
      <w:r w:rsidR="00E83415">
        <w:t>. svibnja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F351AC" w:rsidRPr="007662F5">
        <w:t>Zakonski zastupnik dužnika nije pristupio na navedeno ročište.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5F32B0">
        <w:t>1</w:t>
      </w:r>
      <w:r w:rsidR="00E11FC8">
        <w:t>2</w:t>
      </w:r>
      <w:r w:rsidR="005F32B0">
        <w:t>. travnja</w:t>
      </w:r>
      <w:r w:rsidR="00E83415">
        <w:t xml:space="preserve">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E83415">
        <w:t>2</w:t>
      </w:r>
      <w:r w:rsidR="005F32B0">
        <w:t>4</w:t>
      </w:r>
      <w:r w:rsidR="00E83415">
        <w:t>. svibnja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E02A08">
        <w:t xml:space="preserve">Maja Jurovicki, v.r.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E02A08" w:rsidP="004F5146" w:rsidR="00E02A08">
      <w:pPr>
        <w:jc w:val="right"/>
      </w:pPr>
      <w:r>
        <w:t>za točnost otpravka-ovlašteni službenik</w:t>
      </w:r>
    </w:p>
    <w:p w:rsidRDefault="00E02A08" w:rsidP="004F5146" w:rsidR="00E02A08">
      <w:pPr>
        <w:jc w:val="right"/>
      </w:pPr>
      <w:r>
        <w:t xml:space="preserve">Mirjana Gašparić </w:t>
      </w:r>
    </w:p>
    <w:p w:rsidRDefault="00065B42" w:rsidP="00E02A08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E02A08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845951">
          <w:rPr>
            <w:sz w:val="24"/>
            <w:szCs w:val="24"/>
          </w:rPr>
          <w:t>691</w:t>
        </w:r>
        <w:r w:rsidR="005F32B0">
          <w:rPr>
            <w:sz w:val="24"/>
            <w:szCs w:val="24"/>
          </w:rPr>
          <w:t>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60B"/>
    <w:rsid w:val="00021A6D"/>
    <w:rsid w:val="00065B42"/>
    <w:rsid w:val="00073A7D"/>
    <w:rsid w:val="00080DB7"/>
    <w:rsid w:val="0008334E"/>
    <w:rsid w:val="00095DC9"/>
    <w:rsid w:val="000A5E8F"/>
    <w:rsid w:val="000B22E7"/>
    <w:rsid w:val="000B3274"/>
    <w:rsid w:val="000B5661"/>
    <w:rsid w:val="000E335E"/>
    <w:rsid w:val="001013EE"/>
    <w:rsid w:val="0011494A"/>
    <w:rsid w:val="00116D9A"/>
    <w:rsid w:val="00123C0F"/>
    <w:rsid w:val="00134F3A"/>
    <w:rsid w:val="00150A6E"/>
    <w:rsid w:val="00182459"/>
    <w:rsid w:val="001861A1"/>
    <w:rsid w:val="001912E6"/>
    <w:rsid w:val="00195759"/>
    <w:rsid w:val="001A762F"/>
    <w:rsid w:val="001C0947"/>
    <w:rsid w:val="001C1B4B"/>
    <w:rsid w:val="001C2347"/>
    <w:rsid w:val="001F3AAC"/>
    <w:rsid w:val="0021298E"/>
    <w:rsid w:val="00226E63"/>
    <w:rsid w:val="00237343"/>
    <w:rsid w:val="00241561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77B7C"/>
    <w:rsid w:val="00387CD8"/>
    <w:rsid w:val="003C2375"/>
    <w:rsid w:val="003E6A7C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E0320"/>
    <w:rsid w:val="004F1611"/>
    <w:rsid w:val="004F2E27"/>
    <w:rsid w:val="00500353"/>
    <w:rsid w:val="00501EBB"/>
    <w:rsid w:val="00515336"/>
    <w:rsid w:val="00523687"/>
    <w:rsid w:val="00524EA6"/>
    <w:rsid w:val="00535D8E"/>
    <w:rsid w:val="005413EB"/>
    <w:rsid w:val="00547BD6"/>
    <w:rsid w:val="005543BD"/>
    <w:rsid w:val="0056000D"/>
    <w:rsid w:val="00566B1D"/>
    <w:rsid w:val="00572A65"/>
    <w:rsid w:val="00575922"/>
    <w:rsid w:val="00584C29"/>
    <w:rsid w:val="00585B78"/>
    <w:rsid w:val="0059075B"/>
    <w:rsid w:val="00591F57"/>
    <w:rsid w:val="005E2826"/>
    <w:rsid w:val="005E554C"/>
    <w:rsid w:val="005F32B0"/>
    <w:rsid w:val="00613624"/>
    <w:rsid w:val="00620A6A"/>
    <w:rsid w:val="006329B5"/>
    <w:rsid w:val="006339BB"/>
    <w:rsid w:val="00642ED8"/>
    <w:rsid w:val="00643440"/>
    <w:rsid w:val="00645084"/>
    <w:rsid w:val="00655140"/>
    <w:rsid w:val="00662884"/>
    <w:rsid w:val="00664CB8"/>
    <w:rsid w:val="00671753"/>
    <w:rsid w:val="00671C0D"/>
    <w:rsid w:val="00684CB7"/>
    <w:rsid w:val="006903C7"/>
    <w:rsid w:val="00696ECA"/>
    <w:rsid w:val="006A26E0"/>
    <w:rsid w:val="006A796D"/>
    <w:rsid w:val="006B5650"/>
    <w:rsid w:val="006B6026"/>
    <w:rsid w:val="006C09A4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662F5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802B21"/>
    <w:rsid w:val="00815D92"/>
    <w:rsid w:val="00816FB9"/>
    <w:rsid w:val="008328D9"/>
    <w:rsid w:val="00845951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669A"/>
    <w:rsid w:val="008C6624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707E9"/>
    <w:rsid w:val="009828E7"/>
    <w:rsid w:val="009A1565"/>
    <w:rsid w:val="009B1748"/>
    <w:rsid w:val="009B3D51"/>
    <w:rsid w:val="009B48ED"/>
    <w:rsid w:val="009B782A"/>
    <w:rsid w:val="009C52AD"/>
    <w:rsid w:val="009D6F2C"/>
    <w:rsid w:val="009E3B52"/>
    <w:rsid w:val="00A0793E"/>
    <w:rsid w:val="00A12389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69F1"/>
    <w:rsid w:val="00B34DD0"/>
    <w:rsid w:val="00B44796"/>
    <w:rsid w:val="00B62E90"/>
    <w:rsid w:val="00B9015B"/>
    <w:rsid w:val="00BA4026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174A4"/>
    <w:rsid w:val="00C206C9"/>
    <w:rsid w:val="00C23ADD"/>
    <w:rsid w:val="00C40A44"/>
    <w:rsid w:val="00C47AA8"/>
    <w:rsid w:val="00C724A0"/>
    <w:rsid w:val="00C81D19"/>
    <w:rsid w:val="00CA7DB8"/>
    <w:rsid w:val="00CB2568"/>
    <w:rsid w:val="00CE2988"/>
    <w:rsid w:val="00CF4B35"/>
    <w:rsid w:val="00CF6214"/>
    <w:rsid w:val="00D02CD7"/>
    <w:rsid w:val="00D044FE"/>
    <w:rsid w:val="00D0503F"/>
    <w:rsid w:val="00D05119"/>
    <w:rsid w:val="00D071AD"/>
    <w:rsid w:val="00D1725E"/>
    <w:rsid w:val="00D24310"/>
    <w:rsid w:val="00D4651B"/>
    <w:rsid w:val="00D553CB"/>
    <w:rsid w:val="00D62793"/>
    <w:rsid w:val="00D647C0"/>
    <w:rsid w:val="00D66683"/>
    <w:rsid w:val="00D677F7"/>
    <w:rsid w:val="00D73D96"/>
    <w:rsid w:val="00D803A5"/>
    <w:rsid w:val="00D92B9C"/>
    <w:rsid w:val="00DC4511"/>
    <w:rsid w:val="00DD1DA3"/>
    <w:rsid w:val="00DE0F86"/>
    <w:rsid w:val="00DF317B"/>
    <w:rsid w:val="00E02A08"/>
    <w:rsid w:val="00E04AA8"/>
    <w:rsid w:val="00E0682D"/>
    <w:rsid w:val="00E11FC8"/>
    <w:rsid w:val="00E24B5E"/>
    <w:rsid w:val="00E27343"/>
    <w:rsid w:val="00E27B4B"/>
    <w:rsid w:val="00E43122"/>
    <w:rsid w:val="00E7557A"/>
    <w:rsid w:val="00E81696"/>
    <w:rsid w:val="00E83415"/>
    <w:rsid w:val="00E84110"/>
    <w:rsid w:val="00EF73E0"/>
    <w:rsid w:val="00F324F6"/>
    <w:rsid w:val="00F351AC"/>
    <w:rsid w:val="00F36E2A"/>
    <w:rsid w:val="00F46093"/>
    <w:rsid w:val="00F532BA"/>
    <w:rsid w:val="00F566F5"/>
    <w:rsid w:val="00F56AAE"/>
    <w:rsid w:val="00F66D20"/>
    <w:rsid w:val="00F73BF2"/>
    <w:rsid w:val="00F7420C"/>
    <w:rsid w:val="00F81D7B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2A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A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A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A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A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2A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A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A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A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A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St-691/2018</izvorni_sadrzaj>
    <derivirana_varijabla naziv="DomainObject.Predmet.OznakaBroj_1">St-691/2018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IZVOR TRGOVINE d.o.o.</izvorni_sadrzaj>
    <derivirana_varijabla naziv="DomainObject.Predmet.ProtustrankaFormated_1">  IZVOR TRGOVINE d.o.o.</derivirana_varijabla>
  </DomainObject.Predmet.ProtustrankaFormated>
  <DomainObject.Predmet.ProtustrankaFormatedOIB>
    <izvorni_sadrzaj>  IZVOR TRGOVINE d.o.o., OIB 60481195382</izvorni_sadrzaj>
    <derivirana_varijabla naziv="DomainObject.Predmet.ProtustrankaFormatedOIB_1">  IZVOR TRGOVINE d.o.o., OIB 60481195382</derivirana_varijabla>
  </DomainObject.Predmet.ProtustrankaFormatedOIB>
  <DomainObject.Predmet.ProtustrankaFormatedWithAdress>
    <izvorni_sadrzaj> IZVOR TRGOVINE d.o.o., Put Loparica 25, 10000 Zagreb</izvorni_sadrzaj>
    <derivirana_varijabla naziv="DomainObject.Predmet.ProtustrankaFormatedWithAdress_1"> IZVOR TRGOVINE d.o.o., Put Loparica 25, 10000 Zagreb</derivirana_varijabla>
  </DomainObject.Predmet.ProtustrankaFormatedWithAdress>
  <DomainObject.Predmet.ProtustrankaFormatedWithAdressOIB>
    <izvorni_sadrzaj> IZVOR TRGOVINE d.o.o., OIB 60481195382, Put Loparica 25, 10000 Zagreb</izvorni_sadrzaj>
    <derivirana_varijabla naziv="DomainObject.Predmet.ProtustrankaFormatedWithAdressOIB_1"> IZVOR TRGOVINE d.o.o., OIB 60481195382, Put Loparica 25, 10000 Zagreb</derivirana_varijabla>
  </DomainObject.Predmet.ProtustrankaFormatedWithAdressOIB>
  <DomainObject.Predmet.ProtustrankaWithAdress>
    <izvorni_sadrzaj>IZVOR TRGOVINE d.o.o. Put Loparica 25, 10000 Zagreb</izvorni_sadrzaj>
    <derivirana_varijabla naziv="DomainObject.Predmet.ProtustrankaWithAdress_1">IZVOR TRGOVINE d.o.o. Put Loparica 25, 10000 Zagreb</derivirana_varijabla>
  </DomainObject.Predmet.ProtustrankaWithAdress>
  <DomainObject.Predmet.ProtustrankaWithAdressOIB>
    <izvorni_sadrzaj>IZVOR TRGOVINE d.o.o., OIB 60481195382, Put Loparica 25, 10000 Zagreb</izvorni_sadrzaj>
    <derivirana_varijabla naziv="DomainObject.Predmet.ProtustrankaWithAdressOIB_1">IZVOR TRGOVINE d.o.o., OIB 60481195382, Put Loparica 25, 10000 Zagreb</derivirana_varijabla>
  </DomainObject.Predmet.ProtustrankaWithAdressOIB>
  <DomainObject.Predmet.ProtustrankaNazivFormated>
    <izvorni_sadrzaj>IZVOR TRGOVINE d.o.o.</izvorni_sadrzaj>
    <derivirana_varijabla naziv="DomainObject.Predmet.ProtustrankaNazivFormated_1">IZVOR TRGOVINE d.o.o.</derivirana_varijabla>
  </DomainObject.Predmet.ProtustrankaNazivFormated>
  <DomainObject.Predmet.ProtustrankaNazivFormatedOIB>
    <izvorni_sadrzaj>IZVOR TRGOVINE d.o.o., OIB 60481195382</izvorni_sadrzaj>
    <derivirana_varijabla naziv="DomainObject.Predmet.ProtustrankaNazivFormatedOIB_1">IZVOR TRGOVINE d.o.o., OIB 60481195382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Emilija Šulentić</izvorni_sadrzaj>
    <derivirana_varijabla naziv="DomainObject.Predmet.StrankaFormated_1">  FINA Regionalni centar Zagreb; Emilija Šulentić</derivirana_varijabla>
  </DomainObject.Predmet.StrankaFormated>
  <DomainObject.Predmet.StrankaFormatedOIB>
    <izvorni_sadrzaj>  FINA Regionalni centar Zagreb, OIB 85821130368; Emilija Šulentić, OIB 62700809656</izvorni_sadrzaj>
    <derivirana_varijabla naziv="DomainObject.Predmet.StrankaFormatedOIB_1">  FINA Regionalni centar Zagreb, OIB 85821130368; Emilija Šulentić, OIB 62700809656</derivirana_varijabla>
  </DomainObject.Predmet.StrankaFormatedOIB>
  <DomainObject.Predmet.StrankaFormatedWithAdress>
    <izvorni_sadrzaj> FINA Regionalni centar Zagreb, Trg svibanjskih žrtava 1995. br. 1, 10000 Zagreb; Emilija Šulentić, 30.svibnja 98, 33000 Milanovac</izvorni_sadrzaj>
    <derivirana_varijabla naziv="DomainObject.Predmet.StrankaFormatedWithAdress_1"> FINA Regionalni centar Zagreb, Trg svibanjskih žrtava 1995. br. 1, 10000 Zagreb; Emilija Šulentić, 30.svibnja 98, 33000 Milanovac</derivirana_varijabla>
  </DomainObject.Predmet.StrankaFormatedWithAdress>
  <DomainObject.Predmet.StrankaFormatedWithAdressOIB>
    <izvorni_sadrzaj> FINA Regionalni centar Zagreb, OIB 85821130368, Trg svibanjskih žrtava 1995. br. 1, 10000 Zagreb; Emilija Šulentić, OIB 62700809656, 30.svibnja 98, 33000 Milanovac</izvorni_sadrzaj>
    <derivirana_varijabla naziv="DomainObject.Predmet.StrankaFormatedWithAdressOIB_1"> FINA Regionalni centar Zagreb, OIB 85821130368, Trg svibanjskih žrtava 1995. br. 1, 10000 Zagreb; Emilija Šulentić, OIB 62700809656, 30.svibnja 98, 33000 Milanovac</derivirana_varijabla>
  </DomainObject.Predmet.StrankaFormatedWithAdressOIB>
  <DomainObject.Predmet.StrankaWithAdress>
    <izvorni_sadrzaj>FINA Regionalni centar Zagreb Trg svibanjskih žrtava 1995. br. 1,10000 Zagreb,Emilija Šulentić 30.svibnja 98,33000 Milanovac</izvorni_sadrzaj>
    <derivirana_varijabla naziv="DomainObject.Predmet.StrankaWithAdress_1">FINA Regionalni centar Zagreb Trg svibanjskih žrtava 1995. br. 1,10000 Zagreb,Emilija Šulentić 30.svibnja 98,33000 Milanovac</derivirana_varijabla>
  </DomainObject.Predmet.StrankaWithAdress>
  <DomainObject.Predmet.StrankaWithAdressOIB>
    <izvorni_sadrzaj>FINA Regionalni centar Zagreb, OIB 85821130368, Trg svibanjskih žrtava 1995. br. 1,10000 Zagreb,Emilija Šulentić, OIB 62700809656, 30.svibnja 98,33000 Milanovac</izvorni_sadrzaj>
    <derivirana_varijabla naziv="DomainObject.Predmet.StrankaWithAdressOIB_1">FINA Regionalni centar Zagreb, OIB 85821130368, Trg svibanjskih žrtava 1995. br. 1,10000 Zagreb,Emilija Šulentić, OIB 62700809656, 30.svibnja 98,33000 Milanovac</derivirana_varijabla>
  </DomainObject.Predmet.StrankaWithAdressOIB>
  <DomainObject.Predmet.StrankaNazivFormated>
    <izvorni_sadrzaj>FINA Regionalni centar Zagreb,Emilija Šulentić</izvorni_sadrzaj>
    <derivirana_varijabla naziv="DomainObject.Predmet.StrankaNazivFormated_1">FINA Regionalni centar Zagreb,Emilija Šulentić</derivirana_varijabla>
  </DomainObject.Predmet.StrankaNazivFormated>
  <DomainObject.Predmet.StrankaNazivFormatedOIB>
    <izvorni_sadrzaj>FINA Regionalni centar Zagreb, OIB 85821130368,Emilija Šulentić, OIB 62700809656</izvorni_sadrzaj>
    <derivirana_varijabla naziv="DomainObject.Predmet.StrankaNazivFormatedOIB_1">FINA Regionalni centar Zagreb, OIB 85821130368,Emilija Šulentić, OIB 62700809656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Emilija Šulentić</item>
    </izvorni_sadrzaj>
    <derivirana_varijabla naziv="DomainObject.Predmet.StrankaListFormated_1">
      <item>FINA Regionalni centar Zagreb</item>
      <item>Emilija Šulentić</item>
    </derivirana_varijabla>
  </DomainObject.Predmet.StrankaListFormated>
  <DomainObject.Predmet.StrankaListFormatedOIB>
    <izvorni_sadrzaj>
      <item>FINA Regionalni centar Zagreb, OIB 85821130368</item>
      <item>Emilija Šulentić, OIB 62700809656</item>
    </izvorni_sadrzaj>
    <derivirana_varijabla naziv="DomainObject.Predmet.StrankaListFormatedOIB_1">
      <item>FINA Regionalni centar Zagreb, OIB 85821130368</item>
      <item>Emilija Šulentić, OIB 62700809656</item>
    </derivirana_varijabla>
  </DomainObject.Predmet.StrankaListFormatedOIB>
  <DomainObject.Predmet.StrankaListFormatedWithAdress>
    <izvorni_sadrzaj>
      <item>FINA Regionalni centar Zagreb, Trg svibanjskih žrtava 1995. br. 1, 10000 Zagreb</item>
      <item>Emilija Šulentić, 30.svibnja 98, 33000 Milanovac</item>
    </izvorni_sadrzaj>
    <derivirana_varijabla naziv="DomainObject.Predmet.StrankaListFormatedWithAdress_1">
      <item>FINA Regionalni centar Zagreb, Trg svibanjskih žrtava 1995. br. 1, 10000 Zagreb</item>
      <item>Emilija Šulentić, 30.svibnja 98, 33000 Milanovac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Emilija Šulentić, OIB 62700809656, 30.svibnja 98, 33000 Milanovac</item>
    </izvorni_sadrzaj>
    <derivirana_varijabla naziv="DomainObject.Predmet.StrankaListFormatedWithAdressOIB_1">
      <item>FINA Regionalni centar Zagreb, OIB 85821130368, Trg svibanjskih žrtava 1995. br. 1, 10000 Zagreb</item>
      <item>Emilija Šulentić, OIB 62700809656, 30.svibnja 98, 33000 Milanovac</item>
    </derivirana_varijabla>
  </DomainObject.Predmet.StrankaListFormatedWithAdressOIB>
  <DomainObject.Predmet.StrankaListNazivFormated>
    <izvorni_sadrzaj>
      <item>FINA Regionalni centar Zagreb</item>
      <item>Emilija Šulentić</item>
    </izvorni_sadrzaj>
    <derivirana_varijabla naziv="DomainObject.Predmet.StrankaListNazivFormated_1">
      <item>FINA Regionalni centar Zagreb</item>
      <item>Emilija Šulentić</item>
    </derivirana_varijabla>
  </DomainObject.Predmet.StrankaListNazivFormated>
  <DomainObject.Predmet.StrankaListNazivFormatedOIB>
    <izvorni_sadrzaj>
      <item>FINA Regionalni centar Zagreb, OIB 85821130368</item>
      <item>Emilija Šulentić, OIB 62700809656</item>
    </izvorni_sadrzaj>
    <derivirana_varijabla naziv="DomainObject.Predmet.StrankaListNazivFormatedOIB_1">
      <item>FINA Regionalni centar Zagreb, OIB 85821130368</item>
      <item>Emilija Šulentić, OIB 62700809656</item>
    </derivirana_varijabla>
  </DomainObject.Predmet.StrankaListNazivFormatedOIB>
  <DomainObject.Predmet.ProtuStrankaListFormated>
    <izvorni_sadrzaj>
      <item>IZVOR TRGOVINE d.o.o.</item>
    </izvorni_sadrzaj>
    <derivirana_varijabla naziv="DomainObject.Predmet.ProtuStrankaListFormated_1">
      <item>IZVOR TRGOVINE d.o.o.</item>
    </derivirana_varijabla>
  </DomainObject.Predmet.ProtuStrankaListFormated>
  <DomainObject.Predmet.ProtuStrankaListFormatedOIB>
    <izvorni_sadrzaj>
      <item>IZVOR TRGOVINE d.o.o., OIB 60481195382</item>
    </izvorni_sadrzaj>
    <derivirana_varijabla naziv="DomainObject.Predmet.ProtuStrankaListFormatedOIB_1">
      <item>IZVOR TRGOVINE d.o.o., OIB 60481195382</item>
    </derivirana_varijabla>
  </DomainObject.Predmet.ProtuStrankaListFormatedOIB>
  <DomainObject.Predmet.ProtuStrankaListFormatedWithAdress>
    <izvorni_sadrzaj>
      <item>IZVOR TRGOVINE d.o.o., Put Loparica 25, 10000 Zagreb</item>
    </izvorni_sadrzaj>
    <derivirana_varijabla naziv="DomainObject.Predmet.ProtuStrankaListFormatedWithAdress_1">
      <item>IZVOR TRGOVINE d.o.o., Put Loparica 25, 10000 Zagreb</item>
    </derivirana_varijabla>
  </DomainObject.Predmet.ProtuStrankaListFormatedWithAdress>
  <DomainObject.Predmet.ProtuStrankaListFormatedWithAdressOIB>
    <izvorni_sadrzaj>
      <item>IZVOR TRGOVINE d.o.o., OIB 60481195382, Put Loparica 25, 10000 Zagreb</item>
    </izvorni_sadrzaj>
    <derivirana_varijabla naziv="DomainObject.Predmet.ProtuStrankaListFormatedWithAdressOIB_1">
      <item>IZVOR TRGOVINE d.o.o., OIB 60481195382, Put Loparica 25, 10000 Zagreb</item>
    </derivirana_varijabla>
  </DomainObject.Predmet.ProtuStrankaListFormatedWithAdressOIB>
  <DomainObject.Predmet.ProtuStrankaListNazivFormated>
    <izvorni_sadrzaj>
      <item>IZVOR TRGOVINE d.o.o.</item>
    </izvorni_sadrzaj>
    <derivirana_varijabla naziv="DomainObject.Predmet.ProtuStrankaListNazivFormated_1">
      <item>IZVOR TRGOVINE d.o.o.</item>
    </derivirana_varijabla>
  </DomainObject.Predmet.ProtuStrankaListNazivFormated>
  <DomainObject.Predmet.ProtuStrankaListNazivFormatedOIB>
    <izvorni_sadrzaj>
      <item>IZVOR TRGOVINE d.o.o., OIB 60481195382</item>
    </izvorni_sadrzaj>
    <derivirana_varijabla naziv="DomainObject.Predmet.ProtuStrankaListNazivFormatedOIB_1">
      <item>IZVOR TRGOVINE d.o.o., OIB 60481195382</item>
    </derivirana_varijabla>
  </DomainObject.Predmet.ProtuStrankaListNazivFormatedOIB>
  <DomainObject.Predmet.OstaliListFormated>
    <izvorni_sadrzaj>
      <item>Emilija Šulentić</item>
    </izvorni_sadrzaj>
    <derivirana_varijabla naziv="DomainObject.Predmet.OstaliListFormated_1">
      <item>Emilija Šulentić</item>
    </derivirana_varijabla>
  </DomainObject.Predmet.OstaliListFormated>
  <DomainObject.Predmet.OstaliListFormatedOIB>
    <izvorni_sadrzaj>
      <item>Emilija Šulentić, OIB 62700809656</item>
    </izvorni_sadrzaj>
    <derivirana_varijabla naziv="DomainObject.Predmet.OstaliListFormatedOIB_1">
      <item>Emilija Šulentić, OIB 62700809656</item>
    </derivirana_varijabla>
  </DomainObject.Predmet.OstaliListFormatedOIB>
  <DomainObject.Predmet.OstaliListFormatedWithAdress>
    <izvorni_sadrzaj>
      <item>Emilija Šulentić, 30.svibnja 98, 33000 Milanovac</item>
    </izvorni_sadrzaj>
    <derivirana_varijabla naziv="DomainObject.Predmet.OstaliListFormatedWithAdress_1">
      <item>Emilija Šulentić, 30.svibnja 98, 33000 Milanovac</item>
    </derivirana_varijabla>
  </DomainObject.Predmet.OstaliListFormatedWithAdress>
  <DomainObject.Predmet.OstaliListFormatedWithAdressOIB>
    <izvorni_sadrzaj>
      <item>Emilija Šulentić, OIB 62700809656, 30.svibnja 98, 33000 Milanovac</item>
    </izvorni_sadrzaj>
    <derivirana_varijabla naziv="DomainObject.Predmet.OstaliListFormatedWithAdressOIB_1">
      <item>Emilija Šulentić, OIB 62700809656, 30.svibnja 98, 33000 Milanovac</item>
    </derivirana_varijabla>
  </DomainObject.Predmet.OstaliListFormatedWithAdressOIB>
  <DomainObject.Predmet.OstaliListNazivFormated>
    <izvorni_sadrzaj>
      <item>Emilija Šulentić</item>
    </izvorni_sadrzaj>
    <derivirana_varijabla naziv="DomainObject.Predmet.OstaliListNazivFormated_1">
      <item>Emilija Šulentić</item>
    </derivirana_varijabla>
  </DomainObject.Predmet.OstaliListNazivFormated>
  <DomainObject.Predmet.OstaliListNazivFormatedOIB>
    <izvorni_sadrzaj>
      <item>Emilija Šulentić, OIB 62700809656</item>
    </izvorni_sadrzaj>
    <derivirana_varijabla naziv="DomainObject.Predmet.OstaliListNazivFormatedOIB_1">
      <item>Emilija Šulentić, OIB 62700809656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IZVOR TRGOVINE d.o.o.</izvorni_sadrzaj>
    <derivirana_varijabla naziv="DomainObject.Predmet.ProtustrankaIDrugi_1">IZVOR TRGOVINE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IZVOR TRGOVINE d.o.o., OIB 60481195382, Put Loparica 25, 10000 Zagreb</izvorni_sadrzaj>
    <derivirana_varijabla naziv="DomainObject.Predmet.ProtustrankaIDrugiAdressOIB_1">IZVOR TRGOVINE d.o.o., OIB 60481195382, Put Loparica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IZVOR TRGOVINE d.o.o.</item>
      <item>Emilija Šulentić</item>
      <item>Emilija Šulentić</item>
    </izvorni_sadrzaj>
    <derivirana_varijabla naziv="DomainObject.Predmet.SudioniciListNaziv_1">
      <item>FINA Regionalni centar Zagreb</item>
      <item>IZVOR TRGOVINE d.o.o.</item>
      <item>Emilija Šulentić</item>
      <item>Emilija Šulentić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IZVOR TRGOVINE d.o.o., OIB 60481195382, Put Loparica 25,10000 Zagreb</item>
      <item>Emilija Šulentić, OIB 62700809656, 30.svibnja 98,33000 Milanovac</item>
      <item>Emilija Šulentić, OIB 62700809656, 30.svibnja 98,33000 Milanovac</item>
    </izvorni_sadrzaj>
    <derivirana_varijabla naziv="DomainObject.Predmet.SudioniciListAdressOIB_1">
      <item>FINA Regionalni centar Zagreb, OIB 85821130368, Trg svibanjskih žrtava 1995. br. 1,10000 Zagreb</item>
      <item>IZVOR TRGOVINE d.o.o., OIB 60481195382, Put Loparica 25,10000 Zagreb</item>
      <item>Emilija Šulentić, OIB 62700809656, 30.svibnja 98,33000 Milanovac</item>
      <item>Emilija Šulentić, OIB 62700809656, 30.svibnja 98,33000 Milanovac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60481195382</item>
      <item>, OIB 62700809656</item>
      <item>, OIB 62700809656</item>
    </izvorni_sadrzaj>
    <derivirana_varijabla naziv="DomainObject.Predmet.SudioniciListNazivOIB_1">
      <item>, OIB 85821130368</item>
      <item>, OIB 60481195382</item>
      <item>, OIB 62700809656</item>
      <item>, OIB 62700809656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623FAC-C781-4D32-8376-68BB87C06F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714</properties:Words>
  <properties:Characters>3889</properties:Characters>
  <properties:Lines>82</properties:Lines>
  <properties:Paragraphs>26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2018-05-24T06:48:00Z</dcterms:created>
  <dc:creator>gzubak</dc:creator>
  <cp:lastModifiedBy>Mirjana Gašparić</cp:lastModifiedBy>
  <cp:lastPrinted>2018-05-24T08:42:00Z</cp:lastPrinted>
  <dcterms:modified xmlns:xsi="http://www.w3.org/2001/XMLSchema-instance" xsi:type="dcterms:W3CDTF">2018-05-24T08:42:00Z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(St-691-2018-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