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de18" w14:paraId="605de18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DA609E">
      <w:pPr>
        <w:jc w:val="right"/>
      </w:pPr>
      <w:r w:rsidRPr="00DA609E">
        <w:rPr>
          <w:bCs/>
        </w:rPr>
        <w:t>15  Sp-1</w:t>
      </w:r>
      <w:r w:rsidR="00A32773">
        <w:rPr>
          <w:bCs/>
        </w:rPr>
        <w:t>6</w:t>
      </w:r>
      <w:r w:rsidRPr="00DA609E">
        <w:rPr>
          <w:bCs/>
        </w:rPr>
        <w:t>/2016-2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Liščić kao sucu pojedincu, u pravnoj stvari predlagatelja – potrošača </w:t>
      </w:r>
      <w:r w:rsidR="00A32773">
        <w:t>ANTUNA KONIG iz Čepina, B. Radić 14</w:t>
      </w:r>
      <w:r w:rsidR="0089407D">
        <w:t>,</w:t>
      </w:r>
      <w:r w:rsidR="00202EFD">
        <w:t xml:space="preserve"> OIB: </w:t>
      </w:r>
      <w:r w:rsidR="00770730">
        <w:t>84123615978</w:t>
      </w:r>
      <w:r w:rsidR="00202EFD">
        <w:t xml:space="preserve">, </w:t>
      </w:r>
      <w:r w:rsidR="0089407D">
        <w:t>radi stečaja p</w:t>
      </w:r>
      <w:r w:rsidR="00202EFD">
        <w:t>otrošača, izvan ročišta, dana 13</w:t>
      </w:r>
      <w:r w:rsidR="0089407D">
        <w:t>. listopada 2016.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770730">
        <w:t>Antun Konig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05311F">
        <w:t>1</w:t>
      </w:r>
      <w:r w:rsidR="00A32773">
        <w:t>6</w:t>
      </w:r>
      <w:r w:rsidR="0005311F">
        <w:t>-2016, uz opis plaćanja: predujam za troškove stečaja potrošača u predmetu Sp-1</w:t>
      </w:r>
      <w:r w:rsidR="00A32773">
        <w:t>6</w:t>
      </w:r>
      <w:r w:rsidR="0005311F">
        <w:t>/2016,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>
        <w:t>U Osijeku, 1</w:t>
      </w:r>
      <w:r w:rsidR="00202EFD">
        <w:t>3</w:t>
      </w:r>
      <w:r>
        <w:t>. listopada 2016.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>Za točnost otpravka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4343E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07491"/>
    <w:rsid w:val="00730005"/>
    <w:rsid w:val="0073345A"/>
    <w:rsid w:val="00762AED"/>
    <w:rsid w:val="00770730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32773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B6BB7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143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4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4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4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4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143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4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4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4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4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Konig</izvorni_sadrzaj>
    <derivirana_varijabla naziv="DomainObject.Predmet.StrankaFormated_1">  Antun Konig</derivirana_varijabla>
  </DomainObject.Predmet.StrankaFormated>
  <DomainObject.Predmet.StrankaFormatedOIB>
    <izvorni_sadrzaj>  Antun Konig, OIB 84123615978</izvorni_sadrzaj>
    <derivirana_varijabla naziv="DomainObject.Predmet.StrankaFormatedOIB_1">  Antun Konig, OIB 84123615978</derivirana_varijabla>
  </DomainObject.Predmet.StrankaFormatedOIB>
  <DomainObject.Predmet.StrankaFormatedWithAdress>
    <izvorni_sadrzaj> Antun Konig, Braće Radić 14, 31431 Čepin</izvorni_sadrzaj>
    <derivirana_varijabla naziv="DomainObject.Predmet.StrankaFormatedWithAdress_1"> Antun Konig, Braće Radić 14, 31431 Čepin</derivirana_varijabla>
  </DomainObject.Predmet.StrankaFormatedWithAdress>
  <DomainObject.Predmet.StrankaFormatedWithAdressOIB>
    <izvorni_sadrzaj> Antun Konig, OIB 84123615978, Braće Radić 14, 31431 Čepin</izvorni_sadrzaj>
    <derivirana_varijabla naziv="DomainObject.Predmet.StrankaFormatedWithAdressOIB_1"> Antun Konig, OIB 84123615978, Braće Radić 14, 31431 Čepin</derivirana_varijabla>
  </DomainObject.Predmet.StrankaFormatedWithAdressOIB>
  <DomainObject.Predmet.StrankaWithAdress>
    <izvorni_sadrzaj>Antun Konig Braće Radić 14,31431 Čepin</izvorni_sadrzaj>
    <derivirana_varijabla naziv="DomainObject.Predmet.StrankaWithAdress_1">Antun Konig Braće Radić 14,31431 Čepin</derivirana_varijabla>
  </DomainObject.Predmet.StrankaWithAdress>
  <DomainObject.Predmet.StrankaWithAdressOIB>
    <izvorni_sadrzaj>Antun Konig, OIB 84123615978, Braće Radić 14,31431 Čepin</izvorni_sadrzaj>
    <derivirana_varijabla naziv="DomainObject.Predmet.StrankaWithAdressOIB_1">Antun Konig, OIB 84123615978, Braće Radić 14,31431 Čepin</derivirana_varijabla>
  </DomainObject.Predmet.StrankaWithAdressOIB>
  <DomainObject.Predmet.StrankaNazivFormated>
    <izvorni_sadrzaj>Antun Konig</izvorni_sadrzaj>
    <derivirana_varijabla naziv="DomainObject.Predmet.StrankaNazivFormated_1">Antun Konig</derivirana_varijabla>
  </DomainObject.Predmet.StrankaNazivFormated>
  <DomainObject.Predmet.StrankaNazivFormatedOIB>
    <izvorni_sadrzaj>Antun Konig, OIB 84123615978</izvorni_sadrzaj>
    <derivirana_varijabla naziv="DomainObject.Predmet.StrankaNazivFormatedOIB_1">Antun Konig, OIB 84123615978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Antun Konig</item>
    </izvorni_sadrzaj>
    <derivirana_varijabla naziv="DomainObject.Predmet.StrankaListFormated_1">
      <item>Antun Konig</item>
    </derivirana_varijabla>
  </DomainObject.Predmet.StrankaListFormated>
  <DomainObject.Predmet.StrankaListFormatedOIB>
    <izvorni_sadrzaj>
      <item>Antun Konig, OIB 84123615978</item>
    </izvorni_sadrzaj>
    <derivirana_varijabla naziv="DomainObject.Predmet.StrankaListFormatedOIB_1">
      <item>Antun Konig, OIB 84123615978</item>
    </derivirana_varijabla>
  </DomainObject.Predmet.StrankaListFormatedOIB>
  <DomainObject.Predmet.StrankaListFormatedWithAdress>
    <izvorni_sadrzaj>
      <item>Antun Konig, Braće Radić 14, 31431 Čepin</item>
    </izvorni_sadrzaj>
    <derivirana_varijabla naziv="DomainObject.Predmet.StrankaListFormatedWithAdress_1">
      <item>Antun Konig, Braće Radić 14, 31431 Čepin</item>
    </derivirana_varijabla>
  </DomainObject.Predmet.StrankaListFormatedWithAdress>
  <DomainObject.Predmet.StrankaListFormatedWithAdressOIB>
    <izvorni_sadrzaj>
      <item>Antun Konig, OIB 84123615978, Braće Radić 14, 31431 Čepin</item>
    </izvorni_sadrzaj>
    <derivirana_varijabla naziv="DomainObject.Predmet.StrankaListFormatedWithAdressOIB_1">
      <item>Antun Konig, OIB 84123615978, Braće Radić 14, 31431 Čepin</item>
    </derivirana_varijabla>
  </DomainObject.Predmet.StrankaListFormatedWithAdressOIB>
  <DomainObject.Predmet.StrankaListNazivFormated>
    <izvorni_sadrzaj>
      <item>Antun Konig</item>
    </izvorni_sadrzaj>
    <derivirana_varijabla naziv="DomainObject.Predmet.StrankaListNazivFormated_1">
      <item>Antun Konig</item>
    </derivirana_varijabla>
  </DomainObject.Predmet.StrankaListNazivFormated>
  <DomainObject.Predmet.StrankaListNazivFormatedOIB>
    <izvorni_sadrzaj>
      <item>Antun Konig, OIB 84123615978</item>
    </izvorni_sadrzaj>
    <derivirana_varijabla naziv="DomainObject.Predmet.StrankaListNazivFormatedOIB_1">
      <item>Antun Konig, OIB 84123615978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Konig</izvorni_sadrzaj>
    <derivirana_varijabla naziv="DomainObject.Predmet.StrankaIDrugi_1">Antun Konig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Konig, OIB 84123615978, Braće Radić 14, 31431 Čepin</izvorni_sadrzaj>
    <derivirana_varijabla naziv="DomainObject.Predmet.StrankaIDrugiAdressOIB_1">Antun Konig, OIB 84123615978, Braće Radić 14, 31431 Čepin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Konig</item>
    </izvorni_sadrzaj>
    <derivirana_varijabla naziv="DomainObject.Predmet.SudioniciListNaziv_1">
      <item>Antun Konig</item>
    </derivirana_varijabla>
  </DomainObject.Predmet.SudioniciListNaziv>
  <DomainObject.Predmet.SudioniciListAdressOIB>
    <izvorni_sadrzaj>
      <item>Antun Konig, OIB 84123615978, Braće Radić 14,31431 Čepin</item>
    </izvorni_sadrzaj>
    <derivirana_varijabla naziv="DomainObject.Predmet.SudioniciListAdressOIB_1">
      <item>Antun Konig, OIB 84123615978, Braće Radić 14,31431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84123615978</item>
    </izvorni_sadrzaj>
    <derivirana_varijabla naziv="DomainObject.Predmet.SudioniciListNazivOIB_1">
      <item>, OIB 84123615978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B9A4C-0063-4C78-BA50-4619BAA05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1382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2016-10-13T08:18:00Z</dcterms:created>
  <dc:creator>sud</dc:creator>
  <cp:lastModifiedBy>Tonkica Topić</cp:lastModifiedBy>
  <cp:lastPrinted>2016-10-13T06:52:00Z</cp:lastPrinted>
  <dcterms:modified xmlns:xsi="http://www.w3.org/2001/XMLSchema-instance" xsi:type="dcterms:W3CDTF">2016-10-13T08:20:00Z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