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50c5" w14:paraId="7a550c5" w:rsidRDefault="00D46324" w:rsidR="00D46324" w:rsidRPr="003A4017">
      <w:pPr>
        <w15:collapsed w:val="false"/>
      </w:pPr>
      <w:bookmarkStart w:name="_GoBack" w:id="0"/>
      <w:bookmarkEnd w:id="0"/>
    </w:p>
    <w:p w:rsidRDefault="00A01CD9" w:rsidR="00A01CD9" w:rsidRPr="003A4017"/>
    <w:p w:rsidRDefault="00487ACE" w:rsidR="00A01CD9" w:rsidRPr="003A4017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CD9" w:rsidR="00A01CD9" w:rsidRPr="003A4017"/>
    <w:p w:rsidRDefault="00A01CD9" w:rsidR="00A01CD9" w:rsidRPr="003A4017">
      <w:r w:rsidRPr="003A4017">
        <w:t xml:space="preserve">   REPUBLIKA HRVATSKA </w:t>
      </w:r>
      <w:r w:rsidR="00C505CC" w:rsidRPr="003A4017">
        <w:t xml:space="preserve"> </w:t>
      </w:r>
    </w:p>
    <w:p w:rsidRDefault="00A01CD9" w:rsidR="00A01CD9" w:rsidRPr="003A4017">
      <w:r w:rsidRPr="003A4017">
        <w:t xml:space="preserve">TRGOVAČKI </w:t>
      </w:r>
      <w:r w:rsidR="00B56D54" w:rsidRPr="003A4017">
        <w:t>SUD U ZAGREBU</w:t>
      </w:r>
    </w:p>
    <w:p w:rsidRDefault="00B56D54" w:rsidR="00B56D54" w:rsidRPr="003A4017">
      <w:r w:rsidRPr="003A4017">
        <w:t>Zagre</w:t>
      </w:r>
      <w:r w:rsidR="00B74342" w:rsidRPr="003A4017">
        <w:t>b, Amruševa 2/II</w:t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3A4017" w:rsidRPr="003A4017">
        <w:tab/>
      </w:r>
      <w:r w:rsidR="00B74342" w:rsidRPr="003A4017">
        <w:t>31-ST-</w:t>
      </w:r>
      <w:r w:rsidR="00717365">
        <w:t>1213/12-147</w:t>
      </w:r>
    </w:p>
    <w:p w:rsidRDefault="00B56D54" w:rsidR="00B56D54" w:rsidRPr="003A4017"/>
    <w:p w:rsidRDefault="00A01CD9" w:rsidR="00A01CD9" w:rsidRPr="003A4017"/>
    <w:p w:rsidRDefault="00A01CD9" w:rsidR="00A01CD9" w:rsidRPr="003A4017">
      <w:r w:rsidRPr="003A4017">
        <w:tab/>
      </w:r>
      <w:r w:rsidR="00D02802" w:rsidRPr="00040479">
        <w:t>TRGOVAČKI SUD U ZAGREBU po stečajnom sucu Nadi Kraljić u s</w:t>
      </w:r>
      <w:r w:rsidR="00D02802">
        <w:t xml:space="preserve">tečajnom postupku nad stečajnim dužnikom  </w:t>
      </w:r>
      <w:r w:rsidR="00ED166C">
        <w:t xml:space="preserve">ORTOMAKS </w:t>
      </w:r>
      <w:r w:rsidR="00ED166C" w:rsidRPr="00561253">
        <w:t xml:space="preserve"> d.o.o. – u stečaju Zagreb, Valdecova 14</w:t>
      </w:r>
      <w:r w:rsidR="00ED166C">
        <w:t xml:space="preserve"> MBS: </w:t>
      </w:r>
      <w:r w:rsidR="00ED166C" w:rsidRPr="00ED166C">
        <w:t>080335085, OIB: 28105199856</w:t>
      </w:r>
      <w:r w:rsidR="00ED166C">
        <w:t xml:space="preserve"> </w:t>
      </w:r>
      <w:r w:rsidR="00D02802" w:rsidRPr="00ED166C">
        <w:t>dana</w:t>
      </w:r>
      <w:r w:rsidR="00D02802" w:rsidRPr="00040479">
        <w:t xml:space="preserve"> </w:t>
      </w:r>
      <w:r w:rsidR="00487ACE">
        <w:t>23. prosinca</w:t>
      </w:r>
      <w:r w:rsidR="00CD3ED2">
        <w:t xml:space="preserve"> </w:t>
      </w:r>
      <w:r w:rsidR="00D02802">
        <w:t xml:space="preserve"> 2015. </w:t>
      </w:r>
      <w:r w:rsidR="00D02802" w:rsidRPr="00040479">
        <w:t xml:space="preserve"> godine </w:t>
      </w:r>
      <w:r w:rsidRPr="003A4017">
        <w:t xml:space="preserve">donio je slijedeći </w:t>
      </w:r>
    </w:p>
    <w:p w:rsidRDefault="00A01CD9" w:rsidR="00A01CD9" w:rsidRPr="003A4017"/>
    <w:p w:rsidRDefault="00A01CD9" w:rsidP="00A01CD9" w:rsidR="00A01CD9" w:rsidRPr="003A4017">
      <w:pPr>
        <w:jc w:val="center"/>
      </w:pPr>
      <w:r w:rsidRPr="003A4017">
        <w:t xml:space="preserve">Z A K L J U Č A K </w:t>
      </w:r>
    </w:p>
    <w:p w:rsidRDefault="00A01CD9" w:rsidP="00A01CD9" w:rsidR="00A01CD9" w:rsidRPr="003A4017"/>
    <w:p w:rsidRDefault="00A01CD9" w:rsidP="00A01CD9" w:rsidR="00264DA8" w:rsidRPr="003A4017">
      <w:r w:rsidRPr="003A4017">
        <w:tab/>
        <w:t>I</w:t>
      </w:r>
      <w:r w:rsidRPr="003A4017"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 w:rsidRPr="003A4017">
          <w:t>203 st</w:t>
        </w:r>
      </w:smartTag>
      <w:r w:rsidRPr="003A4017">
        <w:t xml:space="preserve">. 2 Stečajnog zakona Skupština vjerovnika </w:t>
      </w:r>
      <w:r w:rsidR="00264DA8" w:rsidRPr="003A4017">
        <w:t xml:space="preserve">radi pribavljanja mišljenja o obustavi i zaključenju stečajnog postupka za dan </w:t>
      </w:r>
    </w:p>
    <w:p w:rsidRDefault="00ED166C" w:rsidP="00FC6AC2" w:rsidR="00B56D54" w:rsidRPr="003A4017">
      <w:pPr>
        <w:jc w:val="center"/>
      </w:pPr>
      <w:r>
        <w:t>27</w:t>
      </w:r>
      <w:r w:rsidR="00487ACE">
        <w:t>. siječnja 2016</w:t>
      </w:r>
      <w:r w:rsidR="00FC6AC2" w:rsidRPr="003A4017">
        <w:t xml:space="preserve">. </w:t>
      </w:r>
      <w:r w:rsidR="00B56D54" w:rsidRPr="003A4017">
        <w:t xml:space="preserve"> godine</w:t>
      </w:r>
    </w:p>
    <w:p w:rsidRDefault="00B74342" w:rsidP="00B56D54" w:rsidR="00B56D54" w:rsidRPr="003A4017">
      <w:pPr>
        <w:jc w:val="center"/>
      </w:pPr>
      <w:r w:rsidRPr="003A4017">
        <w:t xml:space="preserve">u </w:t>
      </w:r>
      <w:r w:rsidR="00ED166C">
        <w:t>09,30</w:t>
      </w:r>
      <w:r w:rsidR="00B56D54" w:rsidRPr="003A4017">
        <w:t xml:space="preserve"> sati </w:t>
      </w:r>
    </w:p>
    <w:p w:rsidRDefault="00264DA8" w:rsidP="00B56D54" w:rsidR="00264DA8" w:rsidRPr="003A4017">
      <w:r w:rsidRPr="003A4017">
        <w:t xml:space="preserve">u prostorijama Trgovačkog suda u Zagrebu, Petrinjska 8, soba broj </w:t>
      </w:r>
      <w:r w:rsidR="0057170B" w:rsidRPr="003A4017">
        <w:t>89/II (ulična zgrada).</w:t>
      </w:r>
    </w:p>
    <w:p w:rsidRDefault="00264DA8" w:rsidP="00A01CD9" w:rsidR="00264DA8" w:rsidRPr="003A4017">
      <w:r w:rsidRPr="003A4017">
        <w:tab/>
        <w:t>II</w:t>
      </w:r>
      <w:r w:rsidRPr="003A4017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3A4017"/>
    <w:p w:rsidRDefault="00264DA8" w:rsidP="00A01CD9" w:rsidR="00264DA8" w:rsidRPr="003A4017">
      <w:r w:rsidRPr="003A4017">
        <w:tab/>
        <w:t xml:space="preserve">U Zagrebu, </w:t>
      </w:r>
      <w:r w:rsidR="00487ACE">
        <w:t>23. prosinca</w:t>
      </w:r>
      <w:r w:rsidR="003A4017" w:rsidRPr="003A4017">
        <w:t xml:space="preserve"> </w:t>
      </w:r>
      <w:r w:rsidR="00D02802">
        <w:t xml:space="preserve"> 2015</w:t>
      </w:r>
      <w:r w:rsidR="00FC6AC2" w:rsidRPr="003A4017">
        <w:t xml:space="preserve">. </w:t>
      </w:r>
      <w:r w:rsidR="00B74342" w:rsidRPr="003A4017">
        <w:t xml:space="preserve">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STEČAJNI SUDAC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>Nada K</w:t>
      </w:r>
      <w:r w:rsidR="00F6325E" w:rsidRPr="003A4017">
        <w:t>raljić</w:t>
      </w:r>
      <w:r w:rsidR="00645BF2">
        <w:t>,v.r.</w:t>
      </w:r>
    </w:p>
    <w:p w:rsidRDefault="00F6325E" w:rsidP="00A01CD9" w:rsidR="00F6325E" w:rsidRPr="003A4017"/>
    <w:p w:rsidRDefault="00F6325E" w:rsidP="00A01CD9" w:rsidR="00F6325E" w:rsidRPr="003A4017"/>
    <w:p w:rsidRDefault="00645BF2" w:rsidR="00645BF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45BF2" w:rsidP="00645BF2" w:rsidR="00645BF2">
      <w:pPr>
        <w:ind w:firstLine="708" w:left="5664"/>
      </w:pPr>
      <w:r>
        <w:t>Vinka Mihalinčić</w:t>
      </w:r>
    </w:p>
    <w:p w:rsidRDefault="00233DB9" w:rsidP="00A01CD9" w:rsidR="00233DB9" w:rsidRPr="003A4017"/>
    <w:p w:rsidRDefault="00233DB9" w:rsidP="00A01CD9" w:rsidR="00233DB9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 </w:t>
      </w:r>
    </w:p>
    <w:p w:rsidRDefault="00264DA8" w:rsidP="00A01CD9" w:rsidR="00264DA8" w:rsidRPr="003A4017"/>
    <w:p w:rsidRDefault="00264DA8" w:rsidP="00264DA8" w:rsidR="00264DA8" w:rsidRPr="003A4017">
      <w:pPr>
        <w:ind w:left="360"/>
      </w:pPr>
      <w:r w:rsidRPr="003A4017">
        <w:t xml:space="preserve"> </w:t>
      </w:r>
    </w:p>
    <w:sectPr w:rsidR="00264DA8" w:rsidRPr="003A401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1E3F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69CD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07D7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017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87ACE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4795"/>
    <w:rsid w:val="004A5DB8"/>
    <w:rsid w:val="004A7355"/>
    <w:rsid w:val="004A7792"/>
    <w:rsid w:val="004B0BB6"/>
    <w:rsid w:val="004B0D3D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E18AF"/>
    <w:rsid w:val="005E4BF8"/>
    <w:rsid w:val="005E4EBF"/>
    <w:rsid w:val="005E4F3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BF2"/>
    <w:rsid w:val="00646A22"/>
    <w:rsid w:val="00647300"/>
    <w:rsid w:val="00651CAC"/>
    <w:rsid w:val="00655B82"/>
    <w:rsid w:val="00657A06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5F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17365"/>
    <w:rsid w:val="00722506"/>
    <w:rsid w:val="00722858"/>
    <w:rsid w:val="00724727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B8A"/>
    <w:rsid w:val="00747C39"/>
    <w:rsid w:val="007505D2"/>
    <w:rsid w:val="007512FF"/>
    <w:rsid w:val="00751FA4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26CB"/>
    <w:rsid w:val="00793460"/>
    <w:rsid w:val="00795472"/>
    <w:rsid w:val="0079593D"/>
    <w:rsid w:val="007972D0"/>
    <w:rsid w:val="007A195D"/>
    <w:rsid w:val="007B2B7C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2C89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BF2"/>
    <w:rsid w:val="008C0C4D"/>
    <w:rsid w:val="008C2BC5"/>
    <w:rsid w:val="008C2BD8"/>
    <w:rsid w:val="008C3DCF"/>
    <w:rsid w:val="008C4DB4"/>
    <w:rsid w:val="008C62C7"/>
    <w:rsid w:val="008D1C4C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6EC"/>
    <w:rsid w:val="00953FCB"/>
    <w:rsid w:val="00954262"/>
    <w:rsid w:val="0096087E"/>
    <w:rsid w:val="009621D7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7FC0"/>
    <w:rsid w:val="00B20173"/>
    <w:rsid w:val="00B21159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3ED2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802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20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1972"/>
    <w:rsid w:val="00EB403C"/>
    <w:rsid w:val="00EB4415"/>
    <w:rsid w:val="00EC06E3"/>
    <w:rsid w:val="00EC2CC0"/>
    <w:rsid w:val="00EC33EB"/>
    <w:rsid w:val="00ED166C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7401"/>
    <w:rsid w:val="00F01085"/>
    <w:rsid w:val="00F01D3C"/>
    <w:rsid w:val="00F0448E"/>
    <w:rsid w:val="00F04E13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7454"/>
    <w:rsid w:val="00F6056E"/>
    <w:rsid w:val="00F61860"/>
    <w:rsid w:val="00F62555"/>
    <w:rsid w:val="00F62CB8"/>
    <w:rsid w:val="00F6325E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87A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7A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5B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B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B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B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B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87A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7A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5B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B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B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B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B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2012.</izvorni_sadrzaj>
    <derivirana_varijabla naziv="DomainObject.Predmet.DatumOsnivanja_1">30.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St-1213/2012</izvorni_sadrzaj>
    <derivirana_varijabla naziv="DomainObject.Predmet.OznakaBroj_1">St-1213/2012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ORTOMAKS d.o.o.</izvorni_sadrzaj>
    <derivirana_varijabla naziv="DomainObject.Predmet.ProtustrankaFormated_1">  ORTOMAKS d.o.o.</derivirana_varijabla>
  </DomainObject.Predmet.ProtustrankaFormated>
  <DomainObject.Predmet.ProtustrankaFormatedOIB>
    <izvorni_sadrzaj>  ORTOMAKS d.o.o., OIB 28105199856</izvorni_sadrzaj>
    <derivirana_varijabla naziv="DomainObject.Predmet.ProtustrankaFormatedOIB_1">  ORTOMAKS d.o.o., OIB 28105199856</derivirana_varijabla>
  </DomainObject.Predmet.ProtustrankaFormatedOIB>
  <DomainObject.Predmet.ProtustrankaFormatedWithAdress>
    <izvorni_sadrzaj> ORTOMAKS d.o.o., Valdecova 14, 10000 Zagreb</izvorni_sadrzaj>
    <derivirana_varijabla naziv="DomainObject.Predmet.ProtustrankaFormatedWithAdress_1"> ORTOMAKS d.o.o., Valdecova 14, 10000 Zagreb</derivirana_varijabla>
  </DomainObject.Predmet.ProtustrankaFormatedWithAdress>
  <DomainObject.Predmet.ProtustrankaFormatedWithAdressOIB>
    <izvorni_sadrzaj> ORTOMAKS d.o.o., OIB 28105199856, Valdecova 14, 10000 Zagreb</izvorni_sadrzaj>
    <derivirana_varijabla naziv="DomainObject.Predmet.ProtustrankaFormatedWithAdressOIB_1"> ORTOMAKS d.o.o., OIB 28105199856, Valdecova 14, 10000 Zagreb</derivirana_varijabla>
  </DomainObject.Predmet.ProtustrankaFormatedWithAdressOIB>
  <DomainObject.Predmet.ProtustrankaWithAdress>
    <izvorni_sadrzaj>ORTOMAKS d.o.o. Valdecova 14, 10000 Zagreb</izvorni_sadrzaj>
    <derivirana_varijabla naziv="DomainObject.Predmet.ProtustrankaWithAdress_1">ORTOMAKS d.o.o. Valdecova 14, 10000 Zagreb</derivirana_varijabla>
  </DomainObject.Predmet.ProtustrankaWithAdress>
  <DomainObject.Predmet.ProtustrankaWithAdressOIB>
    <izvorni_sadrzaj>ORTOMAKS d.o.o., OIB 28105199856, Valdecova 14, 10000 Zagreb</izvorni_sadrzaj>
    <derivirana_varijabla naziv="DomainObject.Predmet.ProtustrankaWithAdressOIB_1">ORTOMAKS d.o.o., OIB 28105199856, Valdecova 14, 10000 Zagreb</derivirana_varijabla>
  </DomainObject.Predmet.ProtustrankaWithAdressOIB>
  <DomainObject.Predmet.ProtustrankaNazivFormated>
    <izvorni_sadrzaj>ORTOMAKS d.o.o.</izvorni_sadrzaj>
    <derivirana_varijabla naziv="DomainObject.Predmet.ProtustrankaNazivFormated_1">ORTOMAKS d.o.o.</derivirana_varijabla>
  </DomainObject.Predmet.ProtustrankaNazivFormated>
  <DomainObject.Predmet.ProtustrankaNazivFormatedOIB>
    <izvorni_sadrzaj>ORTOMAKS d.o.o., OIB 28105199856</izvorni_sadrzaj>
    <derivirana_varijabla naziv="DomainObject.Predmet.ProtustrankaNazivFormatedOIB_1">ORTOMAKS d.o.o., OIB 28105199856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DERKOVIĆ zastupanog po punomoćniku MARKO PAULINOVIĆ; Vjerovnici; BIOENERGO d.o.o. za proizvodnju, trgovinu i ugostiteljstvo; MEHANIKA-ELEKTRONIKA društvo s ograničenom odgovornošću za usluge</izvorni_sadrzaj>
    <derivirana_varijabla naziv="DomainObject.Predmet.StrankaFormated_1">  RENATO DERKOVIĆ zastupanog po punomoćniku MARKO PAULINOVIĆ; Vjerovnici; BIOENERGO d.o.o. za proizvodnju, trgovinu i ugostiteljstvo; MEHANIKA-ELEKTRONIKA društvo s ograničenom odgovornošću za usluge</derivirana_varijabla>
  </DomainObject.Predmet.StrankaFormated>
  <DomainObject.Predmet.StrankaFormatedOIB>
    <izvorni_sadrzaj>  RENATO DERKOVIĆ zastupanog po punomoćniku MARKO PAULINOVIĆ; Vjerovnici; BIOENERGO d.o.o. za proizvodnju, trgovinu i ugostiteljstvo, OIB 91869004267; MEHANIKA-ELEKTRONIKA društvo s ograničenom odgovornošću za usluge, OIB 44579903781</izvorni_sadrzaj>
    <derivirana_varijabla naziv="DomainObject.Predmet.StrankaFormatedOIB_1">  RENATO DERKOVIĆ zastupanog po punomoćniku MARKO PAULINOVIĆ; Vjerovnici; BIOENERGO d.o.o. za proizvodnju, trgovinu i ugostiteljstvo, OIB 91869004267; MEHANIKA-ELEKTRONIKA društvo s ograničenom odgovornošću za usluge, OIB 44579903781</derivirana_varijabla>
  </DomainObject.Predmet.StrankaFormatedOIB>
  <DomainObject.Predmet.StrankaFormatedWithAdress>
    <izvorni_sadrzaj> RENATO DERKOVIĆ, ARGENTINSKA 4, 10000 Zagreb zastupanog po punomoćniku MARKO PAULINOVIĆ; Vjerovnici; BIOENERGO d.o.o. za proizvodnju, trgovinu i ugostiteljstvo, Trg dr. Franje Tuđmana 7, 44330 Novska; MEHANIKA-ELEKTRONIKA društvo s ograničenom odgovornošću za usluge, Petra Svačića 10, 10450 Donja Zdenčina</izvorni_sadrzaj>
    <derivirana_varijabla naziv="DomainObject.Predmet.StrankaFormatedWithAdress_1"> RENATO DERKOVIĆ, ARGENTINSKA 4, 10000 Zagreb zastupanog po punomoćniku MARKO PAULINOVIĆ; Vjerovnici; BIOENERGO d.o.o. za proizvodnju, trgovinu i ugostiteljstvo, Trg dr. Franje Tuđmana 7, 44330 Novska; MEHANIKA-ELEKTRONIKA društvo s ograničenom odgovornošću za usluge, Petra Svačića 10, 10450 Donja Zdenčina</derivirana_varijabla>
  </DomainObject.Predmet.StrankaFormatedWithAdress>
  <DomainObject.Predmet.StrankaFormatedWithAdressOIB>
    <izvorni_sadrzaj> RENATO DERKOVIĆ, ARGENTINSKA 4, 10000 Zagreb zastupanog po punomoćniku MARKO PAULINOVIĆ; Vjerovnici; BIOENERGO d.o.o. za proizvodnju, trgovinu i ugostiteljstvo, OIB 91869004267, Trg dr. Franje Tuđmana 7, 44330 Novska; MEHANIKA-ELEKTRONIKA društvo s ograničenom odgovornošću za usluge, OIB 44579903781, Petra Svačića 10, 10450 Donja Zdenčina</izvorni_sadrzaj>
    <derivirana_varijabla naziv="DomainObject.Predmet.StrankaFormatedWithAdressOIB_1"> RENATO DERKOVIĆ, ARGENTINSKA 4, 10000 Zagreb zastupanog po punomoćniku MARKO PAULINOVIĆ; Vjerovnici; BIOENERGO d.o.o. za proizvodnju, trgovinu i ugostiteljstvo, OIB 91869004267, Trg dr. Franje Tuđmana 7, 44330 Novska; MEHANIKA-ELEKTRONIKA društvo s ograničenom odgovornošću za usluge, OIB 44579903781, Petra Svačića 10, 10450 Donja Zdenčina</derivirana_varijabla>
  </DomainObject.Predmet.StrankaFormatedWithAdressOIB>
  <DomainObject.Predmet.StrankaWithAdress>
    <izvorni_sadrzaj>RENATO DERKOVIĆ ARGENTINSKA 4,10000 Zagreb,Vjerovnici ,BIOENERGO d.o.o. za proizvodnju, trgovinu i ugostiteljstvo Trg dr. Franje Tuđmana 7,44330 Novska,MEHANIKA-ELEKTRONIKA društvo s ograničenom odgovornošću za usluge Petra Svačića 10,10450 Donja Zdenčina</izvorni_sadrzaj>
    <derivirana_varijabla naziv="DomainObject.Predmet.StrankaWithAdress_1">RENATO DERKOVIĆ ARGENTINSKA 4,10000 Zagreb,Vjerovnici ,BIOENERGO d.o.o. za proizvodnju, trgovinu i ugostiteljstvo Trg dr. Franje Tuđmana 7,44330 Novska,MEHANIKA-ELEKTRONIKA društvo s ograničenom odgovornošću za usluge Petra Svačića 10,10450 Donja Zdenčina</derivirana_varijabla>
  </DomainObject.Predmet.StrankaWithAdress>
  <DomainObject.Predmet.StrankaWithAdressOIB>
    <izvorni_sadrzaj>RENATO DERKOVIĆ, ARGENTINSKA 4,10000 Zagreb,Vjerovnici,BIOENERGO d.o.o. za proizvodnju, trgovinu i ugostiteljstvo, OIB 91869004267, Trg dr. Franje Tuđmana 7,44330 Novska,MEHANIKA-ELEKTRONIKA društvo s ograničenom odgovornošću za usluge, OIB 44579903781, Petra Svačića 10,10450 Donja Zdenčina</izvorni_sadrzaj>
    <derivirana_varijabla naziv="DomainObject.Predmet.StrankaWithAdressOIB_1">RENATO DERKOVIĆ, ARGENTINSKA 4,10000 Zagreb,Vjerovnici,BIOENERGO d.o.o. za proizvodnju, trgovinu i ugostiteljstvo, OIB 91869004267, Trg dr. Franje Tuđmana 7,44330 Novska,MEHANIKA-ELEKTRONIKA društvo s ograničenom odgovornošću za usluge, OIB 44579903781, Petra Svačića 10,10450 Donja Zdenčina</derivirana_varijabla>
  </DomainObject.Predmet.StrankaWithAdressOIB>
  <DomainObject.Predmet.StrankaNazivFormated>
    <izvorni_sadrzaj>RENATO DERKOVIĆ,Vjerovnici,BIOENERGO d.o.o. za proizvodnju, trgovinu i ugostiteljstvo,MEHANIKA-ELEKTRONIKA društvo s ograničenom odgovornošću za usluge</izvorni_sadrzaj>
    <derivirana_varijabla naziv="DomainObject.Predmet.StrankaNazivFormated_1">RENATO DERKOVIĆ,Vjerovnici,BIOENERGO d.o.o. za proizvodnju, trgovinu i ugostiteljstvo,MEHANIKA-ELEKTRONIKA društvo s ograničenom odgovornošću za usluge</derivirana_varijabla>
  </DomainObject.Predmet.StrankaNazivFormated>
  <DomainObject.Predmet.StrankaNazivFormatedOIB>
    <izvorni_sadrzaj>RENATO DERKOVIĆ,Vjerovnici,BIOENERGO d.o.o. za proizvodnju, trgovinu i ugostiteljstvo, OIB 91869004267,MEHANIKA-ELEKTRONIKA društvo s ograničenom odgovornošću za usluge, OIB 44579903781</izvorni_sadrzaj>
    <derivirana_varijabla naziv="DomainObject.Predmet.StrankaNazivFormatedOIB_1">RENATO DERKOVIĆ,Vjerovnici,BIOENERGO d.o.o. za proizvodnju, trgovinu i ugostiteljstvo, OIB 91869004267,MEHANIKA-ELEKTRONIKA društvo s ograničenom odgovornošću za usluge, OIB 44579903781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RENATO DERKOVIĆ zastupanog po punomoćniku MARKO PAULINOVIĆ</item>
      <item>Vjerovnici</item>
      <item>BIOENERGO d.o.o. za proizvodnju, trgovinu i ugostiteljstvo</item>
      <item>MEHANIKA-ELEKTRONIKA društvo s ograničenom odgovornošću za usluge</item>
    </izvorni_sadrzaj>
    <derivirana_varijabla naziv="DomainObject.Predmet.StrankaListFormated_1">
      <item>RENATO DERKOVIĆ zastupanog po punomoćniku MARKO PAULINOVIĆ</item>
      <item>Vjerovnici</item>
      <item>BIOENERGO d.o.o. za proizvodnju, trgovinu i ugostiteljstvo</item>
      <item>MEHANIKA-ELEKTRONIKA društvo s ograničenom odgovornošću za usluge</item>
    </derivirana_varijabla>
  </DomainObject.Predmet.StrankaListFormated>
  <DomainObject.Predmet.StrankaListFormatedOIB>
    <izvorni_sadrzaj>
      <item>RENATO DERKOVIĆ zastupanog po punomoćniku MARKO PAULINOVIĆ</item>
      <item>Vjerovnici</item>
      <item>BIOENERGO d.o.o. za proizvodnju, trgovinu i ugostiteljstvo, OIB 91869004267</item>
      <item>MEHANIKA-ELEKTRONIKA društvo s ograničenom odgovornošću za usluge, OIB 44579903781</item>
    </izvorni_sadrzaj>
    <derivirana_varijabla naziv="DomainObject.Predmet.StrankaListFormatedOIB_1">
      <item>RENATO DERKOVIĆ zastupanog po punomoćniku MARKO PAULINOVIĆ</item>
      <item>Vjerovnici</item>
      <item>BIOENERGO d.o.o. za proizvodnju, trgovinu i ugostiteljstvo, OIB 91869004267</item>
      <item>MEHANIKA-ELEKTRONIKA društvo s ograničenom odgovornošću za usluge, OIB 44579903781</item>
    </derivirana_varijabla>
  </DomainObject.Predmet.StrankaListFormatedOIB>
  <DomainObject.Predmet.StrankaListFormatedWithAdress>
    <izvorni_sadrzaj>
      <item>RENATO DERKOVIĆ, ARGENTINSKA 4, 10000 Zagreb zastupanog po punomoćniku MARKO PAULINOVIĆ</item>
      <item>Vjerovnici</item>
      <item>BIOENERGO d.o.o. za proizvodnju, trgovinu i ugostiteljstvo, Trg dr. Franje Tuđmana 7, 44330 Novska</item>
      <item>MEHANIKA-ELEKTRONIKA društvo s ograničenom odgovornošću za usluge, Petra Svačića 10, 10450 Donja Zdenčina</item>
    </izvorni_sadrzaj>
    <derivirana_varijabla naziv="DomainObject.Predmet.StrankaListFormatedWithAdress_1">
      <item>RENATO DERKOVIĆ, ARGENTINSKA 4, 10000 Zagreb zastupanog po punomoćniku MARKO PAULINOVIĆ</item>
      <item>Vjerovnici</item>
      <item>BIOENERGO d.o.o. za proizvodnju, trgovinu i ugostiteljstvo, Trg dr. Franje Tuđmana 7, 44330 Novska</item>
      <item>MEHANIKA-ELEKTRONIKA društvo s ograničenom odgovornošću za usluge, Petra Svačića 10, 10450 Donja Zdenčina</item>
    </derivirana_varijabla>
  </DomainObject.Predmet.StrankaListFormatedWithAdress>
  <DomainObject.Predmet.StrankaListFormatedWithAdressOIB>
    <izvorni_sadrzaj>
      <item>RENATO DERKOVIĆ, ARGENTINSKA 4, 10000 Zagreb zastupanog po punomoćniku MARKO PAULINOVIĆ</item>
      <item>Vjerovnici</item>
      <item>BIOENERGO d.o.o. za proizvodnju, trgovinu i ugostiteljstvo, OIB 91869004267, Trg dr. Franje Tuđmana 7, 44330 Novska</item>
      <item>MEHANIKA-ELEKTRONIKA društvo s ograničenom odgovornošću za usluge, OIB 44579903781, Petra Svačića 10, 10450 Donja Zdenčina</item>
    </izvorni_sadrzaj>
    <derivirana_varijabla naziv="DomainObject.Predmet.StrankaListFormatedWithAdressOIB_1">
      <item>RENATO DERKOVIĆ, ARGENTINSKA 4, 10000 Zagreb zastupanog po punomoćniku MARKO PAULINOVIĆ</item>
      <item>Vjerovnici</item>
      <item>BIOENERGO d.o.o. za proizvodnju, trgovinu i ugostiteljstvo, OIB 91869004267, Trg dr. Franje Tuđmana 7, 44330 Novska</item>
      <item>MEHANIKA-ELEKTRONIKA društvo s ograničenom odgovornošću za usluge, OIB 44579903781, Petra Svačića 10, 10450 Donja Zdenčina</item>
    </derivirana_varijabla>
  </DomainObject.Predmet.StrankaListFormatedWithAdressOIB>
  <DomainObject.Predmet.StrankaListNazivFormated>
    <izvorni_sadrzaj>
      <item>RENATO DERKOVIĆ</item>
      <item>Vjerovnici</item>
      <item>BIOENERGO d.o.o. za proizvodnju, trgovinu i ugostiteljstvo</item>
      <item>MEHANIKA-ELEKTRONIKA društvo s ograničenom odgovornošću za usluge</item>
    </izvorni_sadrzaj>
    <derivirana_varijabla naziv="DomainObject.Predmet.StrankaListNazivFormated_1">
      <item>RENATO DERKOVIĆ</item>
      <item>Vjerovnici</item>
      <item>BIOENERGO d.o.o. za proizvodnju, trgovinu i ugostiteljstvo</item>
      <item>MEHANIKA-ELEKTRONIKA društvo s ograničenom odgovornošću za usluge</item>
    </derivirana_varijabla>
  </DomainObject.Predmet.StrankaListNazivFormated>
  <DomainObject.Predmet.StrankaListNazivFormatedOIB>
    <izvorni_sadrzaj>
      <item>RENATO DERKOVIĆ</item>
      <item>Vjerovnici</item>
      <item>BIOENERGO d.o.o. za proizvodnju, trgovinu i ugostiteljstvo, OIB 91869004267</item>
      <item>MEHANIKA-ELEKTRONIKA društvo s ograničenom odgovornošću za usluge, OIB 44579903781</item>
    </izvorni_sadrzaj>
    <derivirana_varijabla naziv="DomainObject.Predmet.StrankaListNazivFormatedOIB_1">
      <item>RENATO DERKOVIĆ</item>
      <item>Vjerovnici</item>
      <item>BIOENERGO d.o.o. za proizvodnju, trgovinu i ugostiteljstvo, OIB 91869004267</item>
      <item>MEHANIKA-ELEKTRONIKA društvo s ograničenom odgovornošću za usluge, OIB 44579903781</item>
    </derivirana_varijabla>
  </DomainObject.Predmet.StrankaListNazivFormatedOIB>
  <DomainObject.Predmet.ProtuStrankaListFormated>
    <izvorni_sadrzaj>
      <item>ORTOMAKS d.o.o.</item>
    </izvorni_sadrzaj>
    <derivirana_varijabla naziv="DomainObject.Predmet.ProtuStrankaListFormated_1">
      <item>ORTOMAKS d.o.o.</item>
    </derivirana_varijabla>
  </DomainObject.Predmet.ProtuStrankaListFormated>
  <DomainObject.Predmet.ProtuStrankaListFormatedOIB>
    <izvorni_sadrzaj>
      <item>ORTOMAKS d.o.o., OIB 28105199856</item>
    </izvorni_sadrzaj>
    <derivirana_varijabla naziv="DomainObject.Predmet.ProtuStrankaListFormatedOIB_1">
      <item>ORTOMAKS d.o.o., OIB 28105199856</item>
    </derivirana_varijabla>
  </DomainObject.Predmet.ProtuStrankaListFormatedOIB>
  <DomainObject.Predmet.ProtuStrankaListFormatedWithAdress>
    <izvorni_sadrzaj>
      <item>ORTOMAKS d.o.o., Valdecova 14, 10000 Zagreb</item>
    </izvorni_sadrzaj>
    <derivirana_varijabla naziv="DomainObject.Predmet.ProtuStrankaListFormatedWithAdress_1">
      <item>ORTOMAKS d.o.o., Valdecova 14, 10000 Zagreb</item>
    </derivirana_varijabla>
  </DomainObject.Predmet.ProtuStrankaListFormatedWithAdress>
  <DomainObject.Predmet.ProtuStrankaListFormatedWithAdressOIB>
    <izvorni_sadrzaj>
      <item>ORTOMAKS d.o.o., OIB 28105199856, Valdecova 14, 10000 Zagreb</item>
    </izvorni_sadrzaj>
    <derivirana_varijabla naziv="DomainObject.Predmet.ProtuStrankaListFormatedWithAdressOIB_1">
      <item>ORTOMAKS d.o.o., OIB 28105199856, Valdecova 14, 10000 Zagreb</item>
    </derivirana_varijabla>
  </DomainObject.Predmet.ProtuStrankaListFormatedWithAdressOIB>
  <DomainObject.Predmet.ProtuStrankaListNazivFormated>
    <izvorni_sadrzaj>
      <item>ORTOMAKS d.o.o.</item>
    </izvorni_sadrzaj>
    <derivirana_varijabla naziv="DomainObject.Predmet.ProtuStrankaListNazivFormated_1">
      <item>ORTOMAKS d.o.o.</item>
    </derivirana_varijabla>
  </DomainObject.Predmet.ProtuStrankaListNazivFormated>
  <DomainObject.Predmet.ProtuStrankaListNazivFormatedOIB>
    <izvorni_sadrzaj>
      <item>ORTOMAKS d.o.o., OIB 28105199856</item>
    </izvorni_sadrzaj>
    <derivirana_varijabla naziv="DomainObject.Predmet.ProtuStrankaListNazivFormatedOIB_1">
      <item>ORTOMAKS d.o.o., OIB 28105199856</item>
    </derivirana_varijabla>
  </DomainObject.Predmet.ProtuStrankaListNazivFormatedOIB>
  <DomainObject.Predmet.OstaliListFormated>
    <izvorni_sadrzaj>
      <item>MARKO PAULINOVIĆ punomoćnik sudionika u postupku RENATO DERKOVIĆ</item>
      <item>Božidar Brkljač</item>
      <item>Hypo Alpe Adria Bank d.d.</item>
      <item>ŽDO-GRAĐANSKO UPRAVNI ODJEL</item>
      <item>OD-PEČAREVIĆ I RELIĆ</item>
      <item>KOVAČ &amp; PARTNERI odvjetničko društvo d.o.o.</item>
    </izvorni_sadrzaj>
    <derivirana_varijabla naziv="DomainObject.Predmet.OstaliListFormated_1">
      <item>MARKO PAULINOVIĆ punomoćnik sudionika u postupku RENATO DERKOVIĆ</item>
      <item>Božidar Brkljač</item>
      <item>Hypo Alpe Adria Bank d.d.</item>
      <item>ŽDO-GRAĐANSKO UPRAVNI ODJEL</item>
      <item>OD-PEČAREVIĆ I RELIĆ</item>
      <item>KOVAČ &amp; PARTNERI odvjetničko društvo d.o.o.</item>
    </derivirana_varijabla>
  </DomainObject.Predmet.OstaliListFormated>
  <DomainObject.Predmet.OstaliListFormatedOIB>
    <izvorni_sadrzaj>
      <item>MARKO PAULINOVIĆ punomoćnik sudionika u postupku RENATO DERKOVIĆ</item>
      <item>Božidar Brkljač, OIB 58227850404</item>
      <item>Hypo Alpe Adria Bank d.d., OIB 14036333877</item>
      <item>ŽDO-GRAĐANSKO UPRAVNI ODJEL</item>
      <item>OD-PEČAREVIĆ I RELIĆ</item>
      <item>KOVAČ &amp; PARTNERI odvjetničko društvo d.o.o., OIB 37988832157</item>
    </izvorni_sadrzaj>
    <derivirana_varijabla naziv="DomainObject.Predmet.OstaliListFormatedOIB_1">
      <item>MARKO PAULINOVIĆ punomoćnik sudionika u postupku RENATO DERKOVIĆ</item>
      <item>Božidar Brkljač, OIB 58227850404</item>
      <item>Hypo Alpe Adria Bank d.d., OIB 14036333877</item>
      <item>ŽDO-GRAĐANSKO UPRAVNI ODJEL</item>
      <item>OD-PEČAREVIĆ I RELIĆ</item>
      <item>KOVAČ &amp; PARTNERI odvjetničko društvo d.o.o., OIB 37988832157</item>
    </derivirana_varijabla>
  </DomainObject.Predmet.OstaliListFormatedOIB>
  <DomainObject.Predmet.OstaliListFormatedWithAdress>
    <izvorni_sadrzaj>
      <item>MARKO PAULINOVIĆ, MRAZOVIĆEVA 5, 10000 Zagreb punomoćnik sudionika u postupku RENATO DERKOVIĆ</item>
      <item>Božidar Brkljač, Šime Devčića 3, 10000 Zagreb</item>
      <item>Hypo Alpe Adria Bank d.d., Slavonska avenija 6, 10000 Zagreb</item>
      <item>ŽDO-GRAĐANSKO UPRAVNI ODJEL</item>
      <item>OD-PEČAREVIĆ I RELIĆ, ZAHAROVA 5, 10000 Zagreb</item>
      <item>KOVAČ &amp; PARTNERI odvjetničko društvo d.o.o., Šoštarićeva 10, Zagreb</item>
    </izvorni_sadrzaj>
    <derivirana_varijabla naziv="DomainObject.Predmet.OstaliListFormatedWithAdress_1">
      <item>MARKO PAULINOVIĆ, MRAZOVIĆEVA 5, 10000 Zagreb punomoćnik sudionika u postupku RENATO DERKOVIĆ</item>
      <item>Božidar Brkljač, Šime Devčića 3, 10000 Zagreb</item>
      <item>Hypo Alpe Adria Bank d.d., Slavonska avenija 6, 10000 Zagreb</item>
      <item>ŽDO-GRAĐANSKO UPRAVNI ODJEL</item>
      <item>OD-PEČAREVIĆ I RELIĆ, ZAHAROVA 5, 10000 Zagreb</item>
      <item>KOVAČ &amp; PARTNERI odvjetničko društvo d.o.o., Šoštarićeva 10, Zagreb</item>
    </derivirana_varijabla>
  </DomainObject.Predmet.OstaliListFormatedWithAdress>
  <DomainObject.Predmet.OstaliListFormatedWithAdressOIB>
    <izvorni_sadrzaj>
      <item>MARKO PAULINOVIĆ, MRAZOVIĆEVA 5, 10000 Zagreb punomoćnik sudionika u postupku RENATO DERKOVIĆ</item>
      <item>Božidar Brkljač, OIB 58227850404, Šime Devčića 3, 10000 Zagreb</item>
      <item>Hypo Alpe Adria Bank d.d., OIB 14036333877, Slavonska avenija 6, 10000 Zagreb</item>
      <item>ŽDO-GRAĐANSKO UPRAVNI ODJEL</item>
      <item>OD-PEČAREVIĆ I RELIĆ, ZAHAROVA 5, 10000 Zagreb</item>
      <item>KOVAČ &amp; PARTNERI odvjetničko društvo d.o.o., OIB 37988832157, Šoštarićeva 10, Zagreb</item>
    </izvorni_sadrzaj>
    <derivirana_varijabla naziv="DomainObject.Predmet.OstaliListFormatedWithAdressOIB_1">
      <item>MARKO PAULINOVIĆ, MRAZOVIĆEVA 5, 10000 Zagreb punomoćnik sudionika u postupku RENATO DERKOVIĆ</item>
      <item>Božidar Brkljač, OIB 58227850404, Šime Devčića 3, 10000 Zagreb</item>
      <item>Hypo Alpe Adria Bank d.d., OIB 14036333877, Slavonska avenija 6, 10000 Zagreb</item>
      <item>ŽDO-GRAĐANSKO UPRAVNI ODJEL</item>
      <item>OD-PEČAREVIĆ I RELIĆ, ZAHAROVA 5, 10000 Zagreb</item>
      <item>KOVAČ &amp; PARTNERI odvjetničko društvo d.o.o., OIB 37988832157, Šoštarićeva 10, Zagreb</item>
    </derivirana_varijabla>
  </DomainObject.Predmet.OstaliListFormatedWithAdressOIB>
  <DomainObject.Predmet.OstaliListNazivFormated>
    <izvorni_sadrzaj>
      <item>MARKO PAULINOVIĆ</item>
      <item>Božidar Brkljač</item>
      <item>Hypo Alpe Adria Bank d.d.</item>
      <item>ŽDO-GRAĐANSKO UPRAVNI ODJEL</item>
      <item>OD-PEČAREVIĆ I RELIĆ</item>
      <item>KOVAČ &amp; PARTNERI odvjetničko društvo d.o.o.</item>
    </izvorni_sadrzaj>
    <derivirana_varijabla naziv="DomainObject.Predmet.OstaliListNazivFormated_1">
      <item>MARKO PAULINOVIĆ</item>
      <item>Božidar Brkljač</item>
      <item>Hypo Alpe Adria Bank d.d.</item>
      <item>ŽDO-GRAĐANSKO UPRAVNI ODJEL</item>
      <item>OD-PEČAREVIĆ I RELIĆ</item>
      <item>KOVAČ &amp; PARTNERI odvjetničko društvo d.o.o.</item>
    </derivirana_varijabla>
  </DomainObject.Predmet.OstaliListNazivFormated>
  <DomainObject.Predmet.OstaliListNazivFormatedOIB>
    <izvorni_sadrzaj>
      <item>MARKO PAULINOVIĆ</item>
      <item>Božidar Brkljač, OIB 58227850404</item>
      <item>Hypo Alpe Adria Bank d.d., OIB 14036333877</item>
      <item>ŽDO-GRAĐANSKO UPRAVNI ODJEL</item>
      <item>OD-PEČAREVIĆ I RELIĆ</item>
      <item>KOVAČ &amp; PARTNERI odvjetničko društvo d.o.o., OIB 37988832157</item>
    </izvorni_sadrzaj>
    <derivirana_varijabla naziv="DomainObject.Predmet.OstaliListNazivFormatedOIB_1">
      <item>MARKO PAULINOVIĆ</item>
      <item>Božidar Brkljač, OIB 58227850404</item>
      <item>Hypo Alpe Adria Bank d.d., OIB 14036333877</item>
      <item>ŽDO-GRAĐANSKO UPRAVNI ODJEL</item>
      <item>OD-PEČAREVIĆ I RELIĆ</item>
      <item>KOVAČ &amp; PARTNERI odvjetničko društvo d.o.o., OIB 37988832157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RENATO DERKOVIĆ i dr.</izvorni_sadrzaj>
    <derivirana_varijabla naziv="DomainObject.Predmet.StrankaIDrugi_1">RENATO DERKOVIĆ i dr.</derivirana_varijabla>
  </DomainObject.Predmet.StrankaIDrugi>
  <DomainObject.Predmet.ProtustrankaIDrugi>
    <izvorni_sadrzaj>ORTOMAKS d.o.o.</izvorni_sadrzaj>
    <derivirana_varijabla naziv="DomainObject.Predmet.ProtustrankaIDrugi_1">ORTOMAKS d.o.o.</derivirana_varijabla>
  </DomainObject.Predmet.ProtustrankaIDrugi>
  <DomainObject.Predmet.StrankaIDrugiAdressOIB>
    <izvorni_sadrzaj>RENATO DERKOVIĆ, ARGENTINSKA 4, 10000 Zagreb i dr.</izvorni_sadrzaj>
    <derivirana_varijabla naziv="DomainObject.Predmet.StrankaIDrugiAdressOIB_1">RENATO DERKOVIĆ, ARGENTINSKA 4, 10000 Zagreb i dr.</derivirana_varijabla>
  </DomainObject.Predmet.StrankaIDrugiAdressOIB>
  <DomainObject.Predmet.ProtustrankaIDrugiAdressOIB>
    <izvorni_sadrzaj>ORTOMAKS d.o.o., OIB 28105199856, Valdecova 14, 10000 Zagreb</izvorni_sadrzaj>
    <derivirana_varijabla naziv="DomainObject.Predmet.ProtustrankaIDrugiAdressOIB_1">ORTOMAKS d.o.o., OIB 28105199856, Valdecova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PAULINOVIĆ</item>
      <item>RENATO DERKOVIĆ</item>
      <item>ORTOMAKS d.o.o.</item>
      <item>Božidar Brkljač</item>
      <item>Vjerovnici</item>
      <item>Hypo Alpe Adria Bank d.d.</item>
      <item>ŽDO-GRAĐANSKO UPRAVNI ODJEL</item>
      <item>OD-PEČAREVIĆ I RELIĆ</item>
      <item>BIOENERGO d.o.o. za proizvodnju, trgovinu i ugostiteljstvo</item>
      <item>MEHANIKA-ELEKTRONIKA društvo s ograničenom odgovornošću za usluge</item>
      <item>KOVAČ &amp; PARTNERI odvjetničko društvo d.o.o.</item>
    </izvorni_sadrzaj>
    <derivirana_varijabla naziv="DomainObject.Predmet.SudioniciListNaziv_1">
      <item>MARKO PAULINOVIĆ</item>
      <item>RENATO DERKOVIĆ</item>
      <item>ORTOMAKS d.o.o.</item>
      <item>Božidar Brkljač</item>
      <item>Vjerovnici</item>
      <item>Hypo Alpe Adria Bank d.d.</item>
      <item>ŽDO-GRAĐANSKO UPRAVNI ODJEL</item>
      <item>OD-PEČAREVIĆ I RELIĆ</item>
      <item>BIOENERGO d.o.o. za proizvodnju, trgovinu i ugostiteljstvo</item>
      <item>MEHANIKA-ELEKTRONIKA društvo s ograničenom odgovornošću za usluge</item>
      <item>KOVAČ &amp; PARTNERI odvjetničko društvo d.o.o.</item>
    </derivirana_varijabla>
  </DomainObject.Predmet.SudioniciListNaziv>
  <DomainObject.Predmet.SudioniciListAdressOIB>
    <izvorni_sadrzaj>
      <item>MARKO PAULINOVIĆ, MRAZOVIĆEVA 5,10000 Zagreb</item>
      <item>RENATO DERKOVIĆ, ARGENTINSKA 4,10000 Zagreb</item>
      <item>ORTOMAKS d.o.o., OIB 28105199856, Valdecova 14,10000 Zagreb</item>
      <item>Božidar Brkljač, OIB 58227850404, Šime Devčića 3,10000 Zagreb</item>
      <item>Vjerovnici</item>
      <item>Hypo Alpe Adria Bank d.d., OIB 14036333877, Slavonska avenija 6,10000 Zagreb</item>
      <item>ŽDO-GRAĐANSKO UPRAVNI ODJEL</item>
      <item>OD-PEČAREVIĆ I RELIĆ, ZAHAROVA 5,10000 Zagreb</item>
      <item>BIOENERGO d.o.o. za proizvodnju, trgovinu i ugostiteljstvo, OIB 91869004267, Trg dr. Franje Tuđmana 7,44330 Novska</item>
      <item>MEHANIKA-ELEKTRONIKA društvo s ograničenom odgovornošću za usluge, OIB 44579903781, Petra Svačića 10,10450 Donja Zdenčina</item>
      <item>KOVAČ &amp; PARTNERI odvjetničko društvo d.o.o., OIB 37988832157, Šoštarićeva 10,Zagreb</item>
    </izvorni_sadrzaj>
    <derivirana_varijabla naziv="DomainObject.Predmet.SudioniciListAdressOIB_1">
      <item>MARKO PAULINOVIĆ, MRAZOVIĆEVA 5,10000 Zagreb</item>
      <item>RENATO DERKOVIĆ, ARGENTINSKA 4,10000 Zagreb</item>
      <item>ORTOMAKS d.o.o., OIB 28105199856, Valdecova 14,10000 Zagreb</item>
      <item>Božidar Brkljač, OIB 58227850404, Šime Devčića 3,10000 Zagreb</item>
      <item>Vjerovnici</item>
      <item>Hypo Alpe Adria Bank d.d., OIB 14036333877, Slavonska avenija 6,10000 Zagreb</item>
      <item>ŽDO-GRAĐANSKO UPRAVNI ODJEL</item>
      <item>OD-PEČAREVIĆ I RELIĆ, ZAHAROVA 5,10000 Zagreb</item>
      <item>BIOENERGO d.o.o. za proizvodnju, trgovinu i ugostiteljstvo, OIB 91869004267, Trg dr. Franje Tuđmana 7,44330 Novska</item>
      <item>MEHANIKA-ELEKTRONIKA društvo s ograničenom odgovornošću za usluge, OIB 44579903781, Petra Svačića 10,10450 Donja Zdenčina</item>
      <item>KOVAČ &amp; PARTNERI odvjetničko društvo d.o.o., OIB 37988832157, Šoštarićeva 10,Zagreb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28105199856</item>
      <item>, OIB 58227850404</item>
      <item>, OIB null</item>
      <item>, OIB 14036333877</item>
      <item>, OIB null</item>
      <item>, OIB null</item>
      <item>, OIB 91869004267</item>
      <item>, OIB 44579903781</item>
      <item>, OIB 37988832157</item>
    </izvorni_sadrzaj>
    <derivirana_varijabla naziv="DomainObject.Predmet.SudioniciListNazivOIB_1">
      <item>, OIB null</item>
      <item>, OIB null</item>
      <item>, OIB 28105199856</item>
      <item>, OIB 58227850404</item>
      <item>, OIB null</item>
      <item>, OIB 14036333877</item>
      <item>, OIB null</item>
      <item>, OIB null</item>
      <item>, OIB 91869004267</item>
      <item>, OIB 44579903781</item>
      <item>, OIB 37988832157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124</properties:Words>
  <properties:Characters>711</properties:Characters>
  <properties:Lines>34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2015-12-23T11:41:00Z</dcterms:created>
  <dc:creator>kraljicn</dc:creator>
  <cp:lastModifiedBy>Vinka Mihalinčić</cp:lastModifiedBy>
  <cp:lastPrinted>2007-10-05T09:38:00Z</cp:lastPrinted>
  <dcterms:modified xmlns:xsi="http://www.w3.org/2001/XMLSchema-instance" xsi:type="dcterms:W3CDTF">2015-12-23T11:43:00Z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