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4781" w14:paraId="9de4781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AC1D6A">
        <w:t>35</w:t>
      </w:r>
      <w:r w:rsidRPr="003A45A8">
        <w:t>/</w:t>
      </w:r>
      <w:r>
        <w:t>20</w:t>
      </w:r>
      <w:r w:rsidR="00AC1D6A">
        <w:t>18</w:t>
      </w:r>
      <w:r w:rsidRPr="003A45A8">
        <w:t>-</w:t>
      </w:r>
      <w:r w:rsidR="00A407E2">
        <w:t>3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AC1D6A" w:rsidRPr="00017E22">
        <w:t xml:space="preserve">stečajnom masom iza stečajnog dužnika </w:t>
      </w:r>
      <w:r w:rsidR="00AC1D6A">
        <w:t>ALATNICA BAGAT d.d. Zadar u stečaju</w:t>
      </w:r>
      <w:r w:rsidR="009A60C6" w:rsidRPr="007F1802">
        <w:t>,</w:t>
      </w:r>
      <w:r w:rsidR="009A60C6">
        <w:t xml:space="preserve"> </w:t>
      </w:r>
      <w:r w:rsidR="00227F45">
        <w:t>23</w:t>
      </w:r>
      <w:r w:rsidR="007126DA">
        <w:t>.</w:t>
      </w:r>
      <w:r w:rsidR="00604321">
        <w:t xml:space="preserve"> </w:t>
      </w:r>
      <w:r w:rsidR="00A407E2">
        <w:t>veljače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5540F2">
        <w:t>og</w:t>
      </w:r>
      <w:r w:rsidRPr="003573CC">
        <w:t xml:space="preserve"> upravitelj</w:t>
      </w:r>
      <w:r w:rsidR="005540F2">
        <w:t>a</w:t>
      </w:r>
      <w:r w:rsidR="000527C6">
        <w:t xml:space="preserve"> </w:t>
      </w:r>
      <w:r w:rsidR="00AC1D6A">
        <w:t>Edvina Šimunova</w:t>
      </w:r>
      <w:r w:rsidR="007B1E6A">
        <w:t xml:space="preserve"> </w:t>
      </w:r>
      <w:r w:rsidRPr="003573CC">
        <w:t xml:space="preserve">u </w:t>
      </w:r>
      <w:r w:rsidR="00A407E2">
        <w:t xml:space="preserve">ukupnom </w:t>
      </w:r>
      <w:r w:rsidR="00613476">
        <w:t xml:space="preserve">iznosu od </w:t>
      </w:r>
      <w:r w:rsidR="00AC1D6A">
        <w:t>15</w:t>
      </w:r>
      <w:r w:rsidR="007126DA" w:rsidRPr="00D60A6D">
        <w:t>.</w:t>
      </w:r>
      <w:r w:rsidR="00AC1D6A">
        <w:t>028</w:t>
      </w:r>
      <w:r w:rsidR="00481705" w:rsidRPr="00D60A6D">
        <w:t>,</w:t>
      </w:r>
      <w:r w:rsidR="00AC1D6A">
        <w:t>25</w:t>
      </w:r>
      <w:r w:rsidR="00215A8F" w:rsidRPr="00D60A6D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D045A3" w:rsidP="00D045A3" w:rsidR="00D045A3">
      <w:pPr>
        <w:ind w:firstLine="705"/>
        <w:jc w:val="both"/>
      </w:pPr>
      <w:r>
        <w:t>Stečajni upravitelj</w:t>
      </w:r>
      <w:r w:rsidR="00E049C6">
        <w:t xml:space="preserve"> imenovan u ovom postupku podni</w:t>
      </w:r>
      <w:r>
        <w:t xml:space="preserve">o je dana </w:t>
      </w:r>
      <w:r w:rsidR="00AC1D6A">
        <w:t>16</w:t>
      </w:r>
      <w:r>
        <w:t xml:space="preserve">. </w:t>
      </w:r>
      <w:r w:rsidR="00AC1D6A">
        <w:t>veljače</w:t>
      </w:r>
      <w:r w:rsidR="00E049C6">
        <w:t xml:space="preserve"> 2018</w:t>
      </w:r>
      <w:r>
        <w:t>. zahtjev za određivanje nagrade.</w:t>
      </w:r>
    </w:p>
    <w:p w:rsidRDefault="00D045A3" w:rsidP="00D045A3" w:rsidR="005A029D">
      <w:pPr>
        <w:ind w:firstLine="705"/>
        <w:jc w:val="both"/>
      </w:pPr>
      <w:r>
        <w:tab/>
        <w:t xml:space="preserve">Obzirom da je vrijednost unovčene stečajne </w:t>
      </w:r>
      <w:r w:rsidRPr="0030044C">
        <w:t xml:space="preserve">mase </w:t>
      </w:r>
      <w:r w:rsidR="00AC1D6A">
        <w:t>93.926,57</w:t>
      </w:r>
      <w:r w:rsidRPr="0030044C">
        <w:t xml:space="preserve"> kuna </w:t>
      </w:r>
      <w:r>
        <w:t>to je temeljem odredbe čl. 7.  Uredbe o kriterijima i načinu obračuna i plaćanju nagrade stečajnim upraviteljima (Narodne novine 105/15 i 104/17) izračunata nagrada u iznosu određenom u točci I. ovog rješenja. Uz napomenu da je odredbom čl. 15. Uredbe o kriterijima i načinu obračuna i plaćanju nagrade stečajnim upraviteljima propisano da su svi iznosi koji se primjenjuju u uredbi bruto iznosi.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227F45">
        <w:t>23</w:t>
      </w:r>
      <w:r w:rsidR="007126DA">
        <w:t>.</w:t>
      </w:r>
      <w:r w:rsidR="00604321">
        <w:t xml:space="preserve"> </w:t>
      </w:r>
      <w:r w:rsidR="00A407E2">
        <w:t>veljače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D029DD" w:rsidP="00D029DD" w:rsidR="00B41F9A">
      <w:r>
        <w:tab/>
      </w:r>
      <w:r>
        <w:tab/>
      </w:r>
      <w:r>
        <w:tab/>
      </w:r>
      <w:r>
        <w:tab/>
      </w:r>
      <w:r>
        <w:tab/>
      </w:r>
      <w:r w:rsidR="00AC1D6A">
        <w:tab/>
      </w:r>
      <w:r w:rsidR="00AC1D6A">
        <w:tab/>
      </w:r>
      <w:r w:rsidR="00AC1D6A">
        <w:tab/>
      </w:r>
      <w:r w:rsidR="00AC1D6A">
        <w:tab/>
      </w:r>
      <w:r w:rsidR="00AC1D6A">
        <w:tab/>
      </w:r>
      <w:r w:rsidR="008F62EA">
        <w:t>S</w:t>
      </w:r>
      <w:r w:rsidR="00B41F9A" w:rsidRPr="002C500F">
        <w:t>udac</w:t>
      </w:r>
    </w:p>
    <w:p w:rsidRDefault="00AC1D6A" w:rsidP="00D029DD" w:rsidR="00B41F9A" w:rsidRPr="00F60CD9">
      <w:r>
        <w:tab/>
      </w:r>
      <w:r w:rsidR="00D029DD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8F62EA">
        <w:t>Ardena Bajlo</w:t>
      </w:r>
      <w:r w:rsidR="00D029DD">
        <w:t>, v.r.</w:t>
      </w:r>
    </w:p>
    <w:p w:rsidRDefault="00B50947" w:rsidP="00C64EB0" w:rsidR="00B50947"/>
    <w:p w:rsidRDefault="00B50947" w:rsidP="00C64EB0" w:rsidR="00B50947"/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D045A3" w:rsidP="00B50947" w:rsidR="00B50947">
      <w:pPr>
        <w:numPr>
          <w:ilvl w:val="0"/>
          <w:numId w:val="2"/>
        </w:numPr>
      </w:pPr>
      <w:r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007BD"/>
    <w:rsid w:val="00174532"/>
    <w:rsid w:val="00176680"/>
    <w:rsid w:val="00196233"/>
    <w:rsid w:val="001C544E"/>
    <w:rsid w:val="001D3405"/>
    <w:rsid w:val="001E2171"/>
    <w:rsid w:val="00205775"/>
    <w:rsid w:val="0021299A"/>
    <w:rsid w:val="00213032"/>
    <w:rsid w:val="00215A8F"/>
    <w:rsid w:val="002259A2"/>
    <w:rsid w:val="00227F45"/>
    <w:rsid w:val="0026493A"/>
    <w:rsid w:val="00266557"/>
    <w:rsid w:val="0027713E"/>
    <w:rsid w:val="002A164D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E0805"/>
    <w:rsid w:val="003F0309"/>
    <w:rsid w:val="004630AA"/>
    <w:rsid w:val="00481705"/>
    <w:rsid w:val="00486D35"/>
    <w:rsid w:val="005540F2"/>
    <w:rsid w:val="005A029D"/>
    <w:rsid w:val="005A216F"/>
    <w:rsid w:val="005A5EB5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126DA"/>
    <w:rsid w:val="00731A40"/>
    <w:rsid w:val="007421EA"/>
    <w:rsid w:val="00745F77"/>
    <w:rsid w:val="00794C76"/>
    <w:rsid w:val="007B17CB"/>
    <w:rsid w:val="007B1E6A"/>
    <w:rsid w:val="007B57FF"/>
    <w:rsid w:val="007C6BF1"/>
    <w:rsid w:val="007D22D4"/>
    <w:rsid w:val="007E15DF"/>
    <w:rsid w:val="007E428F"/>
    <w:rsid w:val="00817F69"/>
    <w:rsid w:val="00833D9A"/>
    <w:rsid w:val="00886894"/>
    <w:rsid w:val="00890095"/>
    <w:rsid w:val="008F62EA"/>
    <w:rsid w:val="00911FC8"/>
    <w:rsid w:val="00912528"/>
    <w:rsid w:val="009250E5"/>
    <w:rsid w:val="009433E3"/>
    <w:rsid w:val="00970287"/>
    <w:rsid w:val="00986612"/>
    <w:rsid w:val="009909B0"/>
    <w:rsid w:val="009920C6"/>
    <w:rsid w:val="009A60C6"/>
    <w:rsid w:val="009B4F44"/>
    <w:rsid w:val="009E1B98"/>
    <w:rsid w:val="00A3183B"/>
    <w:rsid w:val="00A407E2"/>
    <w:rsid w:val="00A91588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596D"/>
    <w:rsid w:val="00C64EB0"/>
    <w:rsid w:val="00CA2AA9"/>
    <w:rsid w:val="00CE069C"/>
    <w:rsid w:val="00CF2E75"/>
    <w:rsid w:val="00CF7517"/>
    <w:rsid w:val="00D029DD"/>
    <w:rsid w:val="00D045A3"/>
    <w:rsid w:val="00D27BB2"/>
    <w:rsid w:val="00D375C3"/>
    <w:rsid w:val="00D60A6D"/>
    <w:rsid w:val="00DB4782"/>
    <w:rsid w:val="00DD4D11"/>
    <w:rsid w:val="00E049C6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29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9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9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9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9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29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9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9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9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9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2018.</izvorni_sadrzaj>
    <derivirana_varijabla naziv="DomainObject.Predmet.DatumRjesavanja_1">23.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nastavljen sa St-42/04
prešlo u St-13/07.,</izvorni_sadrzaj>
    <derivirana_varijabla naziv="DomainObject.Predmet.Opis_1">MIGRIRANO IZ IN2 IN2 napomene: PREDMET nastavljen sa St-42/04
prešlo u St-13/07.,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St-35/2018</izvorni_sadrzaj>
    <derivirana_varijabla naziv="DomainObject.Predmet.OznakaBroj_1">St-35/2018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ALATNICA BAGAT d.d.</izvorni_sadrzaj>
    <derivirana_varijabla naziv="DomainObject.Predmet.ProtustrankaFormated_1">  STEČAJNA MASA ALATNICA BAGAT d.d.</derivirana_varijabla>
  </DomainObject.Predmet.ProtustrankaFormated>
  <DomainObject.Predmet.ProtustrankaFormatedOIB>
    <izvorni_sadrzaj>  STEČAJNA MASA ALATNICA BAGAT d.d.</izvorni_sadrzaj>
    <derivirana_varijabla naziv="DomainObject.Predmet.ProtustrankaFormatedOIB_1">  STEČAJNA MASA ALATNICA BAGAT d.d.</derivirana_varijabla>
  </DomainObject.Predmet.ProtustrankaFormatedOIB>
  <DomainObject.Predmet.ProtustrankaFormatedWithAdress>
    <izvorni_sadrzaj> STEČAJNA MASA ALATNICA BAGAT d.d., Zadar</izvorni_sadrzaj>
    <derivirana_varijabla naziv="DomainObject.Predmet.ProtustrankaFormatedWithAdress_1"> STEČAJNA MASA ALATNICA BAGAT d.d., Zadar</derivirana_varijabla>
  </DomainObject.Predmet.ProtustrankaFormatedWithAdress>
  <DomainObject.Predmet.ProtustrankaFormatedWithAdressOIB>
    <izvorni_sadrzaj> STEČAJNA MASA ALATNICA BAGAT d.d., Zadar</izvorni_sadrzaj>
    <derivirana_varijabla naziv="DomainObject.Predmet.ProtustrankaFormatedWithAdressOIB_1"> STEČAJNA MASA ALATNICA BAGAT d.d., Zadar</derivirana_varijabla>
  </DomainObject.Predmet.ProtustrankaFormatedWithAdressOIB>
  <DomainObject.Predmet.ProtustrankaWithAdress>
    <izvorni_sadrzaj>STEČAJNA MASA ALATNICA BAGAT d.d. Zadar</izvorni_sadrzaj>
    <derivirana_varijabla naziv="DomainObject.Predmet.ProtustrankaWithAdress_1">STEČAJNA MASA ALATNICA BAGAT d.d. Zadar</derivirana_varijabla>
  </DomainObject.Predmet.ProtustrankaWithAdress>
  <DomainObject.Predmet.ProtustrankaWithAdressOIB>
    <izvorni_sadrzaj>STEČAJNA MASA ALATNICA BAGAT d.d., Zadar</izvorni_sadrzaj>
    <derivirana_varijabla naziv="DomainObject.Predmet.ProtustrankaWithAdressOIB_1">STEČAJNA MASA ALATNICA BAGAT d.d., Zadar</derivirana_varijabla>
  </DomainObject.Predmet.ProtustrankaWithAdressOIB>
  <DomainObject.Predmet.ProtustrankaNazivFormated>
    <izvorni_sadrzaj>STEČAJNA MASA ALATNICA BAGAT d.d.</izvorni_sadrzaj>
    <derivirana_varijabla naziv="DomainObject.Predmet.ProtustrankaNazivFormated_1">STEČAJNA MASA ALATNICA BAGAT d.d.</derivirana_varijabla>
  </DomainObject.Predmet.ProtustrankaNazivFormated>
  <DomainObject.Predmet.ProtustrankaNazivFormatedOIB>
    <izvorni_sadrzaj>STEČAJNA MASA ALATNICA BAGAT d.d.</izvorni_sadrzaj>
    <derivirana_varijabla naziv="DomainObject.Predmet.ProtustrankaNazivFormatedOIB_1">STEČAJNA MASA ALATNICA BAGAT d.d.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EDVIN ŠIMUNOV / - STEČAJNI UPRAVITELJ EDVIN ŠIMUNOV</izvorni_sadrzaj>
    <derivirana_varijabla naziv="DomainObject.Predmet.StrankaFormated_1">  STEČAJNI UPRAVITELJ EDVIN ŠIMUNOV / - STEČAJNI UPRAVITELJ EDVIN ŠIMUNOV</derivirana_varijabla>
  </DomainObject.Predmet.StrankaFormated>
  <DomainObject.Predmet.StrankaFormatedOIB>
    <izvorni_sadrzaj>  STEČAJNI UPRAVITELJ EDVIN ŠIMUNOV / - STEČAJNI UPRAVITELJ EDVIN ŠIMUNOV</izvorni_sadrzaj>
    <derivirana_varijabla naziv="DomainObject.Predmet.StrankaFormatedOIB_1">  STEČAJNI UPRAVITELJ EDVIN ŠIMUNOV / - STEČAJNI UPRAVITELJ EDVIN ŠIMUNOV</derivirana_varijabla>
  </DomainObject.Predmet.StrankaFormatedOIB>
  <DomainObject.Predmet.StrankaFormatedWithAdress>
    <izvorni_sadrzaj> STEČAJNI UPRAVITELJ EDVIN ŠIMUNOV / - STEČAJNI UPRAVITELJ EDVIN ŠIMUNOV, Zadar</izvorni_sadrzaj>
    <derivirana_varijabla naziv="DomainObject.Predmet.StrankaFormatedWithAdress_1"> STEČAJNI UPRAVITELJ EDVIN ŠIMUNOV / - STEČAJNI UPRAVITELJ EDVIN ŠIMUNOV, Zadar</derivirana_varijabla>
  </DomainObject.Predmet.StrankaFormatedWithAdress>
  <DomainObject.Predmet.StrankaFormatedWithAdressOIB>
    <izvorni_sadrzaj> STEČAJNI UPRAVITELJ EDVIN ŠIMUNOV / - STEČAJNI UPRAVITELJ EDVIN ŠIMUNOV, Zadar</izvorni_sadrzaj>
    <derivirana_varijabla naziv="DomainObject.Predmet.StrankaFormatedWithAdressOIB_1"> STEČAJNI UPRAVITELJ EDVIN ŠIMUNOV / - STEČAJNI UPRAVITELJ EDVIN ŠIMUNOV, Zadar</derivirana_varijabla>
  </DomainObject.Predmet.StrankaFormatedWithAdressOIB>
  <DomainObject.Predmet.StrankaWithAdress>
    <izvorni_sadrzaj>STEČAJNI UPRAVITELJ EDVIN ŠIMUNOV / - STEČAJNI UPRAVITELJ EDVIN ŠIMUNOV Zadar</izvorni_sadrzaj>
    <derivirana_varijabla naziv="DomainObject.Predmet.StrankaWithAdress_1">STEČAJNI UPRAVITELJ EDVIN ŠIMUNOV / - STEČAJNI UPRAVITELJ EDVIN ŠIMUNOV Zadar</derivirana_varijabla>
  </DomainObject.Predmet.StrankaWithAdress>
  <DomainObject.Predmet.StrankaWithAdressOIB>
    <izvorni_sadrzaj>STEČAJNI UPRAVITELJ EDVIN ŠIMUNOV / - STEČAJNI UPRAVITELJ EDVIN ŠIMUNOV, Zadar</izvorni_sadrzaj>
    <derivirana_varijabla naziv="DomainObject.Predmet.StrankaWithAdressOIB_1">STEČAJNI UPRAVITELJ EDVIN ŠIMUNOV / - STEČAJNI UPRAVITELJ EDVIN ŠIMUNOV, Zadar</derivirana_varijabla>
  </DomainObject.Predmet.StrankaWithAdressOIB>
  <DomainObject.Predmet.StrankaNazivFormated>
    <izvorni_sadrzaj>STEČAJNI UPRAVITELJ EDVIN ŠIMUNOV / - STEČAJNI UPRAVITELJ EDVIN ŠIMUNOV</izvorni_sadrzaj>
    <derivirana_varijabla naziv="DomainObject.Predmet.StrankaNazivFormated_1">STEČAJNI UPRAVITELJ EDVIN ŠIMUNOV / - STEČAJNI UPRAVITELJ EDVIN ŠIMUNOV</derivirana_varijabla>
  </DomainObject.Predmet.StrankaNazivFormated>
  <DomainObject.Predmet.StrankaNazivFormatedOIB>
    <izvorni_sadrzaj>STEČAJNI UPRAVITELJ EDVIN ŠIMUNOV / - STEČAJNI UPRAVITELJ EDVIN ŠIMUNOV</izvorni_sadrzaj>
    <derivirana_varijabla naziv="DomainObject.Predmet.StrankaNazivFormatedOIB_1">STEČAJNI UPRAVITELJ EDVIN ŠIMUNOV / - STEČAJNI UPRAVITELJ EDVIN ŠIMUNOV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STEČAJNI UPRAVITELJ EDVIN ŠIMUNOV / - STEČAJNI UPRAVITELJ EDVIN ŠIMUNOV</item>
    </izvorni_sadrzaj>
    <derivirana_varijabla naziv="DomainObject.Predmet.StrankaListFormated_1">
      <item>STEČAJNI UPRAVITELJ EDVIN ŠIMUNOV / - STEČAJNI UPRAVITELJ EDVIN ŠIMUNOV</item>
    </derivirana_varijabla>
  </DomainObject.Predmet.StrankaListFormated>
  <DomainObject.Predmet.StrankaListFormatedOIB>
    <izvorni_sadrzaj>
      <item>STEČAJNI UPRAVITELJ EDVIN ŠIMUNOV / - STEČAJNI UPRAVITELJ EDVIN ŠIMUNOV</item>
    </izvorni_sadrzaj>
    <derivirana_varijabla naziv="DomainObject.Predmet.StrankaListFormatedOIB_1">
      <item>STEČAJNI UPRAVITELJ EDVIN ŠIMUNOV / - STEČAJNI UPRAVITELJ EDVIN ŠIMUNOV</item>
    </derivirana_varijabla>
  </DomainObject.Predmet.StrankaListFormatedOIB>
  <DomainObject.Predmet.StrankaListFormatedWithAdress>
    <izvorni_sadrzaj>
      <item>STEČAJNI UPRAVITELJ EDVIN ŠIMUNOV / - STEČAJNI UPRAVITELJ EDVIN ŠIMUNOV, Zadar</item>
    </izvorni_sadrzaj>
    <derivirana_varijabla naziv="DomainObject.Predmet.StrankaListFormatedWithAdress_1">
      <item>STEČAJNI UPRAVITELJ EDVIN ŠIMUNOV / - STEČAJNI UPRAVITELJ EDVIN ŠIMUNOV, Zadar</item>
    </derivirana_varijabla>
  </DomainObject.Predmet.StrankaListFormatedWithAdress>
  <DomainObject.Predmet.StrankaListFormatedWithAdressOIB>
    <izvorni_sadrzaj>
      <item>STEČAJNI UPRAVITELJ EDVIN ŠIMUNOV / - STEČAJNI UPRAVITELJ EDVIN ŠIMUNOV, Zadar</item>
    </izvorni_sadrzaj>
    <derivirana_varijabla naziv="DomainObject.Predmet.StrankaListFormatedWithAdressOIB_1">
      <item>STEČAJNI UPRAVITELJ EDVIN ŠIMUNOV / - STEČAJNI UPRAVITELJ EDVIN ŠIMUNOV, Zadar</item>
    </derivirana_varijabla>
  </DomainObject.Predmet.StrankaListFormatedWithAdressOIB>
  <DomainObject.Predmet.StrankaListNazivFormated>
    <izvorni_sadrzaj>
      <item>STEČAJNI UPRAVITELJ EDVIN ŠIMUNOV / - STEČAJNI UPRAVITELJ EDVIN ŠIMUNOV</item>
    </izvorni_sadrzaj>
    <derivirana_varijabla naziv="DomainObject.Predmet.StrankaListNazivFormated_1">
      <item>STEČAJNI UPRAVITELJ EDVIN ŠIMUNOV / - STEČAJNI UPRAVITELJ EDVIN ŠIMUNOV</item>
    </derivirana_varijabla>
  </DomainObject.Predmet.StrankaListNazivFormated>
  <DomainObject.Predmet.StrankaListNazivFormatedOIB>
    <izvorni_sadrzaj>
      <item>STEČAJNI UPRAVITELJ EDVIN ŠIMUNOV / - STEČAJNI UPRAVITELJ EDVIN ŠIMUNOV</item>
    </izvorni_sadrzaj>
    <derivirana_varijabla naziv="DomainObject.Predmet.StrankaListNazivFormatedOIB_1">
      <item>STEČAJNI UPRAVITELJ EDVIN ŠIMUNOV / - STEČAJNI UPRAVITELJ EDVIN ŠIMUNOV</item>
    </derivirana_varijabla>
  </DomainObject.Predmet.StrankaListNazivFormatedOIB>
  <DomainObject.Predmet.ProtuStrankaListFormated>
    <izvorni_sadrzaj>
      <item>STEČAJNA MASA ALATNICA BAGAT d.d.</item>
    </izvorni_sadrzaj>
    <derivirana_varijabla naziv="DomainObject.Predmet.ProtuStrankaListFormated_1">
      <item>STEČAJNA MASA ALATNICA BAGAT d.d.</item>
    </derivirana_varijabla>
  </DomainObject.Predmet.ProtuStrankaListFormated>
  <DomainObject.Predmet.ProtuStrankaListFormatedOIB>
    <izvorni_sadrzaj>
      <item>STEČAJNA MASA ALATNICA BAGAT d.d.</item>
    </izvorni_sadrzaj>
    <derivirana_varijabla naziv="DomainObject.Predmet.ProtuStrankaListFormatedOIB_1">
      <item>STEČAJNA MASA ALATNICA BAGAT d.d.</item>
    </derivirana_varijabla>
  </DomainObject.Predmet.ProtuStrankaListFormatedOIB>
  <DomainObject.Predmet.ProtuStrankaListFormatedWithAdress>
    <izvorni_sadrzaj>
      <item>STEČAJNA MASA ALATNICA BAGAT d.d., Zadar</item>
    </izvorni_sadrzaj>
    <derivirana_varijabla naziv="DomainObject.Predmet.ProtuStrankaListFormatedWithAdress_1">
      <item>STEČAJNA MASA ALATNICA BAGAT d.d., Zadar</item>
    </derivirana_varijabla>
  </DomainObject.Predmet.ProtuStrankaListFormatedWithAdress>
  <DomainObject.Predmet.ProtuStrankaListFormatedWithAdressOIB>
    <izvorni_sadrzaj>
      <item>STEČAJNA MASA ALATNICA BAGAT d.d., Zadar</item>
    </izvorni_sadrzaj>
    <derivirana_varijabla naziv="DomainObject.Predmet.ProtuStrankaListFormatedWithAdressOIB_1">
      <item>STEČAJNA MASA ALATNICA BAGAT d.d., Zadar</item>
    </derivirana_varijabla>
  </DomainObject.Predmet.ProtuStrankaListFormatedWithAdressOIB>
  <DomainObject.Predmet.ProtuStrankaListNazivFormated>
    <izvorni_sadrzaj>
      <item>STEČAJNA MASA ALATNICA BAGAT d.d.</item>
    </izvorni_sadrzaj>
    <derivirana_varijabla naziv="DomainObject.Predmet.ProtuStrankaListNazivFormated_1">
      <item>STEČAJNA MASA ALATNICA BAGAT d.d.</item>
    </derivirana_varijabla>
  </DomainObject.Predmet.ProtuStrankaListNazivFormated>
  <DomainObject.Predmet.ProtuStrankaListNazivFormatedOIB>
    <izvorni_sadrzaj>
      <item>STEČAJNA MASA ALATNICA BAGAT d.d.</item>
    </izvorni_sadrzaj>
    <derivirana_varijabla naziv="DomainObject.Predmet.ProtuStrankaListNazivFormatedOIB_1">
      <item>STEČAJNA MASA ALATNICA BAGAT d.d.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EDVIN ŠIMUNOV / - STEČAJNI UPRAVITELJ EDVIN ŠIMUNOV</izvorni_sadrzaj>
    <derivirana_varijabla naziv="DomainObject.Predmet.StrankaIDrugi_1">STEČAJNI UPRAVITELJ EDVIN ŠIMUNOV / - STEČAJNI UPRAVITELJ EDVIN ŠIMUNOV</derivirana_varijabla>
  </DomainObject.Predmet.StrankaIDrugi>
  <DomainObject.Predmet.ProtustrankaIDrugi>
    <izvorni_sadrzaj>STEČAJNA MASA ALATNICA BAGAT d.d.</izvorni_sadrzaj>
    <derivirana_varijabla naziv="DomainObject.Predmet.ProtustrankaIDrugi_1">STEČAJNA MASA ALATNICA BAGAT d.d.</derivirana_varijabla>
  </DomainObject.Predmet.ProtustrankaIDrugi>
  <DomainObject.Predmet.StrankaIDrugiAdressOIB>
    <izvorni_sadrzaj>STEČAJNI UPRAVITELJ EDVIN ŠIMUNOV / - STEČAJNI UPRAVITELJ EDVIN ŠIMUNOV, Zadar</izvorni_sadrzaj>
    <derivirana_varijabla naziv="DomainObject.Predmet.StrankaIDrugiAdressOIB_1">STEČAJNI UPRAVITELJ EDVIN ŠIMUNOV / - STEČAJNI UPRAVITELJ EDVIN ŠIMUNOV, Zadar</derivirana_varijabla>
  </DomainObject.Predmet.StrankaIDrugiAdressOIB>
  <DomainObject.Predmet.ProtustrankaIDrugiAdressOIB>
    <izvorni_sadrzaj>STEČAJNA MASA ALATNICA BAGAT d.d., Zadar</izvorni_sadrzaj>
    <derivirana_varijabla naziv="DomainObject.Predmet.ProtustrankaIDrugiAdressOIB_1">STEČAJNA MASA ALATNICA BAGAT d.d.,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2018.</izvorni_sadrzaj>
    <derivirana_varijabla naziv="DomainObject.Predmet.OdlukaRjesenje.DatumDonosenjaOdluke_1">23.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St-35/2018-4</izvorni_sadrzaj>
    <derivirana_varijabla naziv="DomainObject.Predmet.OdlukaRjesenje.Oznaka_1">St-35/2018-4</derivirana_varijabla>
  </DomainObject.Predmet.OdlukaRjesenje.Oznaka>
  <DomainObject.Predmet.SudioniciListNaziv>
    <izvorni_sadrzaj>
      <item>STEČAJNA MASA ALATNICA BAGAT d.d.</item>
      <item>STEČAJNI UPRAVITELJ EDVIN ŠIMUNOV / - STEČAJNI UPRAVITELJ EDVIN ŠIMUNOV</item>
    </izvorni_sadrzaj>
    <derivirana_varijabla naziv="DomainObject.Predmet.SudioniciListNaziv_1">
      <item>STEČAJNA MASA ALATNICA BAGAT d.d.</item>
      <item>STEČAJNI UPRAVITELJ EDVIN ŠIMUNOV / - STEČAJNI UPRAVITELJ EDVIN ŠIMUNOV</item>
    </derivirana_varijabla>
  </DomainObject.Predmet.SudioniciListNaziv>
  <DomainObject.Predmet.SudioniciListAdressOIB>
    <izvorni_sadrzaj>
      <item>STEČAJNA MASA ALATNICA BAGAT d.d., Zadar</item>
      <item>STEČAJNI UPRAVITELJ EDVIN ŠIMUNOV / - STEČAJNI UPRAVITELJ EDVIN ŠIMUNOV, Zadar</item>
    </izvorni_sadrzaj>
    <derivirana_varijabla naziv="DomainObject.Predmet.SudioniciListAdressOIB_1">
      <item>STEČAJNA MASA ALATNICA BAGAT d.d., Zadar</item>
      <item>STEČAJNI UPRAVITELJ EDVIN ŠIMUNOV / - STEČAJNI UPRAVITELJ EDVIN ŠIMUNOV,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239</properties:Words>
  <properties:Characters>1143</properties:Characters>
  <properties:Lines>52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2018-02-22T12:44:00Z</dcterms:created>
  <dc:creator>abajlo</dc:creator>
  <cp:lastModifiedBy>Ante Rubelj</cp:lastModifiedBy>
  <cp:lastPrinted>2017-10-23T08:08:00Z</cp:lastPrinted>
  <dcterms:modified xmlns:xsi="http://www.w3.org/2001/XMLSchema-instance" xsi:type="dcterms:W3CDTF">2018-02-27T13:11:00Z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(1ST-35-18- Edvin Šimunov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