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dbc5f48" w14:paraId="dbc5f48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8A23F8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288/2016-86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</w:t>
      </w:r>
      <w:r w:rsidR="008A23F8">
        <w:rPr>
          <w:color w:val="000000"/>
        </w:rPr>
        <w:t>20</w:t>
      </w:r>
      <w:r w:rsidR="00F30641">
        <w:rPr>
          <w:color w:val="000000"/>
        </w:rPr>
        <w:t>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8A23F8">
        <w:rPr>
          <w:color w:val="000000"/>
        </w:rPr>
        <w:t>7. veljače 2019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3170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794A8B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811/2/1/16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 jutro, 271 čhv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Dr. Ante Starčevića bb, 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Građevinsko zemljište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329DB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1.202.400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901.800,00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601.200,00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300.600,00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901.800,00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601.200,00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300.600,00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5.000,00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F30E92"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Tr="00F30E92"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A23F8">
        <w:rPr>
          <w:rFonts w:cs="Times New Roman" w:hAnsi="Times New Roman" w:ascii="Times New Roman"/>
          <w:sz w:val="24"/>
          <w:szCs w:val="24"/>
        </w:rPr>
        <w:t>7. veljače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9FB" w:rsidP="002A274B" w:rsidR="007C09FB">
      <w:pPr>
        <w:spacing w:lineRule="auto" w:line="240" w:after="0"/>
      </w:pPr>
      <w:r>
        <w:separator/>
      </w:r>
    </w:p>
  </w:endnote>
  <w:endnote w:id="0" w:type="continuationSeparator">
    <w:p w:rsidRDefault="007C09FB" w:rsidP="002A274B" w:rsidR="007C09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9FB" w:rsidP="002A274B" w:rsidR="007C09FB">
      <w:pPr>
        <w:spacing w:lineRule="auto" w:line="240" w:after="0"/>
      </w:pPr>
      <w:r>
        <w:separator/>
      </w:r>
    </w:p>
  </w:footnote>
  <w:footnote w:id="0" w:type="continuationSeparator">
    <w:p w:rsidRDefault="007C09FB" w:rsidP="002A274B" w:rsidR="007C09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314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13166">
          <w:rPr>
            <w:rFonts w:cs="Times New Roman" w:hAnsi="Times New Roman" w:ascii="Times New Roman"/>
            <w:sz w:val="24"/>
            <w:szCs w:val="24"/>
          </w:rPr>
          <w:t>288/</w:t>
        </w:r>
        <w:r w:rsidR="008A23F8">
          <w:rPr>
            <w:rFonts w:cs="Times New Roman" w:hAnsi="Times New Roman" w:ascii="Times New Roman"/>
            <w:sz w:val="24"/>
            <w:szCs w:val="24"/>
          </w:rPr>
          <w:t>2016-86</w:t>
        </w:r>
      </w:p>
      <w:p w:rsidRDefault="00F9314E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910A0"/>
    <w:rsid w:val="000A4E69"/>
    <w:rsid w:val="000E51DD"/>
    <w:rsid w:val="000E5612"/>
    <w:rsid w:val="001054DF"/>
    <w:rsid w:val="001A3432"/>
    <w:rsid w:val="00201674"/>
    <w:rsid w:val="002A274B"/>
    <w:rsid w:val="002A6B9F"/>
    <w:rsid w:val="00313166"/>
    <w:rsid w:val="00352663"/>
    <w:rsid w:val="00382D96"/>
    <w:rsid w:val="00395723"/>
    <w:rsid w:val="003E1442"/>
    <w:rsid w:val="00415471"/>
    <w:rsid w:val="00524733"/>
    <w:rsid w:val="00545F15"/>
    <w:rsid w:val="005E46AF"/>
    <w:rsid w:val="00621C4E"/>
    <w:rsid w:val="006624DD"/>
    <w:rsid w:val="0069214C"/>
    <w:rsid w:val="006F351A"/>
    <w:rsid w:val="007770F3"/>
    <w:rsid w:val="00794A8B"/>
    <w:rsid w:val="007B38E7"/>
    <w:rsid w:val="007C09FB"/>
    <w:rsid w:val="007D39F1"/>
    <w:rsid w:val="008042D3"/>
    <w:rsid w:val="00844459"/>
    <w:rsid w:val="008A23F8"/>
    <w:rsid w:val="008E0ECA"/>
    <w:rsid w:val="009A2F52"/>
    <w:rsid w:val="009B2BE2"/>
    <w:rsid w:val="00A264A3"/>
    <w:rsid w:val="00A329DB"/>
    <w:rsid w:val="00A72906"/>
    <w:rsid w:val="00AA120D"/>
    <w:rsid w:val="00AB1465"/>
    <w:rsid w:val="00AD2CC5"/>
    <w:rsid w:val="00AE72AA"/>
    <w:rsid w:val="00B561C8"/>
    <w:rsid w:val="00BF71EC"/>
    <w:rsid w:val="00C34F8C"/>
    <w:rsid w:val="00CF47E6"/>
    <w:rsid w:val="00D0654C"/>
    <w:rsid w:val="00D577E4"/>
    <w:rsid w:val="00DA0791"/>
    <w:rsid w:val="00DF6864"/>
    <w:rsid w:val="00EB70C7"/>
    <w:rsid w:val="00EB7F3A"/>
    <w:rsid w:val="00EC5381"/>
    <w:rsid w:val="00F30641"/>
    <w:rsid w:val="00F30E92"/>
    <w:rsid w:val="00F9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2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2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2511</properties:Characters>
  <properties:Lines>106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2019-02-07T08:31:00Z</dcterms:created>
  <dc:creator>Tea Janjiš Šabić</dc:creator>
  <cp:lastModifiedBy>Lea Rogina</cp:lastModifiedBy>
  <cp:lastPrinted>2019-02-07T09:35:00Z</cp:lastPrinted>
  <dcterms:modified xmlns:xsi="http://www.w3.org/2001/XMLSchema-instance" xsi:type="dcterms:W3CDTF">2019-02-07T11:06:00Z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(ST-288-16-86 ZAHTJEV ZA PRODAJU od 7.2.2019. alu 3170.docx)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