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0281" w14:paraId="5c6028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26041">
        <w:t>3</w:t>
      </w:r>
      <w:r w:rsidR="00EB304E">
        <w:t>415</w:t>
      </w:r>
      <w:r w:rsidR="00BA1C62">
        <w:t>/</w:t>
      </w:r>
      <w:r w:rsidR="00913005">
        <w:t>20</w:t>
      </w:r>
      <w:r w:rsidR="00BA1C62">
        <w:t>1</w:t>
      </w:r>
      <w:r w:rsidR="00467F03">
        <w:t>7</w:t>
      </w:r>
      <w:r w:rsidR="0056476C">
        <w:t>-</w:t>
      </w:r>
      <w:r w:rsidR="00A44C1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577E2">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0E2903" w:rsidRPr="000E2903">
        <w:t>PAN - TVORNICA PAPIRA ZAGREB, d.o.o.</w:t>
      </w:r>
      <w:r w:rsidR="004F6916" w:rsidRPr="000E2903">
        <w:t>,</w:t>
      </w:r>
      <w:r w:rsidR="00D9267E" w:rsidRPr="000E2903">
        <w:t xml:space="preserve"> </w:t>
      </w:r>
      <w:r w:rsidR="000E2903" w:rsidRPr="000E2903">
        <w:t>Zagreb, Radnička cesta 173</w:t>
      </w:r>
      <w:r w:rsidR="00D9267E" w:rsidRPr="000E2903">
        <w:t xml:space="preserve">, OIB </w:t>
      </w:r>
      <w:r w:rsidR="000E2903" w:rsidRPr="000E2903">
        <w:t>48630586213</w:t>
      </w:r>
      <w:r w:rsidR="00D9267E" w:rsidRPr="000E2903">
        <w:t>,</w:t>
      </w:r>
      <w:r w:rsidR="00F65036" w:rsidRPr="00D577E2">
        <w:t xml:space="preserve"> </w:t>
      </w:r>
      <w:r w:rsidR="000A2CA0" w:rsidRPr="00D577E2">
        <w:t xml:space="preserve">dana </w:t>
      </w:r>
      <w:r w:rsidR="0021641A" w:rsidRPr="00D577E2">
        <w:t>9. ožujka</w:t>
      </w:r>
      <w:r w:rsidR="00E3656E" w:rsidRPr="00D577E2">
        <w:t xml:space="preserve"> 2018</w:t>
      </w:r>
      <w:r w:rsidR="000A2CA0" w:rsidRPr="00D577E2">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0E2903" w:rsidRPr="000E2903">
        <w:t>PAN - TVORNICA PAPIRA ZAGREB, d.o.o., Zagreb, Radnička cesta 173, OIB 48630586213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0E2903" w:rsidRPr="000E2903">
        <w:t>PAN - TVORNICA PAPIRA ZAGREB, d.o.o., Zagreb, Radnička cesta 173, OIB 48630586213</w:t>
      </w:r>
      <w:r w:rsidR="00D17E2A" w:rsidRPr="00D17E2A">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E2903" w:rsidP="000A2CA0" w:rsidR="000A2CA0" w:rsidRPr="00C254D4">
      <w:pPr>
        <w:jc w:val="both"/>
        <w:rPr>
          <w:b/>
        </w:rPr>
      </w:pPr>
      <w:r>
        <w:rPr>
          <w:b/>
        </w:rPr>
        <w:t>15</w:t>
      </w:r>
      <w:r w:rsidR="005F2612">
        <w:rPr>
          <w:b/>
        </w:rPr>
        <w:t>. svibanj</w:t>
      </w:r>
      <w:r w:rsidR="00B602B5">
        <w:rPr>
          <w:b/>
        </w:rPr>
        <w:t xml:space="preserve"> 2018</w:t>
      </w:r>
      <w:r w:rsidR="000A2CA0" w:rsidRPr="00C254D4">
        <w:rPr>
          <w:b/>
        </w:rPr>
        <w:t xml:space="preserve">. godine u </w:t>
      </w:r>
      <w:r w:rsidR="00F6593E">
        <w:rPr>
          <w:b/>
        </w:rPr>
        <w:t>10</w:t>
      </w:r>
      <w:r w:rsidR="00EA6B80">
        <w:rPr>
          <w:b/>
        </w:rPr>
        <w:t>,</w:t>
      </w:r>
      <w:r>
        <w:rPr>
          <w:b/>
        </w:rPr>
        <w:t>15</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0E2903" w:rsidRPr="000E2903">
        <w:t>PAN - TVORNICA PAPIRA ZAGREB, d.o.o., Zagreb</w:t>
      </w:r>
    </w:p>
    <w:p w:rsidRDefault="000A2CA0" w:rsidP="00F8531A" w:rsidR="00F8531A" w:rsidRPr="0095225A">
      <w:r w:rsidRPr="00C254D4">
        <w:t>-</w:t>
      </w:r>
      <w:r w:rsidR="005C6BCD" w:rsidRPr="00C254D4">
        <w:t xml:space="preserve"> zakonski zastupnik dužnika</w:t>
      </w:r>
      <w:r w:rsidR="00293FDF">
        <w:t xml:space="preserve"> </w:t>
      </w:r>
      <w:r w:rsidR="000E2903" w:rsidRPr="000E2903">
        <w:t xml:space="preserve">Danica Krenek </w:t>
      </w:r>
    </w:p>
    <w:p w:rsidRDefault="000A2CA0" w:rsidP="000A2CA0" w:rsidR="000A2CA0" w:rsidRPr="004E2A47">
      <w:r w:rsidRPr="004E2A47">
        <w:t>- FINA</w:t>
      </w:r>
    </w:p>
    <w:p w:rsidRDefault="00F65036" w:rsidP="0095225A" w:rsidR="008F36C0">
      <w:r w:rsidRPr="009A0725">
        <w:t xml:space="preserve">- </w:t>
      </w:r>
      <w:r w:rsidR="000E2903">
        <w:t>Erste &amp; Steiermarkische bank</w:t>
      </w:r>
      <w:r w:rsidR="0095225A">
        <w:t xml:space="preserve"> d.d.</w:t>
      </w:r>
    </w:p>
    <w:p w:rsidRDefault="000E2903" w:rsidP="0095225A" w:rsidR="000E2903">
      <w:r>
        <w:t>- Privredna banka Zagreb d.d.</w:t>
      </w:r>
    </w:p>
    <w:p w:rsidRDefault="000E2903" w:rsidP="0095225A" w:rsidR="000E2903" w:rsidRPr="00EA5450">
      <w:r>
        <w:t>- Hrvatska poštanska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E2903">
        <w:t>2</w:t>
      </w:r>
      <w:r w:rsidR="005F2612">
        <w:t>8. prosinca</w:t>
      </w:r>
      <w:r w:rsidR="000F5B06">
        <w:t xml:space="preserve"> 201</w:t>
      </w:r>
      <w:r w:rsidR="00551212">
        <w:t>7</w:t>
      </w:r>
      <w:r w:rsidRPr="00C254D4">
        <w:t>. prijedlog za otvaranje stečajnog postupka nad dužnikom</w:t>
      </w:r>
      <w:r w:rsidR="000E2903">
        <w:t xml:space="preserve"> </w:t>
      </w:r>
      <w:r w:rsidR="000E2903" w:rsidRPr="000E2903">
        <w:t>PAN - TVORNICA PAPIRA ZAGREB, d.o.o., Zagreb, Radnička cesta 173, OIB 48630586213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E2903">
        <w:t>21</w:t>
      </w:r>
      <w:r w:rsidR="005F2612">
        <w:t>. prosinca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0E2903">
        <w:t>4.086.673,02</w:t>
      </w:r>
      <w:r w:rsidR="000518E3">
        <w:t xml:space="preserve"> kn, te da dužnik ima </w:t>
      </w:r>
      <w:r w:rsidR="000E2903">
        <w:t>118</w:t>
      </w:r>
      <w:r w:rsidR="008F36C0">
        <w:t xml:space="preserve"> zaposlen</w:t>
      </w:r>
      <w:r w:rsidR="000E2903">
        <w:t>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E2903">
        <w:t>Erste &amp; Steiermaerkische bank</w:t>
      </w:r>
      <w:r w:rsidR="0095225A">
        <w:t xml:space="preserve"> d.d.</w:t>
      </w:r>
      <w:r w:rsidR="00B65105">
        <w:t>,</w:t>
      </w:r>
      <w:r w:rsidR="000E2903">
        <w:t xml:space="preserve"> Privredne banke Zagreb d.d. i Hrvatske poštanske banke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E2903">
        <w:t>21</w:t>
      </w:r>
      <w:r w:rsidR="005F2612">
        <w:t>. prosinca</w:t>
      </w:r>
      <w:r w:rsidR="00564EA1">
        <w:t xml:space="preserve"> </w:t>
      </w:r>
      <w:r w:rsidR="005058C0">
        <w:t>201</w:t>
      </w:r>
      <w:r w:rsidR="004E33BC">
        <w:t>7</w:t>
      </w:r>
      <w:r>
        <w:t>. godine ima zaplijenjena novčana sredstva u iznosu od</w:t>
      </w:r>
      <w:r w:rsidR="003A03C9">
        <w:t xml:space="preserve"> </w:t>
      </w:r>
      <w:r w:rsidR="005F2612">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lastRenderedPageBreak/>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526E2">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39A" w:rsidR="0085539A">
      <w:r>
        <w:separator/>
      </w:r>
    </w:p>
  </w:endnote>
  <w:endnote w:id="0" w:type="continuationSeparator">
    <w:p w:rsidRDefault="0085539A" w:rsidR="008553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39A" w:rsidR="0085539A">
      <w:r>
        <w:separator/>
      </w:r>
    </w:p>
  </w:footnote>
  <w:footnote w:id="0" w:type="continuationSeparator">
    <w:p w:rsidRDefault="0085539A" w:rsidR="008553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26E2">
      <w:rPr>
        <w:rStyle w:val="Brojstranice"/>
        <w:noProof/>
      </w:rPr>
      <w:t>3</w:t>
    </w:r>
    <w:r>
      <w:rPr>
        <w:rStyle w:val="Brojstranice"/>
      </w:rPr>
      <w:fldChar w:fldCharType="end"/>
    </w:r>
  </w:p>
  <w:p w:rsidRDefault="0062255B" w:rsidP="004D27C4" w:rsidR="00874E6C">
    <w:pPr>
      <w:pStyle w:val="Zaglavlje"/>
      <w:jc w:val="right"/>
    </w:pPr>
    <w:r>
      <w:t>4 St-</w:t>
    </w:r>
    <w:r w:rsidR="000E2903">
      <w:t>3415</w:t>
    </w:r>
    <w:r w:rsidR="00700A85">
      <w:t>/</w:t>
    </w:r>
    <w:r w:rsidR="00913005">
      <w:t>20</w:t>
    </w:r>
    <w:r w:rsidR="00700A85">
      <w:t>1</w:t>
    </w:r>
    <w:r w:rsidR="00A743A9">
      <w:t>7</w:t>
    </w:r>
    <w:r w:rsidR="00913005">
      <w:t>-</w:t>
    </w:r>
    <w:r w:rsidR="00A44C1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62F5"/>
    <w:rsid w:val="00683588"/>
    <w:rsid w:val="00692A6B"/>
    <w:rsid w:val="006C52AF"/>
    <w:rsid w:val="006D4B4D"/>
    <w:rsid w:val="006E26CB"/>
    <w:rsid w:val="006E6641"/>
    <w:rsid w:val="006F7EB0"/>
    <w:rsid w:val="00700A85"/>
    <w:rsid w:val="00707B24"/>
    <w:rsid w:val="00712A63"/>
    <w:rsid w:val="007220D4"/>
    <w:rsid w:val="00725DA9"/>
    <w:rsid w:val="0073791D"/>
    <w:rsid w:val="007455D1"/>
    <w:rsid w:val="0075040F"/>
    <w:rsid w:val="007526E2"/>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2388B"/>
    <w:rsid w:val="0085539A"/>
    <w:rsid w:val="0086086F"/>
    <w:rsid w:val="00874E6C"/>
    <w:rsid w:val="00875593"/>
    <w:rsid w:val="00883E92"/>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C18"/>
    <w:rsid w:val="0099250A"/>
    <w:rsid w:val="009A0725"/>
    <w:rsid w:val="009A0E71"/>
    <w:rsid w:val="009B029E"/>
    <w:rsid w:val="009B6896"/>
    <w:rsid w:val="009D782C"/>
    <w:rsid w:val="009F2598"/>
    <w:rsid w:val="00A031C0"/>
    <w:rsid w:val="00A0497F"/>
    <w:rsid w:val="00A33A8F"/>
    <w:rsid w:val="00A44C14"/>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750A6"/>
    <w:rsid w:val="00C9513C"/>
    <w:rsid w:val="00CA642D"/>
    <w:rsid w:val="00CB7A86"/>
    <w:rsid w:val="00CE0909"/>
    <w:rsid w:val="00CE3CCE"/>
    <w:rsid w:val="00CF5328"/>
    <w:rsid w:val="00D04603"/>
    <w:rsid w:val="00D17E2A"/>
    <w:rsid w:val="00D25BC5"/>
    <w:rsid w:val="00D44C9B"/>
    <w:rsid w:val="00D46A3C"/>
    <w:rsid w:val="00D541C7"/>
    <w:rsid w:val="00D55BDE"/>
    <w:rsid w:val="00D577E2"/>
    <w:rsid w:val="00D74680"/>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56F4"/>
    <w:rsid w:val="00E57C2A"/>
    <w:rsid w:val="00E61A67"/>
    <w:rsid w:val="00E64F26"/>
    <w:rsid w:val="00E92763"/>
    <w:rsid w:val="00EA5450"/>
    <w:rsid w:val="00EA6B80"/>
    <w:rsid w:val="00EB304E"/>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556F4"/>
    <w:rPr>
      <w:color w:val="808080"/>
      <w:bdr w:space="0" w:sz="0" w:color="auto" w:val="none"/>
      <w:shd w:fill="auto" w:color="auto" w:val="clear"/>
    </w:rPr>
  </w:style>
  <w:style w:customStyle="true" w:styleId="eSPISCCParagraphDefaultFont" w:type="character">
    <w:name w:val="eSPIS_CC_Paragraph Default Font"/>
    <w:basedOn w:val="Zadanifontodlomka"/>
    <w:rsid w:val="00E556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56F4"/>
    <w:rPr>
      <w:bdr w:space="0" w:sz="0" w:color="auto" w:val="none"/>
      <w:shd w:fill="FFFFCC" w:color="auto" w:val="clear"/>
      <w:lang w:val="hr-HR"/>
    </w:rPr>
  </w:style>
  <w:style w:customStyle="true" w:styleId="PozadinaSvijetloCrvena" w:type="character">
    <w:name w:val="Pozadina_SvijetloCrvena"/>
    <w:basedOn w:val="eSPISCCParagraphDefaultFont"/>
    <w:rsid w:val="00E556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56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556F4"/>
    <w:rPr>
      <w:color w:val="808080"/>
      <w:bdr w:color="auto" w:space="0" w:sz="0" w:val="none"/>
      <w:shd w:color="auto" w:fill="auto" w:val="clear"/>
    </w:rPr>
  </w:style>
  <w:style w:customStyle="1" w:styleId="eSPISCCParagraphDefaultFont" w:type="character">
    <w:name w:val="eSPIS_CC_Paragraph Default Font"/>
    <w:basedOn w:val="Zadanifontodlomka"/>
    <w:rsid w:val="00E556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56F4"/>
    <w:rPr>
      <w:bdr w:color="auto" w:space="0" w:sz="0" w:val="none"/>
      <w:shd w:color="auto" w:fill="FFFFCC" w:val="clear"/>
      <w:lang w:val="hr-HR"/>
    </w:rPr>
  </w:style>
  <w:style w:customStyle="1" w:styleId="PozadinaSvijetloCrvena" w:type="character">
    <w:name w:val="Pozadina_SvijetloCrvena"/>
    <w:basedOn w:val="eSPISCCParagraphDefaultFont"/>
    <w:rsid w:val="00E556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56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St-3415/2017-3</izvorni_sadrzaj>
    <derivirana_varijabla naziv="DomainObject.Oznaka_1">St-3415/2017-3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3415</izvorni_sadrzaj>
    <derivirana_varijabla naziv="DomainObject.Predmet.Broj_1">3415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St-3415/2017</izvorni_sadrzaj>
    <derivirana_varijabla naziv="DomainObject.Predmet.OznakaBroj_1">St-3415/2017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 PAPIRNA INDUSTRIJA - TVORNICA PAPIRA ZAGREB, d.o.o. zastupanog po punomoćniku Iva Mikulić; Danica Krenek</izvorni_sadrzaj>
    <derivirana_varijabla naziv="DomainObject.Predmet.ProtustrankaFormated_1">  PAN - PAPIRNA INDUSTRIJA - TVORNICA PAPIRA ZAGREB, d.o.o. zastupanog po punomoćniku Iva Mikulić; Danica Krenek</derivirana_varijabla>
  </DomainObject.Predmet.ProtustrankaFormated>
  <DomainObject.Predmet.ProtustrankaFormatedOIB>
    <izvorni_sadrzaj>  PAN - PAPIRNA INDUSTRIJA - TVORNICA PAPIRA ZAGREB, d.o.o., OIB 48630586213 zastupanog po punomoćniku Iva Mikulić; Danica Krenek</izvorni_sadrzaj>
    <derivirana_varijabla naziv="DomainObject.Predmet.ProtustrankaFormatedOIB_1">  PAN - PAPIRNA INDUSTRIJA - TVORNICA PAPIRA ZAGREB, d.o.o., OIB 48630586213 zastupanog po punomoćniku Iva Mikulić; Danica Krenek</derivirana_varijabla>
  </DomainObject.Predmet.ProtustrankaFormatedOIB>
  <DomainObject.Predmet.ProtustrankaFormatedWithAdress>
    <izvorni_sadrzaj> PAN - PAPIRNA INDUSTRIJA - TVORNICA PAPIRA ZAGREB, d.o.o., Radnička cesta 173, 10000 Zagreb zastupanog po punomoćniku Iva Mikulić; Danica Krenek</izvorni_sadrzaj>
    <derivirana_varijabla naziv="DomainObject.Predmet.ProtustrankaFormatedWithAdress_1"> PAN - PAPIRNA INDUSTRIJA - TVORNICA PAPIRA ZAGREB, d.o.o., Radnička cesta 173, 10000 Zagreb zastupanog po punomoćniku Iva Mikulić; Danica Krenek</derivirana_varijabla>
  </DomainObject.Predmet.ProtustrankaFormatedWithAdress>
  <DomainObject.Predmet.ProtustrankaFormatedWithAdressOIB>
    <izvorni_sadrzaj> PAN - PAPIRNA INDUSTRIJA - TVORNICA PAPIRA ZAGREB, d.o.o., OIB 48630586213, Radnička cesta 173, 10000 Zagreb zastupanog po punomoćniku Iva Mikulić; Danica Krenek</izvorni_sadrzaj>
    <derivirana_varijabla naziv="DomainObject.Predmet.ProtustrankaFormatedWithAdressOIB_1"> PAN - PAPIRNA INDUSTRIJA - TVORNICA PAPIRA ZAGREB, d.o.o., OIB 48630586213, Radnička cesta 173, 10000 Zagreb zastupanog po punomoćniku Iva Mikulić; Danica Krenek</derivirana_varijabla>
  </DomainObject.Predmet.ProtustrankaFormatedWithAdressOIB>
  <DomainObject.Predmet.ProtustrankaWithAdress>
    <izvorni_sadrzaj>PAN - PAPIRNA INDUSTRIJA - TVORNICA PAPIRA ZAGREB, d.o.o. Radnička cesta 173, 10000 Zagreb</izvorni_sadrzaj>
    <derivirana_varijabla naziv="DomainObject.Predmet.ProtustrankaWithAdress_1">PAN - PAPIRNA INDUSTRIJA - TVORNICA PAPIRA ZAGREB, d.o.o. Radnička cesta 173, 10000 Zagreb</derivirana_varijabla>
  </DomainObject.Predmet.ProtustrankaWithAdress>
  <DomainObject.Predmet.ProtustrankaWithAdressOIB>
    <izvorni_sadrzaj>PAN - PAPIRNA INDUSTRIJA - TVORNICA PAPIRA ZAGREB, d.o.o., OIB 48630586213, Radnička cesta 173, 10000 Zagreb</izvorni_sadrzaj>
    <derivirana_varijabla naziv="DomainObject.Predmet.ProtustrankaWithAdressOIB_1">PAN - PAPIRNA INDUSTRIJA - TVORNICA PAPIRA ZAGREB, d.o.o., OIB 48630586213, Radnička cesta 173, 10000 Zagreb</derivirana_varijabla>
  </DomainObject.Predmet.ProtustrankaWithAdressOIB>
  <DomainObject.Predmet.ProtustrankaNazivFormated>
    <izvorni_sadrzaj>PAN - PAPIRNA INDUSTRIJA - TVORNICA PAPIRA ZAGREB, d.o.o.</izvorni_sadrzaj>
    <derivirana_varijabla naziv="DomainObject.Predmet.ProtustrankaNazivFormated_1">PAN - PAPIRNA INDUSTRIJA - TVORNICA PAPIRA ZAGREB, d.o.o.</derivirana_varijabla>
  </DomainObject.Predmet.ProtustrankaNazivFormated>
  <DomainObject.Predmet.ProtustrankaNazivFormatedOIB>
    <izvorni_sadrzaj>PAN - PAPIRNA INDUSTRIJA - TVORNICA PAPIRA ZAGREB, d.o.o., OIB 48630586213</izvorni_sadrzaj>
    <derivirana_varijabla naziv="DomainObject.Predmet.ProtustrankaNazivFormatedOIB_1">PAN - PAPIRNA INDUSTRIJA - TVORNICA PAPIRA ZAGREB, d.o.o., OIB 48630586213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 - PAPIRNA INDUSTRIJA - TVORNICA PAPIRA ZAGREB, d.o.o. zastupanog po punomoćniku Iva Mikulić; Danica Krenek</item>
    </izvorni_sadrzaj>
    <derivirana_varijabla naziv="DomainObject.Predmet.ProtuStrankaListFormated_1">
      <item>PAN - PAPIRNA INDUSTRIJA - TVORNICA PAPIRA ZAGREB, d.o.o. zastupanog po punomoćniku Iva Mikulić; Danica Krenek</item>
    </derivirana_varijabla>
  </DomainObject.Predmet.ProtuStrankaListFormated>
  <DomainObject.Predmet.ProtuStrankaListFormatedOIB>
    <izvorni_sadrzaj>
      <item>PAN - PAPIRNA INDUSTRIJA - TVORNICA PAPIRA ZAGREB, d.o.o., OIB 48630586213 zastupanog po punomoćniku Iva Mikulić; Danica Krenek</item>
    </izvorni_sadrzaj>
    <derivirana_varijabla naziv="DomainObject.Predmet.ProtuStrankaListFormatedOIB_1">
      <item>PAN - PAPIRNA INDUSTRIJA - TVORNICA PAPIRA ZAGREB, d.o.o., OIB 48630586213 zastupanog po punomoćniku Iva Mikulić; Danica Krenek</item>
    </derivirana_varijabla>
  </DomainObject.Predmet.ProtuStrankaListFormatedOIB>
  <DomainObject.Predmet.ProtuStrankaListFormatedWithAdress>
    <izvorni_sadrzaj>
      <item>PAN - PAPIRNA INDUSTRIJA - TVORNICA PAPIRA ZAGREB, d.o.o., Radnička cesta 173, 10000 Zagreb zastupanog po punomoćniku Iva Mikulić; Danica Krenek</item>
    </izvorni_sadrzaj>
    <derivirana_varijabla naziv="DomainObject.Predmet.ProtuStrankaListFormatedWithAdress_1">
      <item>PAN - PAPIRNA INDUSTRIJA - TVORNICA PAPIRA ZAGREB, d.o.o., Radnička cesta 173, 10000 Zagreb zastupanog po punomoćniku Iva Mikulić; Danica Krenek</item>
    </derivirana_varijabla>
  </DomainObject.Predmet.ProtuStrankaListFormatedWithAdress>
  <DomainObject.Predmet.ProtuStrankaListFormatedWithAdressOIB>
    <izvorni_sadrzaj>
      <item>PAN - PAPIRNA INDUSTRIJA - TVORNICA PAPIRA ZAGREB, d.o.o., OIB 48630586213, Radnička cesta 173, 10000 Zagreb zastupanog po punomoćniku Iva Mikulić; Danica Krenek</item>
    </izvorni_sadrzaj>
    <derivirana_varijabla naziv="DomainObject.Predmet.ProtuStrankaListFormatedWithAdressOIB_1">
      <item>PAN - PAPIRNA INDUSTRIJA - TVORNICA PAPIRA ZAGREB, d.o.o., OIB 48630586213, Radnička cesta 173, 10000 Zagreb zastupanog po punomoćniku Iva Mikulić; Danica Krenek</item>
    </derivirana_varijabla>
  </DomainObject.Predmet.ProtuStrankaListFormatedWithAdressOIB>
  <DomainObject.Predmet.ProtuStrankaListNazivFormated>
    <izvorni_sadrzaj>
      <item>PAN - PAPIRNA INDUSTRIJA - TVORNICA PAPIRA ZAGREB, d.o.o.</item>
    </izvorni_sadrzaj>
    <derivirana_varijabla naziv="DomainObject.Predmet.ProtuStrankaListNazivFormated_1">
      <item>PAN - PAPIRNA INDUSTRIJA - TVORNICA PAPIRA ZAGREB, d.o.o.</item>
    </derivirana_varijabla>
  </DomainObject.Predmet.ProtuStrankaListNazivFormated>
  <DomainObject.Predmet.ProtuStrankaListNazivFormatedOIB>
    <izvorni_sadrzaj>
      <item>PAN - PAPIRNA INDUSTRIJA - TVORNICA PAPIRA ZAGREB, d.o.o., OIB 48630586213</item>
    </izvorni_sadrzaj>
    <derivirana_varijabla naziv="DomainObject.Predmet.ProtuStrankaListNazivFormatedOIB_1">
      <item>PAN - PAPIRNA INDUSTRIJA - TVORNICA PAPIRA ZAGREB, d.o.o., OIB 48630586213</item>
    </derivirana_varijabla>
  </DomainObject.Predmet.ProtuStrankaListNazivFormatedOIB>
  <DomainObject.Predmet.OstaliListFormated>
    <izvorni_sadrzaj>
      <item>Iva Mikulić punomoćnik sudionika u postupku PAN - PAPIRNA INDUSTRIJA - TVORNICA PAPIRA ZAGREB, d.o.o.</item>
      <item>Danica Krenek punomoćnik sudionika u postupku PAN - PAPIRNA INDUSTRIJA - TVORNICA PAPIRA ZAGREB, d.o.o.</item>
    </izvorni_sadrzaj>
    <derivirana_varijabla naziv="DomainObject.Predmet.OstaliListFormated_1">
      <item>Iva Mikulić punomoćnik sudionika u postupku PAN - PAPIRNA INDUSTRIJA - TVORNICA PAPIRA ZAGREB, d.o.o.</item>
      <item>Danica Krenek punomoćnik sudionika u postupku PAN - PAPIRNA INDUSTRIJA - TVORNICA PAPIRA ZAGREB, d.o.o.</item>
    </derivirana_varijabla>
  </DomainObject.Predmet.OstaliListFormated>
  <DomainObject.Predmet.OstaliListFormatedOIB>
    <izvorni_sadrzaj>
      <item>Iva Mikulić, OIB 98123458097 punomoćnik sudionika u postupku PAN - PAPIRNA INDUSTRIJA - TVORNICA PAPIRA ZAGREB, d.o.o.</item>
      <item>Danica Krenek, OIB 35060153900 punomoćnik sudionika u postupku PAN - PAPIRNA INDUSTRIJA - TVORNICA PAPIRA ZAGREB, d.o.o.</item>
    </izvorni_sadrzaj>
    <derivirana_varijabla naziv="DomainObject.Predmet.OstaliListFormatedOIB_1">
      <item>Iva Mikulić, OIB 98123458097 punomoćnik sudionika u postupku PAN - PAPIRNA INDUSTRIJA - TVORNICA PAPIRA ZAGREB, d.o.o.</item>
      <item>Danica Krenek, OIB 35060153900 punomoćnik sudionika u postupku PAN - PAPIRNA INDUSTRIJA - TVORNICA PAPIRA ZAGREB, d.o.o.</item>
    </derivirana_varijabla>
  </DomainObject.Predmet.OstaliListFormatedOIB>
  <DomainObject.Predmet.OstaliListFormatedWithAdress>
    <izvorni_sadrzaj>
      <item>Iva Mikulić, Ulica Bana Josipa Jelačića 79, 40000 Čakovec punomoćnik sudionika u postupku PAN - PAPIRNA INDUSTRIJA - TVORNICA PAPIRA ZAGREB, d.o.o.</item>
      <item>Danica Krenek, Naselje Grbavica 41, 35000 Slavonski Brod punomoćnik sudionika u postupku PAN - PAPIRNA INDUSTRIJA - TVORNICA PAPIRA ZAGREB, d.o.o.</item>
    </izvorni_sadrzaj>
    <derivirana_varijabla naziv="DomainObject.Predmet.OstaliListFormatedWithAdress_1">
      <item>Iva Mikulić, Ulica Bana Josipa Jelačića 79, 40000 Čakovec punomoćnik sudionika u postupku PAN - PAPIRNA INDUSTRIJA - TVORNICA PAPIRA ZAGREB, d.o.o.</item>
      <item>Danica Krenek, Naselje Grbavica 41, 35000 Slavonski Brod punomoćnik sudionika u postupku PAN - PAPIRNA INDUSTRIJA - TVORNICA PAPIRA ZAGREB, d.o.o.</item>
    </derivirana_varijabla>
  </DomainObject.Predmet.OstaliListFormatedWithAdress>
  <DomainObject.Predmet.OstaliListFormatedWithAdressOIB>
    <izvorni_sadrzaj>
      <item>Iva Mikulić, OIB 98123458097, Ulica Bana Josipa Jelačića 79, 40000 Čakovec punomoćnik sudionika u postupku PAN - PAPIRNA INDUSTRIJA - TVORNICA PAPIRA ZAGREB, d.o.o.</item>
      <item>Danica Krenek, OIB 35060153900, Naselje Grbavica 41, 35000 Slavonski Brod punomoćnik sudionika u postupku PAN - PAPIRNA INDUSTRIJA - TVORNICA PAPIRA ZAGREB, d.o.o.</item>
    </izvorni_sadrzaj>
    <derivirana_varijabla naziv="DomainObject.Predmet.OstaliListFormatedWithAdressOIB_1">
      <item>Iva Mikulić, OIB 98123458097, Ulica Bana Josipa Jelačića 79, 40000 Čakovec punomoćnik sudionika u postupku PAN - PAPIRNA INDUSTRIJA - TVORNICA PAPIRA ZAGREB, d.o.o.</item>
      <item>Danica Krenek, OIB 35060153900, Naselje Grbavica 41, 35000 Slavonski Brod punomoćnik sudionika u postupku PAN - PAPIRNA INDUSTRIJA - TVORNICA PAPIRA ZAGREB, d.o.o.</item>
    </derivirana_varijabla>
  </DomainObject.Predmet.OstaliListFormatedWithAdressOIB>
  <DomainObject.Predmet.OstaliListNazivFormated>
    <izvorni_sadrzaj>
      <item>Iva Mikulić</item>
      <item>Danica Krenek</item>
    </izvorni_sadrzaj>
    <derivirana_varijabla naziv="DomainObject.Predmet.OstaliListNazivFormated_1">
      <item>Iva Mikulić</item>
      <item>Danica Krenek</item>
    </derivirana_varijabla>
  </DomainObject.Predmet.OstaliListNazivFormated>
  <DomainObject.Predmet.OstaliListNazivFormatedOIB>
    <izvorni_sadrzaj>
      <item>Iva Mikulić, OIB 98123458097</item>
      <item>Danica Krenek, OIB 35060153900</item>
    </izvorni_sadrzaj>
    <derivirana_varijabla naziv="DomainObject.Predmet.OstaliListNazivFormatedOIB_1">
      <item>Iva Mikulić, OIB 98123458097</item>
      <item>Danica Krenek, OIB 35060153900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St-3415/2017-3</izvorni_sadrzaj>
    <derivirana_varijabla naziv="DomainObject.PoslovniBrojDokumenta_1">St-3415/2017-3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 - PAPIRNA INDUSTRIJA - TVORNICA PAPIRA ZAGREB, d.o.o.</izvorni_sadrzaj>
    <derivirana_varijabla naziv="DomainObject.Predmet.ProtustrankaIDrugi_1">PAN - PAPIRNA INDUSTRIJA - TVORNICA PAPIRA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PAN - PAPIRNA INDUSTRIJA - TVORNICA PAPIRA ZAGREB, d.o.o., OIB 48630586213, Radnička cesta 173, 10000 Zagreb</izvorni_sadrzaj>
    <derivirana_varijabla naziv="DomainObject.Predmet.ProtustrankaIDrugiAdressOIB_1">PAN - PAPIRNA INDUSTRIJA - TVORNICA PAPIRA ZAGREB, d.o.o., OIB 48630586213, Radnička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 PAPIRNA INDUSTRIJA - TVORNICA PAPIRA ZAGREB, d.o.o.</item>
      <item>Iva Mikulić</item>
      <item>Danica Krenek</item>
    </izvorni_sadrzaj>
    <derivirana_varijabla naziv="DomainObject.Predmet.SudioniciListNaziv_1">
      <item>FINA Regionalni centar Zagreb</item>
      <item>PAN - PAPIRNA INDUSTRIJA - TVORNICA PAPIRA ZAGREB, d.o.o.</item>
      <item>Iva Mikulić</item>
      <item>Danica Krenek</item>
    </derivirana_varijabla>
  </DomainObject.Predmet.SudioniciListNaziv>
  <DomainObject.Predmet.SudioniciListAdressOIB>
    <izvorni_sadrzaj>
      <item>FINA Regionalni centar Zagreb, OIB 85821130368, Trg svibanjskih žrtava 1995. br. 1,10000 Zagreb</item>
      <item>PAN - PAPIRNA INDUSTRIJA - TVORNICA PAPIRA ZAGREB, d.o.o., OIB 48630586213, Radnička cesta 173,10000 Zagreb</item>
      <item>Iva Mikulić, OIB 98123458097, Ulica Bana Josipa Jelačića 79,40000 Čakovec</item>
      <item>Danica Krenek, OIB 35060153900, Naselje Grbavica 41,35000 Slavonski Brod</item>
    </izvorni_sadrzaj>
    <derivirana_varijabla naziv="DomainObject.Predmet.SudioniciListAdressOIB_1">
      <item>FINA Regionalni centar Zagreb, OIB 85821130368, Trg svibanjskih žrtava 1995. br. 1,10000 Zagreb</item>
      <item>PAN - PAPIRNA INDUSTRIJA - TVORNICA PAPIRA ZAGREB, d.o.o., OIB 48630586213, Radnička cesta 173,10000 Zagreb</item>
      <item>Iva Mikulić, OIB 98123458097, Ulica Bana Josipa Jelačića 79,40000 Čakovec</item>
      <item>Danica Krenek, OIB 35060153900, Naselje Grbavica 41,35000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48630586213</item>
      <item>, OIB 98123458097</item>
      <item>, OIB 35060153900</item>
    </izvorni_sadrzaj>
    <derivirana_varijabla naziv="DomainObject.Predmet.SudioniciListNazivOIB_1">
      <item>, OIB 85821130368</item>
      <item>, OIB 48630586213</item>
      <item>, OIB 98123458097</item>
      <item>, OIB 35060153900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7C9CB7-8E29-403B-85A3-05CADA3320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5187</properties:Characters>
  <properties:Lines>133</properties:Lines>
  <properties:Paragraphs>58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2018-03-09T07:42:00Z</dcterms:created>
  <dc:creator>gboljkovac</dc:creator>
  <cp:lastModifiedBy>Marina Markić</cp:lastModifiedBy>
  <cp:lastPrinted>2018-03-09T07:59:00Z</cp:lastPrinted>
  <dcterms:modified xmlns:xsi="http://www.w3.org/2001/XMLSchema-instance" xsi:type="dcterms:W3CDTF">2018-03-09T08:00:00Z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St-3415/2017-3 / Odluka - Rješenje - pokretanje prethodnog postupka radi utvrđivanja uvjeta za otvaranje stečajnog postupka (St-3415-17)</vt:lpwstr>
  </prop:property>
  <prop:property name="CC_coloring" pid="4" fmtid="{D5CDD505-2E9C-101B-9397-08002B2CF9AE}">
    <vt:bool>false</vt:bool>
  </prop:property>
  <prop:property name="BrojStranica" pid="5" fmtid="{D5CDD505-2E9C-101B-9397-08002B2CF9AE}">
    <vt:i4>3</vt:i4>
  </prop:property>
</prop:Properties>
</file>