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9cd05" w14:paraId="b99cd05" w:rsidRDefault="00F56A89" w:rsidP="00C81805" w:rsidR="00C81805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epubli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ka H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rvatska</w:t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Zadar, Dr. Franje T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uđmana 35</w:t>
      </w:r>
    </w:p>
    <w:p w:rsidRDefault="00C81805" w:rsidP="00C81805" w:rsidR="00C81805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prijedloga Financijske agencije za otvaranje stečajnoga postupka nad dužnikom </w:t>
      </w:r>
      <w:r w:rsidR="003D673F">
        <w:rPr>
          <w:rFonts w:eastAsia="Times New Roman" w:hAnsi="Times New Roman" w:ascii="Times New Roman"/>
          <w:sz w:val="24"/>
          <w:szCs w:val="24"/>
          <w:lang w:eastAsia="hr-HR"/>
        </w:rPr>
        <w:t xml:space="preserve">FAGUS LIKA j.d.o.o., Gračac, </w:t>
      </w:r>
      <w:proofErr w:type="spellStart"/>
      <w:r w:rsidR="003D673F">
        <w:rPr>
          <w:rFonts w:eastAsia="Times New Roman" w:hAnsi="Times New Roman" w:ascii="Times New Roman"/>
          <w:sz w:val="24"/>
          <w:szCs w:val="24"/>
          <w:lang w:eastAsia="hr-HR"/>
        </w:rPr>
        <w:t>Neteka</w:t>
      </w:r>
      <w:proofErr w:type="spellEnd"/>
      <w:r w:rsidR="003D673F">
        <w:rPr>
          <w:rFonts w:eastAsia="Times New Roman" w:hAnsi="Times New Roman" w:ascii="Times New Roman"/>
          <w:sz w:val="24"/>
          <w:szCs w:val="24"/>
          <w:lang w:eastAsia="hr-HR"/>
        </w:rPr>
        <w:t xml:space="preserve"> 5/D, OIB: 76856679297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na okolnost je li uvodno označeni dužnik podmirio predmetno dugovanje povodom kojeg je podnesen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prijedlog za otvaranje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 nad istim tj. podatke o stanju računa i blokadi dužnika.</w:t>
      </w:r>
    </w:p>
    <w:p w:rsidRDefault="00C81805" w:rsidP="00C81805" w:rsidR="00C8180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C81805" w:rsidP="00C81805" w:rsidR="00C81805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56A89" w:rsidP="00F56A89" w:rsidR="00F56A89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ovlaštena službenica                                                  </w:t>
      </w:r>
      <w:r>
        <w:rPr>
          <w:rFonts w:hAnsi="Times New Roman" w:ascii="Times New Roman"/>
          <w:sz w:val="24"/>
          <w:szCs w:val="24"/>
        </w:rPr>
        <w:tab/>
        <w:t xml:space="preserve">        Sutkinja</w:t>
      </w:r>
    </w:p>
    <w:p w:rsidRDefault="00F56A89" w:rsidP="00F56A89" w:rsidR="00F56A89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Kalmeta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Tina Grgas, v.r.</w:t>
      </w:r>
    </w:p>
    <w:p w:rsidRDefault="00C81805" w:rsidP="00C81805" w:rsidR="00C81805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C81805" w:rsidP="00C81805" w:rsidR="00C81805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C81805" w:rsidP="00C81805" w:rsidR="00C81805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p w:rsidRDefault="00C81805" w:rsidP="00C81805" w:rsidR="00C81805" w:rsidRPr="00330958">
      <w:pPr>
        <w:rPr>
          <w:rFonts w:hAnsi="Times New Roman" w:ascii="Times New Roman"/>
        </w:rPr>
      </w:pPr>
    </w:p>
    <w:p w:rsidRDefault="00F56A89" w:rsidR="00530A52"/>
    <w:sectPr w:rsidR="00530A5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4FF5" w:rsidR="00955BA4">
      <w:pPr>
        <w:spacing w:lineRule="auto" w:line="240" w:after="0"/>
      </w:pPr>
      <w:r>
        <w:separator/>
      </w:r>
    </w:p>
  </w:endnote>
  <w:endnote w:id="0" w:type="continuationSeparator">
    <w:p w:rsidRDefault="00104FF5" w:rsidR="00955BA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4FF5" w:rsidR="00955BA4">
      <w:pPr>
        <w:spacing w:lineRule="auto" w:line="240" w:after="0"/>
      </w:pPr>
      <w:r>
        <w:separator/>
      </w:r>
    </w:p>
  </w:footnote>
  <w:footnote w:id="0" w:type="continuationSeparator">
    <w:p w:rsidRDefault="00104FF5" w:rsidR="00955BA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805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3. St-</w:t>
    </w:r>
    <w:r w:rsidR="003D673F">
      <w:rPr>
        <w:rFonts w:eastAsia="Times New Roman" w:hAnsi="Times New Roman" w:ascii="Times New Roman"/>
        <w:sz w:val="24"/>
        <w:szCs w:val="24"/>
        <w:lang w:eastAsia="hr-HR"/>
      </w:rPr>
      <w:t>323</w:t>
    </w:r>
    <w:r w:rsidR="00104FF5">
      <w:rPr>
        <w:rFonts w:eastAsia="Times New Roman" w:hAnsi="Times New Roman" w:ascii="Times New Roman"/>
        <w:sz w:val="24"/>
        <w:szCs w:val="24"/>
        <w:lang w:eastAsia="hr-HR"/>
      </w:rPr>
      <w:t>/2017</w:t>
    </w:r>
    <w:r w:rsidR="001832E7">
      <w:rPr>
        <w:rFonts w:eastAsia="Times New Roman" w:hAnsi="Times New Roman" w:ascii="Times New Roman"/>
        <w:sz w:val="24"/>
        <w:szCs w:val="24"/>
        <w:lang w:eastAsia="hr-HR"/>
      </w:rPr>
      <w:t>-</w:t>
    </w:r>
    <w:r w:rsidR="007E7556">
      <w:rPr>
        <w:rFonts w:eastAsia="Times New Roman" w:hAnsi="Times New Roman" w:ascii="Times New Roman"/>
        <w:sz w:val="24"/>
        <w:szCs w:val="24"/>
        <w:lang w:eastAsia="hr-HR"/>
      </w:rPr>
      <w:t>10</w:t>
    </w:r>
  </w:p>
  <w:p w:rsidRDefault="00F56A89" w:rsidR="0033095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805"/>
    <w:rsid w:val="000037B8"/>
    <w:rsid w:val="0008530D"/>
    <w:rsid w:val="00104FF5"/>
    <w:rsid w:val="001832E7"/>
    <w:rsid w:val="002C7497"/>
    <w:rsid w:val="003374CE"/>
    <w:rsid w:val="003B4C79"/>
    <w:rsid w:val="003D673F"/>
    <w:rsid w:val="004901DF"/>
    <w:rsid w:val="004B3905"/>
    <w:rsid w:val="004D2225"/>
    <w:rsid w:val="0052527F"/>
    <w:rsid w:val="005A7C34"/>
    <w:rsid w:val="005D631A"/>
    <w:rsid w:val="0078096A"/>
    <w:rsid w:val="0079293D"/>
    <w:rsid w:val="007E7556"/>
    <w:rsid w:val="008222BA"/>
    <w:rsid w:val="00826A99"/>
    <w:rsid w:val="00836FCC"/>
    <w:rsid w:val="008D48A1"/>
    <w:rsid w:val="008E4A83"/>
    <w:rsid w:val="00955BA4"/>
    <w:rsid w:val="009863C1"/>
    <w:rsid w:val="009E1014"/>
    <w:rsid w:val="00A13D4B"/>
    <w:rsid w:val="00A26936"/>
    <w:rsid w:val="00A35FF5"/>
    <w:rsid w:val="00A57BE4"/>
    <w:rsid w:val="00A86265"/>
    <w:rsid w:val="00AB387D"/>
    <w:rsid w:val="00B11294"/>
    <w:rsid w:val="00BC5760"/>
    <w:rsid w:val="00BE4EBD"/>
    <w:rsid w:val="00C52364"/>
    <w:rsid w:val="00C550AB"/>
    <w:rsid w:val="00C81805"/>
    <w:rsid w:val="00CB0B72"/>
    <w:rsid w:val="00CB4C49"/>
    <w:rsid w:val="00D51416"/>
    <w:rsid w:val="00E253A8"/>
    <w:rsid w:val="00E3741B"/>
    <w:rsid w:val="00E80148"/>
    <w:rsid w:val="00F56A89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805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18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8180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5D631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D631A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31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31A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6A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6A8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56A89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56A8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56A8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805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18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8180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5D631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D631A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31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31A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6A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6A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56A89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56A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56A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538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St-323/2017</izvorni_sadrzaj>
    <derivirana_varijabla naziv="DomainObject.Predmet.OznakaBroj_1">St-323/2017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FAGUS LIKA j.d.o.o. za trgovinu, prijevoz i preradu drva</izvorni_sadrzaj>
    <derivirana_varijabla naziv="DomainObject.Predmet.ProtustrankaFormated_1">  FAGUS LIKA j.d.o.o. za trgovinu, prijevoz i preradu drva</derivirana_varijabla>
  </DomainObject.Predmet.ProtustrankaFormated>
  <DomainObject.Predmet.ProtustrankaFormatedOIB>
    <izvorni_sadrzaj>  FAGUS LIKA j.d.o.o. za trgovinu, prijevoz i preradu drva, OIB 76856679297</izvorni_sadrzaj>
    <derivirana_varijabla naziv="DomainObject.Predmet.ProtustrankaFormatedOIB_1">  FAGUS LIKA j.d.o.o. za trgovinu, prijevoz i preradu drva, OIB 76856679297</derivirana_varijabla>
  </DomainObject.Predmet.ProtustrankaFormatedOIB>
  <DomainObject.Predmet.ProtustrankaFormatedWithAdress>
    <izvorni_sadrzaj> FAGUS LIKA j.d.o.o. za trgovinu, prijevoz i preradu drva, Neteka 5/D, 23445 Neteka</izvorni_sadrzaj>
    <derivirana_varijabla naziv="DomainObject.Predmet.ProtustrankaFormatedWithAdress_1"> FAGUS LIKA j.d.o.o. za trgovinu, prijevoz i preradu drva, Neteka 5/D, 23445 Neteka</derivirana_varijabla>
  </DomainObject.Predmet.ProtustrankaFormatedWithAdress>
  <DomainObject.Predmet.ProtustrankaFormatedWithAdressOIB>
    <izvorni_sadrzaj> FAGUS LIKA j.d.o.o. za trgovinu, prijevoz i preradu drva, OIB 76856679297, Neteka 5/D, 23445 Neteka</izvorni_sadrzaj>
    <derivirana_varijabla naziv="DomainObject.Predmet.ProtustrankaFormatedWithAdressOIB_1"> FAGUS LIKA j.d.o.o. za trgovinu, prijevoz i preradu drva, OIB 76856679297, Neteka 5/D, 23445 Neteka</derivirana_varijabla>
  </DomainObject.Predmet.ProtustrankaFormatedWithAdressOIB>
  <DomainObject.Predmet.ProtustrankaWithAdress>
    <izvorni_sadrzaj>FAGUS LIKA j.d.o.o. za trgovinu, prijevoz i preradu drva Neteka 5/D, 23445 Neteka</izvorni_sadrzaj>
    <derivirana_varijabla naziv="DomainObject.Predmet.ProtustrankaWithAdress_1">FAGUS LIKA j.d.o.o. za trgovinu, prijevoz i preradu drva Neteka 5/D, 23445 Neteka</derivirana_varijabla>
  </DomainObject.Predmet.ProtustrankaWithAdress>
  <DomainObject.Predmet.ProtustrankaWithAdressOIB>
    <izvorni_sadrzaj>FAGUS LIKA j.d.o.o. za trgovinu, prijevoz i preradu drva, OIB 76856679297, Neteka 5/D, 23445 Neteka</izvorni_sadrzaj>
    <derivirana_varijabla naziv="DomainObject.Predmet.ProtustrankaWithAdressOIB_1">FAGUS LIKA j.d.o.o. za trgovinu, prijevoz i preradu drva, OIB 76856679297, Neteka 5/D, 23445 Neteka</derivirana_varijabla>
  </DomainObject.Predmet.ProtustrankaWithAdressOIB>
  <DomainObject.Predmet.ProtustrankaNazivFormated>
    <izvorni_sadrzaj>FAGUS LIKA j.d.o.o. za trgovinu, prijevoz i preradu drva</izvorni_sadrzaj>
    <derivirana_varijabla naziv="DomainObject.Predmet.ProtustrankaNazivFormated_1">FAGUS LIKA j.d.o.o. za trgovinu, prijevoz i preradu drva</derivirana_varijabla>
  </DomainObject.Predmet.ProtustrankaNazivFormated>
  <DomainObject.Predmet.ProtustrankaNazivFormatedOIB>
    <izvorni_sadrzaj>FAGUS LIKA j.d.o.o. za trgovinu, prijevoz i preradu drva, OIB 76856679297</izvorni_sadrzaj>
    <derivirana_varijabla naziv="DomainObject.Predmet.ProtustrankaNazivFormatedOIB_1">FAGUS LIKA j.d.o.o. za trgovinu, prijevoz i preradu drva, OIB 76856679297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Darko Vojvodić</izvorni_sadrzaj>
    <derivirana_varijabla naziv="DomainObject.Predmet.StrankaFormated_1">  Financijska agencija; Darko Vojvodić</derivirana_varijabla>
  </DomainObject.Predmet.StrankaFormated>
  <DomainObject.Predmet.StrankaFormatedOIB>
    <izvorni_sadrzaj>  Financijska agencija, OIB 85821130368; Darko Vojvodić, OIB 72663456200</izvorni_sadrzaj>
    <derivirana_varijabla naziv="DomainObject.Predmet.StrankaFormatedOIB_1">  Financijska agencija, OIB 85821130368; Darko Vojvodić, OIB 72663456200</derivirana_varijabla>
  </DomainObject.Predmet.StrankaFormatedOIB>
  <DomainObject.Predmet.StrankaFormatedWithAdress>
    <izvorni_sadrzaj> Financijska agencija; Darko Vojvodić, Neteka 6, 23445 Neteka</izvorni_sadrzaj>
    <derivirana_varijabla naziv="DomainObject.Predmet.StrankaFormatedWithAdress_1"> Financijska agencija; Darko Vojvodić, Neteka 6, 23445 Neteka</derivirana_varijabla>
  </DomainObject.Predmet.StrankaFormatedWithAdress>
  <DomainObject.Predmet.StrankaFormatedWithAdressOIB>
    <izvorni_sadrzaj> Financijska agencija, OIB 85821130368; Darko Vojvodić, OIB 72663456200, Neteka 6, 23445 Neteka</izvorni_sadrzaj>
    <derivirana_varijabla naziv="DomainObject.Predmet.StrankaFormatedWithAdressOIB_1"> Financijska agencija, OIB 85821130368; Darko Vojvodić, OIB 72663456200, Neteka 6, 23445 Neteka</derivirana_varijabla>
  </DomainObject.Predmet.StrankaFormatedWithAdressOIB>
  <DomainObject.Predmet.StrankaWithAdress>
    <izvorni_sadrzaj>Financijska agencija ,Darko Vojvodić Neteka 6,23445 Neteka</izvorni_sadrzaj>
    <derivirana_varijabla naziv="DomainObject.Predmet.StrankaWithAdress_1">Financijska agencija ,Darko Vojvodić Neteka 6,23445 Neteka</derivirana_varijabla>
  </DomainObject.Predmet.StrankaWithAdress>
  <DomainObject.Predmet.StrankaWithAdressOIB>
    <izvorni_sadrzaj>Financijska agencija, OIB 85821130368,Darko Vojvodić, OIB 72663456200, Neteka 6,23445 Neteka</izvorni_sadrzaj>
    <derivirana_varijabla naziv="DomainObject.Predmet.StrankaWithAdressOIB_1">Financijska agencija, OIB 85821130368,Darko Vojvodić, OIB 72663456200, Neteka 6,23445 Neteka</derivirana_varijabla>
  </DomainObject.Predmet.StrankaWithAdressOIB>
  <DomainObject.Predmet.StrankaNazivFormated>
    <izvorni_sadrzaj>Financijska agencija,Darko Vojvodić</izvorni_sadrzaj>
    <derivirana_varijabla naziv="DomainObject.Predmet.StrankaNazivFormated_1">Financijska agencija,Darko Vojvodić</derivirana_varijabla>
  </DomainObject.Predmet.StrankaNazivFormated>
  <DomainObject.Predmet.StrankaNazivFormatedOIB>
    <izvorni_sadrzaj>Financijska agencija, OIB 85821130368,Darko Vojvodić, OIB 72663456200</izvorni_sadrzaj>
    <derivirana_varijabla naziv="DomainObject.Predmet.StrankaNazivFormatedOIB_1">Financijska agencija, OIB 85821130368,Darko Vojvodić, OIB 72663456200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101941.89</izvorni_sadrzaj>
    <derivirana_varijabla naziv="DomainObject.Predmet.TrenutnaVrijednost_1">101941.89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Darko Vojvodić</item>
    </izvorni_sadrzaj>
    <derivirana_varijabla naziv="DomainObject.Predmet.StrankaListFormated_1">
      <item>Financijska agencija</item>
      <item>Darko Vojvodić</item>
    </derivirana_varijabla>
  </DomainObject.Predmet.StrankaListFormated>
  <DomainObject.Predmet.StrankaListFormatedOIB>
    <izvorni_sadrzaj>
      <item>Financijska agencija, OIB 85821130368</item>
      <item>Darko Vojvodić, OIB 72663456200</item>
    </izvorni_sadrzaj>
    <derivirana_varijabla naziv="DomainObject.Predmet.StrankaListFormatedOIB_1">
      <item>Financijska agencija, OIB 85821130368</item>
      <item>Darko Vojvodić, OIB 72663456200</item>
    </derivirana_varijabla>
  </DomainObject.Predmet.StrankaListFormatedOIB>
  <DomainObject.Predmet.StrankaListFormatedWithAdress>
    <izvorni_sadrzaj>
      <item>Financijska agencija</item>
      <item>Darko Vojvodić, Neteka 6, 23445 Neteka</item>
    </izvorni_sadrzaj>
    <derivirana_varijabla naziv="DomainObject.Predmet.StrankaListFormatedWithAdress_1">
      <item>Financijska agencija</item>
      <item>Darko Vojvodić, Neteka 6, 23445 Neteka</item>
    </derivirana_varijabla>
  </DomainObject.Predmet.StrankaListFormatedWithAdress>
  <DomainObject.Predmet.StrankaListFormatedWithAdressOIB>
    <izvorni_sadrzaj>
      <item>Financijska agencija, OIB 85821130368</item>
      <item>Darko Vojvodić, OIB 72663456200, Neteka 6, 23445 Neteka</item>
    </izvorni_sadrzaj>
    <derivirana_varijabla naziv="DomainObject.Predmet.StrankaListFormatedWithAdressOIB_1">
      <item>Financijska agencija, OIB 85821130368</item>
      <item>Darko Vojvodić, OIB 72663456200, Neteka 6, 23445 Neteka</item>
    </derivirana_varijabla>
  </DomainObject.Predmet.StrankaListFormatedWithAdressOIB>
  <DomainObject.Predmet.StrankaListNazivFormated>
    <izvorni_sadrzaj>
      <item>Financijska agencija</item>
      <item>Darko Vojvodić</item>
    </izvorni_sadrzaj>
    <derivirana_varijabla naziv="DomainObject.Predmet.StrankaListNazivFormated_1">
      <item>Financijska agencija</item>
      <item>Darko Vojvodić</item>
    </derivirana_varijabla>
  </DomainObject.Predmet.StrankaListNazivFormated>
  <DomainObject.Predmet.StrankaListNazivFormatedOIB>
    <izvorni_sadrzaj>
      <item>Financijska agencija, OIB 85821130368</item>
      <item>Darko Vojvodić, OIB 72663456200</item>
    </izvorni_sadrzaj>
    <derivirana_varijabla naziv="DomainObject.Predmet.StrankaListNazivFormatedOIB_1">
      <item>Financijska agencija, OIB 85821130368</item>
      <item>Darko Vojvodić, OIB 72663456200</item>
    </derivirana_varijabla>
  </DomainObject.Predmet.StrankaListNazivFormatedOIB>
  <DomainObject.Predmet.ProtuStrankaListFormated>
    <izvorni_sadrzaj>
      <item>FAGUS LIKA j.d.o.o. za trgovinu, prijevoz i preradu drva</item>
    </izvorni_sadrzaj>
    <derivirana_varijabla naziv="DomainObject.Predmet.ProtuStrankaListFormated_1">
      <item>FAGUS LIKA j.d.o.o. za trgovinu, prijevoz i preradu drva</item>
    </derivirana_varijabla>
  </DomainObject.Predmet.ProtuStrankaListFormated>
  <DomainObject.Predmet.ProtuStrankaListFormatedOIB>
    <izvorni_sadrzaj>
      <item>FAGUS LIKA j.d.o.o. za trgovinu, prijevoz i preradu drva, OIB 76856679297</item>
    </izvorni_sadrzaj>
    <derivirana_varijabla naziv="DomainObject.Predmet.ProtuStrankaListFormatedOIB_1">
      <item>FAGUS LIKA j.d.o.o. za trgovinu, prijevoz i preradu drva, OIB 76856679297</item>
    </derivirana_varijabla>
  </DomainObject.Predmet.ProtuStrankaListFormatedOIB>
  <DomainObject.Predmet.ProtuStrankaListFormatedWithAdress>
    <izvorni_sadrzaj>
      <item>FAGUS LIKA j.d.o.o. za trgovinu, prijevoz i preradu drva, Neteka 5/D, 23445 Neteka</item>
    </izvorni_sadrzaj>
    <derivirana_varijabla naziv="DomainObject.Predmet.ProtuStrankaListFormatedWithAdress_1">
      <item>FAGUS LIKA j.d.o.o. za trgovinu, prijevoz i preradu drva, Neteka 5/D, 23445 Neteka</item>
    </derivirana_varijabla>
  </DomainObject.Predmet.ProtuStrankaListFormatedWithAdress>
  <DomainObject.Predmet.ProtuStrankaListFormatedWithAdressOIB>
    <izvorni_sadrzaj>
      <item>FAGUS LIKA j.d.o.o. za trgovinu, prijevoz i preradu drva, OIB 76856679297, Neteka 5/D, 23445 Neteka</item>
    </izvorni_sadrzaj>
    <derivirana_varijabla naziv="DomainObject.Predmet.ProtuStrankaListFormatedWithAdressOIB_1">
      <item>FAGUS LIKA j.d.o.o. za trgovinu, prijevoz i preradu drva, OIB 76856679297, Neteka 5/D, 23445 Neteka</item>
    </derivirana_varijabla>
  </DomainObject.Predmet.ProtuStrankaListFormatedWithAdressOIB>
  <DomainObject.Predmet.ProtuStrankaListNazivFormated>
    <izvorni_sadrzaj>
      <item>FAGUS LIKA j.d.o.o. za trgovinu, prijevoz i preradu drva</item>
    </izvorni_sadrzaj>
    <derivirana_varijabla naziv="DomainObject.Predmet.ProtuStrankaListNazivFormated_1">
      <item>FAGUS LIKA j.d.o.o. za trgovinu, prijevoz i preradu drva</item>
    </derivirana_varijabla>
  </DomainObject.Predmet.ProtuStrankaListNazivFormated>
  <DomainObject.Predmet.ProtuStrankaListNazivFormatedOIB>
    <izvorni_sadrzaj>
      <item>FAGUS LIKA j.d.o.o. za trgovinu, prijevoz i preradu drva, OIB 76856679297</item>
    </izvorni_sadrzaj>
    <derivirana_varijabla naziv="DomainObject.Predmet.ProtuStrankaListNazivFormatedOIB_1">
      <item>FAGUS LIKA j.d.o.o. za trgovinu, prijevoz i preradu drva, OIB 76856679297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FAGUS LIKA j.d.o.o. za trgovinu, prijevoz i preradu drva</izvorni_sadrzaj>
    <derivirana_varijabla naziv="DomainObject.Predmet.ProtustrankaIDrugi_1">FAGUS LIKA j.d.o.o. za trgovinu, prijevoz i preradu drva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FAGUS LIKA j.d.o.o. za trgovinu, prijevoz i preradu drva, OIB 76856679297, Neteka 5/D, 23445 Neteka</izvorni_sadrzaj>
    <derivirana_varijabla naziv="DomainObject.Predmet.ProtustrankaIDrugiAdressOIB_1">FAGUS LIKA j.d.o.o. za trgovinu, prijevoz i preradu drva, OIB 76856679297, Neteka 5/D, 23445 Neteka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FAGUS LIKA j.d.o.o. za trgovinu, prijevoz i preradu drva</item>
      <item>Darko Vojvodić</item>
    </izvorni_sadrzaj>
    <derivirana_varijabla naziv="DomainObject.Predmet.SudioniciListNaziv_1">
      <item>Financijska agencija</item>
      <item>FAGUS LIKA j.d.o.o. za trgovinu, prijevoz i preradu drva</item>
      <item>Darko Vojvodić</item>
    </derivirana_varijabla>
  </DomainObject.Predmet.SudioniciListNaziv>
  <DomainObject.Predmet.SudioniciListAdressOIB>
    <izvorni_sadrzaj>
      <item>Financijska agencija, OIB 85821130368</item>
      <item>FAGUS LIKA j.d.o.o. za trgovinu, prijevoz i preradu drva, OIB 76856679297, Neteka 5/D,23445 Neteka</item>
      <item>Darko Vojvodić, OIB 72663456200, Neteka 6,23445 Neteka</item>
    </izvorni_sadrzaj>
    <derivirana_varijabla naziv="DomainObject.Predmet.SudioniciListAdressOIB_1">
      <item>Financijska agencija, OIB 85821130368</item>
      <item>FAGUS LIKA j.d.o.o. za trgovinu, prijevoz i preradu drva, OIB 76856679297, Neteka 5/D,23445 Neteka</item>
      <item>Darko Vojvodić, OIB 72663456200, Neteka 6,23445 Neteka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76856679297</item>
      <item>, OIB 72663456200</item>
    </izvorni_sadrzaj>
    <derivirana_varijabla naziv="DomainObject.Predmet.SudioniciListNazivOIB_1">
      <item>, OIB 85821130368</item>
      <item>, OIB 76856679297</item>
      <item>, OIB 72663456200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188</properties:Words>
  <properties:Characters>932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2018-02-23T10:39:00Z</dcterms:created>
  <dc:creator>Tina Grgas</dc:creator>
  <cp:lastModifiedBy>Martina Kalmeta</cp:lastModifiedBy>
  <cp:lastPrinted>2018-02-23T10:39:00Z</cp:lastPrinted>
  <dcterms:modified xmlns:xsi="http://www.w3.org/2001/XMLSchema-instance" xsi:type="dcterms:W3CDTF">2018-02-23T10:50:00Z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(St-32317 Potvrda FINA - redovni veljača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