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a7c9" w14:paraId="100a7c9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E538E7">
        <w:rPr>
          <w:lang w:val="hr-HR"/>
        </w:rPr>
        <w:t>774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E538E7" w:rsidRPr="00E538E7">
        <w:rPr>
          <w:lang w:val="hr-HR"/>
        </w:rPr>
        <w:t>FULEREN</w:t>
      </w:r>
      <w:r w:rsidR="00495960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E6371A">
        <w:rPr>
          <w:lang w:val="hr-HR"/>
        </w:rPr>
        <w:t xml:space="preserve">za </w:t>
      </w:r>
      <w:r w:rsidR="00E538E7">
        <w:rPr>
          <w:lang w:val="hr-HR"/>
        </w:rPr>
        <w:t>računalne i srodne djelatnosti,</w:t>
      </w:r>
      <w:r w:rsidR="00A67EF5">
        <w:rPr>
          <w:lang w:val="hr-HR"/>
        </w:rPr>
        <w:t xml:space="preserve"> </w:t>
      </w:r>
      <w:r w:rsidR="00E538E7">
        <w:rPr>
          <w:lang w:val="hr-HR"/>
        </w:rPr>
        <w:t>Zagreb, Poljana Josipa Brunšmida 9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E538E7">
        <w:rPr>
          <w:lang w:val="hr-HR"/>
        </w:rPr>
        <w:t xml:space="preserve"> 080775548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E538E7">
        <w:rPr>
          <w:lang w:val="hr-HR"/>
        </w:rPr>
        <w:t>48578032153</w:t>
      </w:r>
      <w:r w:rsidRPr="000664E3">
        <w:rPr>
          <w:lang w:val="hr-HR"/>
        </w:rPr>
        <w:t>, koji se vod</w:t>
      </w:r>
      <w:r w:rsidR="005D7409">
        <w:rPr>
          <w:lang w:val="hr-HR"/>
        </w:rPr>
        <w:t>i kod ovoga suda pod brojem St-</w:t>
      </w:r>
      <w:r w:rsidR="00683029">
        <w:rPr>
          <w:lang w:val="hr-HR"/>
        </w:rPr>
        <w:t>77</w:t>
      </w:r>
      <w:r w:rsidR="00E538E7">
        <w:rPr>
          <w:lang w:val="hr-HR"/>
        </w:rPr>
        <w:t>4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084DB9">
        <w:rPr>
          <w:lang w:val="hr-HR"/>
        </w:rPr>
        <w:t>1</w:t>
      </w:r>
      <w:r w:rsidR="00F24413">
        <w:rPr>
          <w:lang w:val="hr-HR"/>
        </w:rPr>
        <w:t xml:space="preserve">. </w:t>
      </w:r>
      <w:r w:rsidR="00084DB9">
        <w:rPr>
          <w:lang w:val="hr-HR"/>
        </w:rPr>
        <w:t>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05265">
        <w:rPr>
          <w:lang w:val="hr-HR"/>
        </w:rPr>
        <w:t xml:space="preserve"> </w:t>
      </w:r>
      <w:r w:rsidR="00E538E7">
        <w:rPr>
          <w:lang w:val="hr-HR"/>
        </w:rPr>
        <w:t xml:space="preserve">20.665,65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538E7">
        <w:rPr>
          <w:lang w:val="hr-HR"/>
        </w:rPr>
        <w:t>Ivan Švaljek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E538E7">
        <w:rPr>
          <w:lang w:val="hr-HR"/>
        </w:rPr>
        <w:t>Zagreb, Poljana Josipa Brunšmida 9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E538E7">
        <w:rPr>
          <w:lang w:val="hr-HR"/>
        </w:rPr>
        <w:t>95897091207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746DC">
        <w:rPr>
          <w:lang w:val="hr-HR"/>
        </w:rPr>
        <w:t>10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7746DC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</w:t>
      </w:r>
      <w:r w:rsidR="007746DC">
        <w:rPr>
          <w:lang w:val="hr-HR"/>
        </w:rPr>
        <w:t>10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CAB" w:rsidR="007B3CAB">
      <w:r>
        <w:separator/>
      </w:r>
    </w:p>
  </w:endnote>
  <w:endnote w:id="0" w:type="continuationSeparator">
    <w:p w:rsidRDefault="007B3CAB" w:rsidR="007B3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CAB" w:rsidR="007B3CAB">
      <w:r>
        <w:separator/>
      </w:r>
    </w:p>
  </w:footnote>
  <w:footnote w:id="0" w:type="continuationSeparator">
    <w:p w:rsidRDefault="007B3CAB" w:rsidR="007B3C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7CAA"/>
    <w:rsid w:val="00061AEB"/>
    <w:rsid w:val="00071E80"/>
    <w:rsid w:val="00074F93"/>
    <w:rsid w:val="00077284"/>
    <w:rsid w:val="00080DAD"/>
    <w:rsid w:val="00084DB9"/>
    <w:rsid w:val="000B6A05"/>
    <w:rsid w:val="000E2229"/>
    <w:rsid w:val="000E2494"/>
    <w:rsid w:val="000E6E53"/>
    <w:rsid w:val="00100095"/>
    <w:rsid w:val="00105929"/>
    <w:rsid w:val="00110AAF"/>
    <w:rsid w:val="00137AA5"/>
    <w:rsid w:val="00184DF0"/>
    <w:rsid w:val="001944F2"/>
    <w:rsid w:val="001B397D"/>
    <w:rsid w:val="001D3155"/>
    <w:rsid w:val="00230CD2"/>
    <w:rsid w:val="0029271A"/>
    <w:rsid w:val="002965AB"/>
    <w:rsid w:val="00297804"/>
    <w:rsid w:val="002B318E"/>
    <w:rsid w:val="002D1416"/>
    <w:rsid w:val="002E367E"/>
    <w:rsid w:val="002E77A1"/>
    <w:rsid w:val="00305265"/>
    <w:rsid w:val="0032457F"/>
    <w:rsid w:val="003313AA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70F11"/>
    <w:rsid w:val="00484FF1"/>
    <w:rsid w:val="00495960"/>
    <w:rsid w:val="004B2C5E"/>
    <w:rsid w:val="004B7E8E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D7409"/>
    <w:rsid w:val="005F10AC"/>
    <w:rsid w:val="005F1C97"/>
    <w:rsid w:val="00605F99"/>
    <w:rsid w:val="006107FD"/>
    <w:rsid w:val="00617995"/>
    <w:rsid w:val="00663D51"/>
    <w:rsid w:val="00674F9D"/>
    <w:rsid w:val="006767EE"/>
    <w:rsid w:val="00683029"/>
    <w:rsid w:val="00691F5B"/>
    <w:rsid w:val="00696CCD"/>
    <w:rsid w:val="006B32F7"/>
    <w:rsid w:val="006E7557"/>
    <w:rsid w:val="00763668"/>
    <w:rsid w:val="007746DC"/>
    <w:rsid w:val="007A2C5F"/>
    <w:rsid w:val="007A3E1B"/>
    <w:rsid w:val="007B3CAB"/>
    <w:rsid w:val="007C68ED"/>
    <w:rsid w:val="007D3222"/>
    <w:rsid w:val="007E27E0"/>
    <w:rsid w:val="008133DF"/>
    <w:rsid w:val="00821405"/>
    <w:rsid w:val="008259B1"/>
    <w:rsid w:val="00831DA7"/>
    <w:rsid w:val="00844BBD"/>
    <w:rsid w:val="008506D7"/>
    <w:rsid w:val="00855A75"/>
    <w:rsid w:val="008621D1"/>
    <w:rsid w:val="008708E3"/>
    <w:rsid w:val="00882F65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AF2BF7"/>
    <w:rsid w:val="00B029FF"/>
    <w:rsid w:val="00B052EF"/>
    <w:rsid w:val="00B24E12"/>
    <w:rsid w:val="00B254B1"/>
    <w:rsid w:val="00B47727"/>
    <w:rsid w:val="00B501B2"/>
    <w:rsid w:val="00B53B47"/>
    <w:rsid w:val="00B53C1D"/>
    <w:rsid w:val="00B545DF"/>
    <w:rsid w:val="00B6414A"/>
    <w:rsid w:val="00B7583B"/>
    <w:rsid w:val="00B97F89"/>
    <w:rsid w:val="00BB11D7"/>
    <w:rsid w:val="00BB35D5"/>
    <w:rsid w:val="00BB7908"/>
    <w:rsid w:val="00BD059F"/>
    <w:rsid w:val="00BD7409"/>
    <w:rsid w:val="00BE2EE0"/>
    <w:rsid w:val="00BE7715"/>
    <w:rsid w:val="00C03187"/>
    <w:rsid w:val="00C10334"/>
    <w:rsid w:val="00C414AB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E533B"/>
    <w:rsid w:val="00DF6806"/>
    <w:rsid w:val="00E13739"/>
    <w:rsid w:val="00E31FE6"/>
    <w:rsid w:val="00E538E7"/>
    <w:rsid w:val="00E6371A"/>
    <w:rsid w:val="00E8008F"/>
    <w:rsid w:val="00E97333"/>
    <w:rsid w:val="00EA01CB"/>
    <w:rsid w:val="00EA3B64"/>
    <w:rsid w:val="00EB5E3C"/>
    <w:rsid w:val="00EC2C0D"/>
    <w:rsid w:val="00F01C7C"/>
    <w:rsid w:val="00F12ADC"/>
    <w:rsid w:val="00F14E1E"/>
    <w:rsid w:val="00F178C7"/>
    <w:rsid w:val="00F24413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E5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53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53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53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53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E5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53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53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53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53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FULEREN d.o.o. zastupanog po punomoćniku Ivan Švaljek</izvorni_sadrzaj>
    <derivirana_varijabla naziv="DomainObject.Predmet.ProtustrankaFormated_1">  FULEREN d.o.o. zastupanog po punomoćniku Ivan Švaljek</derivirana_varijabla>
  </DomainObject.Predmet.ProtustrankaFormated>
  <DomainObject.Predmet.ProtustrankaFormatedOIB>
    <izvorni_sadrzaj>  FULEREN d.o.o., OIB 48578032153 zastupanog po punomoćniku Ivan Švaljek</izvorni_sadrzaj>
    <derivirana_varijabla naziv="DomainObject.Predmet.ProtustrankaFormatedOIB_1">  FULEREN d.o.o., OIB 48578032153 zastupanog po punomoćniku Ivan Švaljek</derivirana_varijabla>
  </DomainObject.Predmet.ProtustrankaFormatedOIB>
  <DomainObject.Predmet.ProtustrankaFormatedWithAdress>
    <izvorni_sadrzaj> FULEREN d.o.o., Poljana Josipa Brunšmida 9, 10000 Zagreb zastupanog po punomoćniku Ivan Švaljek</izvorni_sadrzaj>
    <derivirana_varijabla naziv="DomainObject.Predmet.ProtustrankaFormatedWithAdress_1"> FULEREN d.o.o., Poljana Josipa Brunšmida 9, 10000 Zagreb zastupanog po punomoćniku Ivan Švaljek</derivirana_varijabla>
  </DomainObject.Predmet.ProtustrankaFormatedWithAdress>
  <DomainObject.Predmet.ProtustrankaFormatedWithAdressOIB>
    <izvorni_sadrzaj> FULEREN d.o.o., OIB 48578032153, Poljana Josipa Brunšmida 9, 10000 Zagreb zastupanog po punomoćniku Ivan Švaljek</izvorni_sadrzaj>
    <derivirana_varijabla naziv="DomainObject.Predmet.ProtustrankaFormatedWithAdressOIB_1"> FULEREN d.o.o., OIB 48578032153, Poljana Josipa Brunšmida 9, 10000 Zagreb zastupanog po punomoćniku Ivan Švaljek</derivirana_varijabla>
  </DomainObject.Predmet.ProtustrankaFormatedWithAdressOIB>
  <DomainObject.Predmet.ProtustrankaWithAdress>
    <izvorni_sadrzaj>FULEREN d.o.o. Poljana Josipa Brunšmida 9, 10000 Zagreb</izvorni_sadrzaj>
    <derivirana_varijabla naziv="DomainObject.Predmet.ProtustrankaWithAdress_1">FULEREN d.o.o. Poljana Josipa Brunšmida 9, 10000 Zagreb</derivirana_varijabla>
  </DomainObject.Predmet.ProtustrankaWithAdress>
  <DomainObject.Predmet.ProtustrankaWithAdressOIB>
    <izvorni_sadrzaj>FULEREN d.o.o., OIB 48578032153, Poljana Josipa Brunšmida 9, 10000 Zagreb</izvorni_sadrzaj>
    <derivirana_varijabla naziv="DomainObject.Predmet.ProtustrankaWithAdressOIB_1">FULEREN d.o.o., OIB 48578032153, Poljana Josipa Brunšmida 9, 10000 Zagreb</derivirana_varijabla>
  </DomainObject.Predmet.ProtustrankaWithAdressOIB>
  <DomainObject.Predmet.ProtustrankaNazivFormated>
    <izvorni_sadrzaj>FULEREN d.o.o.</izvorni_sadrzaj>
    <derivirana_varijabla naziv="DomainObject.Predmet.ProtustrankaNazivFormated_1">FULEREN d.o.o.</derivirana_varijabla>
  </DomainObject.Predmet.ProtustrankaNazivFormated>
  <DomainObject.Predmet.ProtustrankaNazivFormatedOIB>
    <izvorni_sadrzaj>FULEREN d.o.o., OIB 48578032153</izvorni_sadrzaj>
    <derivirana_varijabla naziv="DomainObject.Predmet.ProtustrankaNazivFormatedOIB_1">FULEREN d.o.o., OIB 48578032153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FULEREN d.o.o. zastupanog po punomoćniku Ivan Švaljek</item>
    </izvorni_sadrzaj>
    <derivirana_varijabla naziv="DomainObject.Predmet.ProtuStrankaListFormated_1">
      <item>FULEREN d.o.o. zastupanog po punomoćniku Ivan Švaljek</item>
    </derivirana_varijabla>
  </DomainObject.Predmet.ProtuStrankaListFormated>
  <DomainObject.Predmet.ProtuStrankaListFormatedOIB>
    <izvorni_sadrzaj>
      <item>FULEREN d.o.o., OIB 48578032153 zastupanog po punomoćniku Ivan Švaljek</item>
    </izvorni_sadrzaj>
    <derivirana_varijabla naziv="DomainObject.Predmet.ProtuStrankaListFormatedOIB_1">
      <item>FULEREN d.o.o., OIB 48578032153 zastupanog po punomoćniku Ivan Švaljek</item>
    </derivirana_varijabla>
  </DomainObject.Predmet.ProtuStrankaListFormatedOIB>
  <DomainObject.Predmet.ProtuStrankaListFormatedWithAdress>
    <izvorni_sadrzaj>
      <item>FULEREN d.o.o., Poljana Josipa Brunšmida 9, 10000 Zagreb zastupanog po punomoćniku Ivan Švaljek</item>
    </izvorni_sadrzaj>
    <derivirana_varijabla naziv="DomainObject.Predmet.ProtuStrankaListFormatedWithAdress_1">
      <item>FULEREN d.o.o., Poljana Josipa Brunšmida 9, 10000 Zagreb zastupanog po punomoćniku Ivan Švaljek</item>
    </derivirana_varijabla>
  </DomainObject.Predmet.ProtuStrankaListFormatedWithAdress>
  <DomainObject.Predmet.ProtuStrankaListFormatedWithAdressOIB>
    <izvorni_sadrzaj>
      <item>FULEREN d.o.o., OIB 48578032153, Poljana Josipa Brunšmida 9, 10000 Zagreb zastupanog po punomoćniku Ivan Švaljek</item>
    </izvorni_sadrzaj>
    <derivirana_varijabla naziv="DomainObject.Predmet.ProtuStrankaListFormatedWithAdressOIB_1">
      <item>FULEREN d.o.o., OIB 48578032153, Poljana Josipa Brunšmida 9, 10000 Zagreb zastupanog po punomoćniku Ivan Švaljek</item>
    </derivirana_varijabla>
  </DomainObject.Predmet.ProtuStrankaListFormatedWithAdressOIB>
  <DomainObject.Predmet.ProtuStrankaListNazivFormated>
    <izvorni_sadrzaj>
      <item>FULEREN d.o.o.</item>
    </izvorni_sadrzaj>
    <derivirana_varijabla naziv="DomainObject.Predmet.ProtuStrankaListNazivFormated_1">
      <item>FULEREN d.o.o.</item>
    </derivirana_varijabla>
  </DomainObject.Predmet.ProtuStrankaListNazivFormated>
  <DomainObject.Predmet.ProtuStrankaListNazivFormatedOIB>
    <izvorni_sadrzaj>
      <item>FULEREN d.o.o., OIB 48578032153</item>
    </izvorni_sadrzaj>
    <derivirana_varijabla naziv="DomainObject.Predmet.ProtuStrankaListNazivFormatedOIB_1">
      <item>FULEREN d.o.o., OIB 48578032153</item>
    </derivirana_varijabla>
  </DomainObject.Predmet.ProtuStrankaListNazivFormatedOIB>
  <DomainObject.Predmet.OstaliListFormated>
    <izvorni_sadrzaj>
      <item>Ivan Švaljek punomoćnik sudionika u postupku FULEREN d.o.o.</item>
    </izvorni_sadrzaj>
    <derivirana_varijabla naziv="DomainObject.Predmet.OstaliListFormated_1">
      <item>Ivan Švaljek punomoćnik sudionika u postupku FULEREN d.o.o.</item>
    </derivirana_varijabla>
  </DomainObject.Predmet.OstaliListFormated>
  <DomainObject.Predmet.OstaliListFormatedOIB>
    <izvorni_sadrzaj>
      <item>Ivan Švaljek, OIB 95897091207 punomoćnik sudionika u postupku FULEREN d.o.o.</item>
    </izvorni_sadrzaj>
    <derivirana_varijabla naziv="DomainObject.Predmet.OstaliListFormatedOIB_1">
      <item>Ivan Švaljek, OIB 95897091207 punomoćnik sudionika u postupku FULEREN d.o.o.</item>
    </derivirana_varijabla>
  </DomainObject.Predmet.OstaliListFormatedOIB>
  <DomainObject.Predmet.OstaliListFormatedWithAdress>
    <izvorni_sadrzaj>
      <item>Ivan Švaljek, Poljana Josipa Brunšmida 9, 10000 Zagreb punomoćnik sudionika u postupku FULEREN d.o.o.</item>
    </izvorni_sadrzaj>
    <derivirana_varijabla naziv="DomainObject.Predmet.OstaliListFormatedWithAdress_1">
      <item>Ivan Švaljek, Poljana Josipa Brunšmida 9, 10000 Zagreb punomoćnik sudionika u postupku FULEREN d.o.o.</item>
    </derivirana_varijabla>
  </DomainObject.Predmet.OstaliListFormatedWithAdress>
  <DomainObject.Predmet.OstaliListFormatedWithAdressOIB>
    <izvorni_sadrzaj>
      <item>Ivan Švaljek, OIB 95897091207, Poljana Josipa Brunšmida 9, 10000 Zagreb punomoćnik sudionika u postupku FULEREN d.o.o.</item>
    </izvorni_sadrzaj>
    <derivirana_varijabla naziv="DomainObject.Predmet.OstaliListFormatedWithAdressOIB_1">
      <item>Ivan Švaljek, OIB 95897091207, Poljana Josipa Brunšmida 9, 10000 Zagreb punomoćnik sudionika u postupku FULEREN d.o.o.</item>
    </derivirana_varijabla>
  </DomainObject.Predmet.OstaliListFormatedWithAdressOIB>
  <DomainObject.Predmet.OstaliListNazivFormated>
    <izvorni_sadrzaj>
      <item>Ivan Švaljek</item>
    </izvorni_sadrzaj>
    <derivirana_varijabla naziv="DomainObject.Predmet.OstaliListNazivFormated_1">
      <item>Ivan Švaljek</item>
    </derivirana_varijabla>
  </DomainObject.Predmet.OstaliListNazivFormated>
  <DomainObject.Predmet.OstaliListNazivFormatedOIB>
    <izvorni_sadrzaj>
      <item>Ivan Švaljek, OIB 95897091207</item>
    </izvorni_sadrzaj>
    <derivirana_varijabla naziv="DomainObject.Predmet.OstaliListNazivFormatedOIB_1">
      <item>Ivan Švaljek, OIB 95897091207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FULEREN d.o.o.</izvorni_sadrzaj>
    <derivirana_varijabla naziv="DomainObject.Predmet.ProtustrankaIDrugi_1">FULEREN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FULEREN d.o.o., OIB 48578032153, Poljana Josipa Brunšmida 9, 10000 Zagreb</izvorni_sadrzaj>
    <derivirana_varijabla naziv="DomainObject.Predmet.ProtustrankaIDrugiAdressOIB_1">FULEREN d.o.o., OIB 48578032153, Poljana Josipa Brunšmida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FULEREN d.o.o.</item>
      <item>FINA Regionalni centar Zagreb</item>
      <item>Ivan Švaljek</item>
    </izvorni_sadrzaj>
    <derivirana_varijabla naziv="DomainObject.Predmet.SudioniciListNaziv_1">
      <item>FULEREN d.o.o.</item>
      <item>FINA Regionalni centar Zagreb</item>
      <item>Ivan Švaljek</item>
    </derivirana_varijabla>
  </DomainObject.Predmet.SudioniciListNaziv>
  <DomainObject.Predmet.SudioniciListAdressOIB>
    <izvorni_sadrzaj>
      <item>FULEREN d.o.o., OIB 48578032153, Poljana Josipa Brunšmida 9,10000 Zagreb</item>
      <item>FINA Regionalni centar Zagreb, OIB 85821130368, Trg svibanjskih žrtava 1995. 1,10000 Zagreb</item>
      <item>Ivan Švaljek, OIB 95897091207, Poljana Josipa Brunšmida 9,10000 Zagreb</item>
    </izvorni_sadrzaj>
    <derivirana_varijabla naziv="DomainObject.Predmet.SudioniciListAdressOIB_1">
      <item>FULEREN d.o.o., OIB 48578032153, Poljana Josipa Brunšmida 9,10000 Zagreb</item>
      <item>FINA Regionalni centar Zagreb, OIB 85821130368, Trg svibanjskih žrtava 1995. 1,10000 Zagreb</item>
      <item>Ivan Švaljek, OIB 95897091207, Poljana Josipa Brunšmida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48578032153</item>
      <item>, OIB 85821130368</item>
      <item>, OIB 95897091207</item>
    </izvorni_sadrzaj>
    <derivirana_varijabla naziv="DomainObject.Predmet.SudioniciListNazivOIB_1">
      <item>, OIB 48578032153</item>
      <item>, OIB 85821130368</item>
      <item>, OIB 95897091207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680C1D-2B84-4FE8-8A10-972CCA70E4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314</properties:Words>
  <properties:Characters>1769</properties:Characters>
  <properties:Lines>49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2016-06-03T12:02:00Z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2016-06-10T12:22:00Z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