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c116" w14:paraId="b7fc1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633C" w:rsidP="0013633C" w:rsidR="0013633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St-1360/2016-8.</w:t>
      </w:r>
    </w:p>
    <w:p w:rsidRDefault="0013633C" w:rsidP="0013633C" w:rsidR="0013633C">
      <w:pPr>
        <w:rPr>
          <w:rFonts w:hAnsi="Arial" w:ascii="Arial"/>
        </w:rPr>
      </w:pPr>
    </w:p>
    <w:p w:rsidRDefault="0013633C" w:rsidP="0013633C" w:rsidR="0013633C">
      <w:pPr>
        <w:jc w:val="center"/>
        <w:rPr>
          <w:rFonts w:hAnsi="Arial" w:ascii="Arial"/>
          <w:b/>
        </w:rPr>
      </w:pPr>
    </w:p>
    <w:p w:rsidRDefault="0013633C" w:rsidP="0013633C" w:rsidR="001363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13633C" w:rsidP="0013633C" w:rsidR="0013633C">
      <w:pPr>
        <w:jc w:val="center"/>
        <w:rPr>
          <w:rFonts w:hAnsi="Arial" w:ascii="Arial"/>
          <w:b/>
        </w:rPr>
      </w:pPr>
    </w:p>
    <w:p w:rsidRDefault="0013633C" w:rsidP="0013633C" w:rsidR="001363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13633C" w:rsidP="0013633C" w:rsidR="0013633C">
      <w:pPr>
        <w:rPr>
          <w:rFonts w:hAnsi="Arial" w:ascii="Arial"/>
          <w:b/>
        </w:rPr>
      </w:pP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HKTV d.o.o. za proizvodnju, trgovinu i usluge iz Bjelovara, Istarska 2/b, MBS 010074277, OIB 23788837054, dana 05. srpnja 2017. godine</w:t>
      </w:r>
    </w:p>
    <w:p w:rsidRDefault="0013633C" w:rsidP="0013633C" w:rsidR="0013633C">
      <w:pPr>
        <w:jc w:val="both"/>
        <w:rPr>
          <w:rFonts w:hAnsi="Arial" w:ascii="Arial"/>
        </w:rPr>
      </w:pPr>
    </w:p>
    <w:p w:rsidRDefault="0013633C" w:rsidP="0013633C" w:rsidR="001363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3633C" w:rsidP="0013633C" w:rsidR="0013633C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HKTV d.o.o. za proizvodnju, trgovinu i usluge iz Bjelovara, Istarska 2/b, OIB 23788837054.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MIJO RONČEVIĆ iz Osijeka, Vijenac Ivana Meštrovića 74.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HKTV d.o.o. za proizvodnju, trgovinu i usluge iz Bjelovara, Istarska 2/b, OIB 23788837054.</w:t>
      </w:r>
    </w:p>
    <w:p w:rsidRDefault="0013633C" w:rsidP="0013633C" w:rsidR="0013633C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05. srpnja 2017. godine u 13,50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13633C" w:rsidP="0013633C" w:rsidR="001363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HKTV d.o.o. za proizvodnju, trgovinu i usluge iz Bjelovara, Istarska 2/b, OIB 23788837054, sud je pokrenuo postupak radi utvrđivanja uvjeta za otvaranje stečajnog postupka nad dužnikom, te u tom postupku utvrdio da dužnik nema imovine kojom bi se mogli pokriti troškovi </w:t>
      </w:r>
      <w:r>
        <w:rPr>
          <w:rFonts w:hAnsi="Arial" w:ascii="Arial"/>
        </w:rPr>
        <w:lastRenderedPageBreak/>
        <w:t xml:space="preserve">stečajnog postupka, slijedom čega je svojim rješenjem 7 St-1360/2016-7 od dana 08.06.2017.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08.06.2017.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13633C" w:rsidP="0013633C" w:rsidR="0013633C">
      <w:pPr>
        <w:jc w:val="both"/>
        <w:rPr>
          <w:rFonts w:hAnsi="Arial" w:ascii="Arial"/>
        </w:rPr>
      </w:pPr>
    </w:p>
    <w:p w:rsidRDefault="0013633C" w:rsidP="0013633C" w:rsidR="0013633C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srpnja 2017. godine</w:t>
      </w:r>
    </w:p>
    <w:p w:rsidRDefault="0013633C" w:rsidP="0013633C" w:rsidR="0013633C">
      <w:pPr>
        <w:ind w:firstLine="720"/>
        <w:jc w:val="center"/>
        <w:rPr>
          <w:rFonts w:hAnsi="Arial" w:ascii="Arial"/>
        </w:rPr>
      </w:pPr>
    </w:p>
    <w:p w:rsidRDefault="0013633C" w:rsidP="0013633C" w:rsidR="001363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13633C" w:rsidP="0013633C" w:rsidR="001363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13633C" w:rsidP="0013633C" w:rsidR="001363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3633C" w:rsidP="0013633C" w:rsidR="001363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3633C" w:rsidP="0013633C" w:rsidR="0013633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13633C" w:rsidP="0013633C" w:rsidR="0013633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13633C" w:rsidP="0013633C" w:rsidR="0013633C">
      <w:pPr>
        <w:jc w:val="both"/>
        <w:rPr>
          <w:rFonts w:hAnsi="Arial" w:ascii="Arial"/>
        </w:rPr>
      </w:pPr>
      <w:r>
        <w:rPr>
          <w:rFonts w:hAnsi="Arial" w:ascii="Arial"/>
        </w:rPr>
        <w:t>Bj.05.07.2017.g.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33C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St-1360/2016-8</izvorni_sadrzaj>
    <derivirana_varijabla naziv="DomainObject.Oznaka_1">St-1360/2016-8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HKTV društvo s ograničenom odgovornošću za proizvodnju, trgovinu i usluge zastupanog po punomoćniku Tomica Kubaček</izvorni_sadrzaj>
    <derivirana_varijabla naziv="DomainObject.Predmet.ProtustrankaFormated_1">  HKTV društvo s ograničenom odgovornošću za proizvodnju, trgovinu i usluge zastupanog po punomoćniku Tomica Kubaček</derivirana_varijabla>
  </DomainObject.Predmet.ProtustrankaFormated>
  <DomainObject.Predmet.ProtustrankaFormatedOIB>
    <izvorni_sadrzaj>  HKTV društvo s ograničenom odgovornošću za proizvodnju, trgovinu i usluge, OIB 23788837054 zastupanog po punomoćniku Tomica Kubaček</izvorni_sadrzaj>
    <derivirana_varijabla naziv="DomainObject.Predmet.ProtustrankaFormatedOIB_1">  HKTV društvo s ograničenom odgovornošću za proizvodnju, trgovinu i usluge, OIB 23788837054 zastupanog po punomoćniku Tomica Kubaček</derivirana_varijabla>
  </DomainObject.Predmet.ProtustrankaFormatedOIB>
  <DomainObject.Predmet.ProtustrankaFormatedWithAdress>
    <izvorni_sadrzaj> HKTV društvo s ograničenom odgovornošću za proizvodnju, trgovinu i usluge, Istarska 2/b, 43000 Bjelovar zastupanog po punomoćniku Tomica Kubaček</izvorni_sadrzaj>
    <derivirana_varijabla naziv="DomainObject.Predmet.ProtustrankaFormatedWithAdress_1"> HKTV društvo s ograničenom odgovornošću za proizvodnju, trgovinu i usluge, Istarska 2/b, 43000 Bjelovar zastupanog po punomoćniku Tomica Kubaček</derivirana_varijabla>
  </DomainObject.Predmet.ProtustrankaFormatedWithAdress>
  <DomainObject.Predmet.ProtustrankaFormatedWithAdressOIB>
    <izvorni_sadrzaj> HKTV društvo s ograničenom odgovornošću za proizvodnju, trgovinu i usluge, OIB 23788837054, Istarska 2/b, 43000 Bjelovar zastupanog po punomoćniku Tomica Kubaček</izvorni_sadrzaj>
    <derivirana_varijabla naziv="DomainObject.Predmet.ProtustrankaFormatedWithAdressOIB_1"> HKTV društvo s ograničenom odgovornošću za proizvodnju, trgovinu i usluge, OIB 23788837054, Istarska 2/b, 43000 Bjelovar zastupanog po punomoćniku Tomica Kubaček</derivirana_varijabla>
  </DomainObject.Predmet.ProtustrankaFormatedWithAdressOIB>
  <DomainObject.Predmet.ProtustrankaWithAdress>
    <izvorni_sadrzaj>HKTV društvo s ograničenom odgovornošću za proizvodnju, trgovinu i usluge Istarska 2/b, 43000 Bjelovar</izvorni_sadrzaj>
    <derivirana_varijabla naziv="DomainObject.Predmet.ProtustrankaWithAdress_1">HKTV društvo s ograničenom odgovornošću za proizvodnju, trgovinu i usluge Istarska 2/b, 43000 Bjelovar</derivirana_varijabla>
  </DomainObject.Predmet.ProtustrankaWithAdress>
  <DomainObject.Predmet.ProtustrankaWithAdressOIB>
    <izvorni_sadrzaj>HKTV društvo s ograničenom odgovornošću za proizvodnju, trgovinu i usluge, OIB 23788837054, Istarska 2/b, 43000 Bjelovar</izvorni_sadrzaj>
    <derivirana_varijabla naziv="DomainObject.Predmet.ProtustrankaWithAdressOIB_1">HKTV društvo s ograničenom odgovornošću za proizvodnju, trgovinu i usluge, OIB 23788837054, Istarska 2/b, 43000 Bjelovar</derivirana_varijabla>
  </DomainObject.Predmet.ProtustrankaWithAdressOIB>
  <DomainObject.Predmet.ProtustrankaNazivFormated>
    <izvorni_sadrzaj>HKTV društvo s ograničenom odgovornošću za proizvodnju, trgovinu i usluge</izvorni_sadrzaj>
    <derivirana_varijabla naziv="DomainObject.Predmet.ProtustrankaNazivFormated_1">HKTV društvo s ograničenom odgovornošću za proizvodnju, trgovinu i usluge</derivirana_varijabla>
  </DomainObject.Predmet.ProtustrankaNazivFormated>
  <DomainObject.Predmet.ProtustrankaNazivFormatedOIB>
    <izvorni_sadrzaj>HKTV društvo s ograničenom odgovornošću za proizvodnju, trgovinu i usluge, OIB 23788837054</izvorni_sadrzaj>
    <derivirana_varijabla naziv="DomainObject.Predmet.ProtustrankaNazivFormatedOIB_1">HKTV društvo s ograničenom odgovornošću za proizvodnju, trgovinu i usluge, OIB 23788837054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HKTV društvo s ograničenom odgovornošću za proizvodnju, trgovinu i usluge zastupanog po punomoćniku Tomica Kubaček</item>
    </izvorni_sadrzaj>
    <derivirana_varijabla naziv="DomainObject.Predmet.ProtuStrankaListFormated_1">
      <item>HKTV društvo s ograničenom odgovornošću za proizvodnju, trgovinu i usluge zastupanog po punomoćniku Tomica Kubaček</item>
    </derivirana_varijabla>
  </DomainObject.Predmet.ProtuStrankaListFormated>
  <DomainObject.Predmet.ProtuStrankaListFormatedOIB>
    <izvorni_sadrzaj>
      <item>HKTV društvo s ograničenom odgovornošću za proizvodnju, trgovinu i usluge, OIB 23788837054 zastupanog po punomoćniku Tomica Kubaček</item>
    </izvorni_sadrzaj>
    <derivirana_varijabla naziv="DomainObject.Predmet.ProtuStrankaListFormatedOIB_1">
      <item>HKTV društvo s ograničenom odgovornošću za proizvodnju, trgovinu i usluge, OIB 23788837054 zastupanog po punomoćniku Tomica Kubaček</item>
    </derivirana_varijabla>
  </DomainObject.Predmet.ProtuStrankaListFormatedOIB>
  <DomainObject.Predmet.ProtuStrankaListFormatedWithAdress>
    <izvorni_sadrzaj>
      <item>HKTV društvo s ograničenom odgovornošću za proizvodnju, trgovinu i usluge, Istarska 2/b, 43000 Bjelovar zastupanog po punomoćniku Tomica Kubaček</item>
    </izvorni_sadrzaj>
    <derivirana_varijabla naziv="DomainObject.Predmet.ProtuStrankaListFormatedWithAdress_1">
      <item>HKTV društvo s ograničenom odgovornošću za proizvodnju, trgovinu i usluge, Istarska 2/b, 43000 Bjelovar zastupanog po punomoćniku Tomica Kubaček</item>
    </derivirana_varijabla>
  </DomainObject.Predmet.ProtuStrankaListFormatedWithAdress>
  <DomainObject.Predmet.ProtuStrankaListFormatedWithAdressOIB>
    <izvorni_sadrzaj>
      <item>HKTV društvo s ograničenom odgovornošću za proizvodnju, trgovinu i usluge, OIB 23788837054, Istarska 2/b, 43000 Bjelovar zastupanog po punomoćniku Tomica Kubaček</item>
    </izvorni_sadrzaj>
    <derivirana_varijabla naziv="DomainObject.Predmet.ProtuStrankaListFormatedWithAdressOIB_1">
      <item>HKTV društvo s ograničenom odgovornošću za proizvodnju, trgovinu i usluge, OIB 23788837054, Istarska 2/b, 43000 Bjelovar zastupanog po punomoćniku Tomica Kubaček</item>
    </derivirana_varijabla>
  </DomainObject.Predmet.ProtuStrankaListFormatedWithAdressOIB>
  <DomainObject.Predmet.ProtuStrankaListNazivFormated>
    <izvorni_sadrzaj>
      <item>HKTV društvo s ograničenom odgovornošću za proizvodnju, trgovinu i usluge</item>
    </izvorni_sadrzaj>
    <derivirana_varijabla naziv="DomainObject.Predmet.ProtuStrankaListNazivFormated_1">
      <item>HKTV društvo s ograničenom odgovornošću za proizvodnju, trgovinu i usluge</item>
    </derivirana_varijabla>
  </DomainObject.Predmet.ProtuStrankaListNazivFormated>
  <DomainObject.Predmet.ProtuStrankaListNazivFormatedOIB>
    <izvorni_sadrzaj>
      <item>HKTV društvo s ograničenom odgovornošću za proizvodnju, trgovinu i usluge, OIB 23788837054</item>
    </izvorni_sadrzaj>
    <derivirana_varijabla naziv="DomainObject.Predmet.ProtuStrankaListNazivFormatedOIB_1">
      <item>HKTV društvo s ograničenom odgovornošću za proizvodnju, trgovinu i usluge, OIB 23788837054</item>
    </derivirana_varijabla>
  </DomainObject.Predmet.ProtuStrankaListNazivFormatedOIB>
  <DomainObject.Predmet.OstaliListFormated>
    <izvorni_sadrzaj>
      <item>Tomica Kubaček punomoćnik sudionika u postupku HKTV društvo s ograničenom odgovornošću za proizvodnju, trgovinu i usluge</item>
    </izvorni_sadrzaj>
    <derivirana_varijabla naziv="DomainObject.Predmet.OstaliListFormated_1">
      <item>Tomica Kubaček punomoćnik sudionika u postupku HKTV društvo s ograničenom odgovornošću za proizvodnju, trgovinu i usluge</item>
    </derivirana_varijabla>
  </DomainObject.Predmet.OstaliListFormated>
  <DomainObject.Predmet.OstaliListFormatedOIB>
    <izvorni_sadrzaj>
      <item>Tomica Kubaček, OIB 95052718043 punomoćnik sudionika u postupku HKTV društvo s ograničenom odgovornošću za proizvodnju, trgovinu i usluge</item>
    </izvorni_sadrzaj>
    <derivirana_varijabla naziv="DomainObject.Predmet.OstaliListFormatedOIB_1">
      <item>Tomica Kubaček, OIB 95052718043 punomoćnik sudionika u postupku HKTV društvo s ograničenom odgovornošću za proizvodnju, trgovinu i usluge</item>
    </derivirana_varijabla>
  </DomainObject.Predmet.OstaliListFormatedOIB>
  <DomainObject.Predmet.OstaliListFormatedWithAdress>
    <izvorni_sadrzaj>
      <item>Tomica Kubaček, Istarska 2/B., 43000 Bjelovar punomoćnik sudionika u postupku HKTV društvo s ograničenom odgovornošću za proizvodnju, trgovinu i usluge</item>
    </izvorni_sadrzaj>
    <derivirana_varijabla naziv="DomainObject.Predmet.OstaliListFormatedWithAdress_1">
      <item>Tomica Kubaček, Istarska 2/B., 43000 Bjelovar punomoćnik sudionika u postupku HKTV društvo s ograničenom odgovornošću za proizvodnju, trgovinu i usluge</item>
    </derivirana_varijabla>
  </DomainObject.Predmet.OstaliListFormatedWithAdress>
  <DomainObject.Predmet.OstaliListFormatedWithAdressOIB>
    <izvorni_sadrzaj>
      <item>Tomica Kubaček, OIB 95052718043, Istarska 2/B., 43000 Bjelovar punomoćnik sudionika u postupku HKTV društvo s ograničenom odgovornošću za proizvodnju, trgovinu i usluge</item>
    </izvorni_sadrzaj>
    <derivirana_varijabla naziv="DomainObject.Predmet.OstaliListFormatedWithAdressOIB_1">
      <item>Tomica Kubaček, OIB 95052718043, Istarska 2/B., 43000 Bjelovar punomoćnik sudionika u postupku HKTV društvo s ograničenom odgovornošću za proizvodnju, trgovinu i usluge</item>
    </derivirana_varijabla>
  </DomainObject.Predmet.OstaliListFormatedWithAdressOIB>
  <DomainObject.Predmet.OstaliListNazivFormated>
    <izvorni_sadrzaj>
      <item>Tomica Kubaček</item>
    </izvorni_sadrzaj>
    <derivirana_varijabla naziv="DomainObject.Predmet.OstaliListNazivFormated_1">
      <item>Tomica Kubaček</item>
    </derivirana_varijabla>
  </DomainObject.Predmet.OstaliListNazivFormated>
  <DomainObject.Predmet.OstaliListNazivFormatedOIB>
    <izvorni_sadrzaj>
      <item>Tomica Kubaček, OIB 95052718043</item>
    </izvorni_sadrzaj>
    <derivirana_varijabla naziv="DomainObject.Predmet.OstaliListNazivFormatedOIB_1">
      <item>Tomica Kubaček, OIB 95052718043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St-1360/2016-8</izvorni_sadrzaj>
    <derivirana_varijabla naziv="DomainObject.PoslovniBrojDokumenta_1">St-1360/2016-8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HKTV društvo s ograničenom odgovornošću za proizvodnju, trgovinu i usluge</izvorni_sadrzaj>
    <derivirana_varijabla naziv="DomainObject.Predmet.ProtustrankaIDrugi_1">HKTV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HKTV društvo s ograničenom odgovornošću za proizvodnju, trgovinu i usluge, OIB 23788837054, Istarska 2/b, 43000 Bjelovar</izvorni_sadrzaj>
    <derivirana_varijabla naziv="DomainObject.Predmet.ProtustrankaIDrugiAdressOIB_1">HKTV društvo s ograničenom odgovornošću za proizvodnju, trgovinu i usluge, OIB 23788837054, Istarska 2/b,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HKTV društvo s ograničenom odgovornošću za proizvodnju, trgovinu i usluge</item>
      <item>Tomica Kubaček</item>
    </izvorni_sadrzaj>
    <derivirana_varijabla naziv="DomainObject.Predmet.SudioniciListNaziv_1">
      <item>FINA, RC ZAGREB, Podružnica Bjelovar</item>
      <item>HKTV društvo s ograničenom odgovornošću za proizvodnju, trgovinu i usluge</item>
      <item>Tomica Kubaček</item>
    </derivirana_varijabla>
  </DomainObject.Predmet.SudioniciListNaziv>
  <DomainObject.Predmet.SudioniciListAdressOIB>
    <izvorni_sadrzaj>
      <item>FINA, RC ZAGREB, Podružnica Bjelovar, OIB 85821130368, F. Supila 4,43000 Bjelovar</item>
      <item>HKTV društvo s ograničenom odgovornošću za proizvodnju, trgovinu i usluge, OIB 23788837054, Istarska 2/b,43000 Bjelovar</item>
      <item>Tomica Kubaček, OIB 95052718043, Istarska 2/B.,43000 Bjelovar</item>
    </izvorni_sadrzaj>
    <derivirana_varijabla naziv="DomainObject.Predmet.SudioniciListAdressOIB_1">
      <item>FINA, RC ZAGREB, Podružnica Bjelovar, OIB 85821130368, F. Supila 4,43000 Bjelovar</item>
      <item>HKTV društvo s ograničenom odgovornošću za proizvodnju, trgovinu i usluge, OIB 23788837054, Istarska 2/b,43000 Bjelovar</item>
      <item>Tomica Kubaček, OIB 95052718043, Istarska 2/B.,43000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4FFB0-3814-4ECC-848E-E59E479A8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523</properties:Words>
  <properties:Characters>2852</properties:Characters>
  <properties:Lines>71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2017-07-05T11:38:00Z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St-1360/2016-8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