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074636" w14:paraId="e074636" w:rsidRDefault="00B11498" w:rsidP="00144650" w:rsidR="00144650">
      <w:pPr>
        <w:tabs>
          <w:tab w:pos="7455" w:val="left"/>
          <w:tab w:pos="9072" w:val="right"/>
        </w:tabs>
        <w15:collapsed w:val="false"/>
      </w:pPr>
      <w:bookmarkStart w:name="_GoBack" w:id="0"/>
      <w:bookmarkEnd w:id="0"/>
      <w:r>
        <w:tab/>
      </w:r>
      <w:r>
        <w:tab/>
      </w:r>
      <w:r w:rsidR="002F3F8D">
        <w:t>Broj: 6 St-</w:t>
      </w:r>
      <w:r w:rsidR="00411A7F">
        <w:t>603/16-19</w:t>
      </w:r>
    </w:p>
    <w:p w:rsidRDefault="00144650" w:rsidP="00144650" w:rsidR="00144650">
      <w:r>
        <w:rPr>
          <w:rStyle w:val="Naglaeno"/>
        </w:rPr>
        <w:t xml:space="preserve">             </w:t>
      </w:r>
      <w:r w:rsidR="004B1C41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44650" w:rsidP="00144650" w:rsidR="00144650" w:rsidRPr="00D21A2C"/>
    <w:p w:rsidRDefault="00144650" w:rsidP="00144650" w:rsidR="00144650" w:rsidRPr="00B82754">
      <w:pPr>
        <w:ind w:hanging="720" w:left="360"/>
        <w:rPr>
          <w:b/>
        </w:rPr>
      </w:pPr>
      <w:r w:rsidRPr="00B82754">
        <w:rPr>
          <w:b/>
        </w:rPr>
        <w:t xml:space="preserve">     REPUBLIKA HRVATSKA</w:t>
      </w:r>
    </w:p>
    <w:p w:rsidRDefault="00144650" w:rsidP="00144650" w:rsidR="00144650" w:rsidRPr="00B82754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TRGOVAČKI SUD U OSIJEKU</w:t>
      </w:r>
    </w:p>
    <w:p w:rsidRDefault="00144650" w:rsidP="00144650" w:rsidR="00144650" w:rsidRPr="00A27295">
      <w:pPr>
        <w:ind w:hanging="720" w:left="360"/>
        <w:rPr>
          <w:sz w:val="22"/>
          <w:szCs w:val="22"/>
        </w:rPr>
      </w:pPr>
      <w:r w:rsidRPr="00B82754">
        <w:rPr>
          <w:sz w:val="22"/>
          <w:szCs w:val="22"/>
        </w:rPr>
        <w:t xml:space="preserve">   </w:t>
      </w:r>
      <w:r>
        <w:rPr>
          <w:sz w:val="22"/>
          <w:szCs w:val="22"/>
        </w:rPr>
        <w:t xml:space="preserve"> </w:t>
      </w:r>
      <w:r w:rsidRPr="00B82754">
        <w:rPr>
          <w:sz w:val="22"/>
          <w:szCs w:val="22"/>
        </w:rPr>
        <w:t xml:space="preserve"> </w:t>
      </w:r>
    </w:p>
    <w:p w:rsidRDefault="00144650" w:rsidP="00144650" w:rsidR="00144650"/>
    <w:p w:rsidRDefault="00144650" w:rsidP="00144650" w:rsidR="00144650">
      <w:pPr>
        <w:jc w:val="center"/>
      </w:pPr>
      <w:r>
        <w:t>R E P U B L I K A  H R V A T S K A</w:t>
      </w:r>
    </w:p>
    <w:p w:rsidRDefault="00144650" w:rsidP="00144650" w:rsidR="00144650">
      <w:pPr>
        <w:jc w:val="center"/>
      </w:pPr>
    </w:p>
    <w:p w:rsidRDefault="00144650" w:rsidP="00144650" w:rsidR="00144650" w:rsidRPr="00451DD6">
      <w:pPr>
        <w:jc w:val="center"/>
      </w:pPr>
      <w:r w:rsidRPr="00451DD6">
        <w:t>R J E Š E N J E</w:t>
      </w: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144650" w:rsidR="00144650">
      <w:pPr>
        <w:rPr>
          <w:b/>
        </w:rPr>
      </w:pPr>
    </w:p>
    <w:p w:rsidRDefault="00144650" w:rsidP="002F3F8D" w:rsidR="002F3F8D">
      <w:pPr>
        <w:ind w:firstLine="708"/>
        <w:jc w:val="both"/>
      </w:pPr>
      <w:r>
        <w:tab/>
      </w:r>
      <w:r w:rsidR="002F3F8D">
        <w:t xml:space="preserve">Trgovački sud u Osijeku, po stečajnoj sutkinji Nadi Roso, u stečajnom predmetu predlagatelja </w:t>
      </w:r>
      <w:r w:rsidR="002F3F8D" w:rsidRPr="001F430D">
        <w:t xml:space="preserve"> </w:t>
      </w:r>
      <w:r w:rsidR="00411A7F">
        <w:t xml:space="preserve">FINA RC Osijek, za otvaranje stečajnog postupka nad dužnikom </w:t>
      </w:r>
      <w:r w:rsidR="00411A7F">
        <w:rPr>
          <w:b/>
        </w:rPr>
        <w:t>EURO-ŽELJEZAR d.o.o. Višnjevac, J. B. Jelačića 101, OIB: 31287134733, MBS: 030101964</w:t>
      </w:r>
      <w:r w:rsidR="002F3F8D" w:rsidRPr="00D14516">
        <w:t>,</w:t>
      </w:r>
      <w:r w:rsidR="002F3F8D">
        <w:t xml:space="preserve"> dana </w:t>
      </w:r>
      <w:r w:rsidR="00411A7F">
        <w:t>26. rujna</w:t>
      </w:r>
      <w:r w:rsidR="002F3F8D">
        <w:t xml:space="preserve"> 2016. g.,</w:t>
      </w:r>
    </w:p>
    <w:p w:rsidRDefault="00144650" w:rsidP="00B37FD5" w:rsidR="00144650">
      <w:pPr>
        <w:pStyle w:val="Tijeloteksta"/>
        <w:tabs>
          <w:tab w:pos="708" w:val="left"/>
          <w:tab w:pos="5235" w:val="left"/>
        </w:tabs>
      </w:pPr>
      <w:r>
        <w:tab/>
      </w:r>
      <w:r w:rsidR="00B37FD5">
        <w:tab/>
      </w:r>
    </w:p>
    <w:p w:rsidRDefault="00144650" w:rsidP="00144650" w:rsidR="00144650">
      <w:pPr>
        <w:jc w:val="both"/>
      </w:pPr>
    </w:p>
    <w:p w:rsidRDefault="00144650" w:rsidP="00144650" w:rsidR="00144650" w:rsidRPr="00451DD6">
      <w:pPr>
        <w:jc w:val="center"/>
      </w:pPr>
      <w:r w:rsidRPr="00451DD6">
        <w:t>r i j e š i o   j e</w:t>
      </w:r>
    </w:p>
    <w:p w:rsidRDefault="00144650" w:rsidP="00144650" w:rsidR="00144650">
      <w:pPr>
        <w:pStyle w:val="Tijeloteksta"/>
      </w:pPr>
      <w:r>
        <w:tab/>
      </w:r>
    </w:p>
    <w:p w:rsidRDefault="00144650" w:rsidP="00144650" w:rsidR="00144650">
      <w:pPr>
        <w:pStyle w:val="Tijeloteksta"/>
        <w:rPr>
          <w:b/>
          <w:bCs/>
        </w:rPr>
      </w:pPr>
    </w:p>
    <w:p w:rsidRDefault="00144650" w:rsidP="00144650" w:rsidR="00144650">
      <w:pPr>
        <w:jc w:val="both"/>
      </w:pPr>
      <w:r>
        <w:rPr>
          <w:b/>
          <w:bCs/>
        </w:rPr>
        <w:tab/>
      </w:r>
      <w:r>
        <w:t>1.</w:t>
      </w:r>
      <w:r>
        <w:tab/>
        <w:t xml:space="preserve">Pozivaju se osobe koje imaju pravni interes da se provede stečajni postupak nad dužnikom </w:t>
      </w:r>
      <w:r w:rsidR="00411A7F">
        <w:rPr>
          <w:b/>
        </w:rPr>
        <w:t xml:space="preserve">EURO-ŽELJEZAR d.o.o. Višnjevac, J. B. Jelačića 101, OIB: 31287134733, MBS: 030101964 </w:t>
      </w:r>
      <w:r w:rsidRPr="00283315">
        <w:t xml:space="preserve">da </w:t>
      </w:r>
      <w:r>
        <w:t>u roku od 15 dana od dana objave ovog rješenja na e-oglasnoj ploči Trgovačkog suda u Osijeku solidarno uplate na sudski depozit ovog suda broj HR31 2390 0011 3000 0020 0 s pozivom na broj HR05 272-</w:t>
      </w:r>
      <w:r w:rsidR="00411A7F">
        <w:rPr>
          <w:b/>
        </w:rPr>
        <w:t>603</w:t>
      </w:r>
      <w:r>
        <w:rPr>
          <w:b/>
        </w:rPr>
        <w:t>-16</w:t>
      </w:r>
      <w:r>
        <w:t xml:space="preserve"> kod Hrvatske poštanske banke iznos od </w:t>
      </w:r>
      <w:r w:rsidR="00975450">
        <w:rPr>
          <w:b/>
        </w:rPr>
        <w:t>2</w:t>
      </w:r>
      <w:r w:rsidR="00411A7F">
        <w:rPr>
          <w:b/>
        </w:rPr>
        <w:t>8</w:t>
      </w:r>
      <w:r w:rsidRPr="00725327">
        <w:rPr>
          <w:b/>
        </w:rPr>
        <w:t>.000,00 kn</w:t>
      </w:r>
      <w:r>
        <w:t>, na ime predujma za pokriće troškova kako prethodnog tako i otvorenog stečajnog postupka, te da u istom roku potvrdu o uplati dostave u sudski spis.</w:t>
      </w:r>
    </w:p>
    <w:p w:rsidRDefault="00144650" w:rsidP="00144650" w:rsidR="00144650">
      <w:pPr>
        <w:ind w:firstLine="720"/>
        <w:jc w:val="both"/>
      </w:pPr>
      <w:r>
        <w:t>2.</w:t>
      </w:r>
      <w:r>
        <w:tab/>
        <w:t>Ako vjerovnici dužnika ne postupe u skladu s točkom prvom ovog rješenja, stečajni sudac će donijeti odluku o otvaranju i zaključenju stečajnog postupka. U tom se slučaju stečajni postupak neće provesti i na odgovarajući će se način primijeniti odredbe članka 196. do 202. Stečajnog zakona.</w:t>
      </w:r>
    </w:p>
    <w:p w:rsidRDefault="00144650" w:rsidP="00144650" w:rsidR="00144650">
      <w:pPr>
        <w:ind w:firstLine="720"/>
        <w:jc w:val="both"/>
      </w:pPr>
      <w:r>
        <w:t>3.</w:t>
      </w:r>
      <w:r>
        <w:tab/>
        <w:t>Ako se stečajni postupak zaključi u skladu s odredbom članka 63. stav 1. Stečajnog zakona, a dužnik nema sredstava za pokriće najnužnijih troškova, sredstva će se isplatiti na teret predujmljenih sredstava.</w:t>
      </w:r>
    </w:p>
    <w:p w:rsidRDefault="009B61F0" w:rsidP="00144650" w:rsidR="009B61F0">
      <w:pPr>
        <w:tabs>
          <w:tab w:pos="7455" w:val="left"/>
          <w:tab w:pos="9072" w:val="right"/>
        </w:tabs>
      </w:pPr>
    </w:p>
    <w:p w:rsidRDefault="009B61F0" w:rsidP="009B61F0" w:rsidR="009B61F0">
      <w:pPr>
        <w:jc w:val="both"/>
      </w:pPr>
    </w:p>
    <w:p w:rsidRDefault="009B61F0" w:rsidP="009B61F0" w:rsidR="009B61F0" w:rsidRPr="000A10F3">
      <w:pPr>
        <w:jc w:val="center"/>
        <w:rPr>
          <w:b/>
        </w:rPr>
      </w:pPr>
      <w:r w:rsidRPr="000A10F3">
        <w:rPr>
          <w:b/>
        </w:rPr>
        <w:t>Obrazloženje</w:t>
      </w:r>
    </w:p>
    <w:p w:rsidRDefault="009B61F0" w:rsidP="009B61F0" w:rsidR="009B61F0">
      <w:pPr>
        <w:jc w:val="both"/>
      </w:pPr>
    </w:p>
    <w:p w:rsidRDefault="00DD2365" w:rsidP="003E6ABD" w:rsidR="003E6ABD">
      <w:pPr>
        <w:tabs>
          <w:tab w:pos="4050" w:val="left"/>
        </w:tabs>
        <w:jc w:val="both"/>
        <w:rPr>
          <w:b/>
        </w:rPr>
      </w:pPr>
      <w:r>
        <w:t xml:space="preserve">           </w:t>
      </w:r>
      <w:r w:rsidR="003E6ABD">
        <w:t xml:space="preserve">Predlagatelj </w:t>
      </w:r>
      <w:r w:rsidR="00411A7F">
        <w:t>FINA RC Osijek</w:t>
      </w:r>
      <w:r w:rsidR="003E6ABD" w:rsidRPr="00DD2365">
        <w:t>,</w:t>
      </w:r>
      <w:r w:rsidR="003E6ABD">
        <w:t xml:space="preserve"> </w:t>
      </w:r>
      <w:r w:rsidR="003E6ABD" w:rsidRPr="00DD2365">
        <w:t xml:space="preserve"> podni</w:t>
      </w:r>
      <w:r w:rsidR="003E6ABD">
        <w:t>o</w:t>
      </w:r>
      <w:r w:rsidR="003E6ABD" w:rsidRPr="00DD2365">
        <w:t xml:space="preserve"> je dana </w:t>
      </w:r>
      <w:r w:rsidR="00411A7F">
        <w:t>16. ožujka 2016. g.</w:t>
      </w:r>
      <w:r w:rsidR="003E6ABD" w:rsidRPr="00DD2365">
        <w:t xml:space="preserve"> prijedlog za otvaranje  stečajnog postupka nad dužnikom </w:t>
      </w:r>
      <w:r w:rsidR="00411A7F">
        <w:rPr>
          <w:b/>
        </w:rPr>
        <w:t>EURO-ŽELJEZAR d.o.o. Višnjevac, J. B. Jelačića 101, OIB: 31287134733, MBS: 030101964</w:t>
      </w:r>
      <w:r w:rsidR="003E6ABD">
        <w:rPr>
          <w:b/>
        </w:rPr>
        <w:t>.</w:t>
      </w: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3E6ABD" w:rsidR="00411A7F">
      <w:pPr>
        <w:tabs>
          <w:tab w:pos="4050" w:val="left"/>
        </w:tabs>
        <w:jc w:val="both"/>
        <w:rPr>
          <w:b/>
        </w:rPr>
      </w:pPr>
    </w:p>
    <w:p w:rsidRDefault="00411A7F" w:rsidP="00411A7F" w:rsidR="00411A7F">
      <w:pPr>
        <w:tabs>
          <w:tab w:pos="7455" w:val="left"/>
          <w:tab w:pos="9072" w:val="right"/>
        </w:tabs>
        <w:jc w:val="right"/>
      </w:pPr>
      <w:r>
        <w:lastRenderedPageBreak/>
        <w:t>Broj: 6 St-603/16-19</w:t>
      </w:r>
    </w:p>
    <w:p w:rsidRDefault="00B37FD5" w:rsidP="003E6ABD" w:rsidR="00B37FD5">
      <w:pPr>
        <w:tabs>
          <w:tab w:pos="4050" w:val="left"/>
        </w:tabs>
        <w:jc w:val="both"/>
        <w:rPr>
          <w:b/>
        </w:rPr>
      </w:pPr>
    </w:p>
    <w:p w:rsidRDefault="00A27295" w:rsidP="00B37FD5" w:rsidR="00A27295">
      <w:pPr>
        <w:jc w:val="both"/>
      </w:pPr>
    </w:p>
    <w:p w:rsidRDefault="00470B34" w:rsidP="00A27295" w:rsidR="009B61F0">
      <w:pPr>
        <w:ind w:firstLine="720"/>
        <w:jc w:val="both"/>
      </w:pPr>
      <w:r>
        <w:t>Sukladno Izvješću privremen</w:t>
      </w:r>
      <w:r w:rsidR="00411A7F">
        <w:t>og</w:t>
      </w:r>
      <w:r>
        <w:t xml:space="preserve"> stečajn</w:t>
      </w:r>
      <w:r w:rsidR="00411A7F">
        <w:t>og</w:t>
      </w:r>
      <w:r>
        <w:t xml:space="preserve"> upravitelj</w:t>
      </w:r>
      <w:r w:rsidR="00411A7F">
        <w:t>a</w:t>
      </w:r>
      <w:r>
        <w:t xml:space="preserve"> određen</w:t>
      </w:r>
      <w:r w:rsidR="00411A7F">
        <w:t>og</w:t>
      </w:r>
      <w:r>
        <w:t xml:space="preserve"> rješenjem ovog suda St-</w:t>
      </w:r>
      <w:r w:rsidR="00411A7F">
        <w:t xml:space="preserve">603/16 od 23. ožujka </w:t>
      </w:r>
      <w:r w:rsidR="00FD751B">
        <w:t>2016. g.</w:t>
      </w:r>
      <w:r w:rsidR="00F57A6F">
        <w:t>, koje je usmeno izni</w:t>
      </w:r>
      <w:r w:rsidR="00B37FD5">
        <w:t>jela</w:t>
      </w:r>
      <w:r w:rsidR="00F57A6F">
        <w:t xml:space="preserve"> na ročištu održanom dana </w:t>
      </w:r>
      <w:r w:rsidR="00975450">
        <w:t>5. srpnja</w:t>
      </w:r>
      <w:r w:rsidR="00F57A6F">
        <w:t xml:space="preserve"> 2016. g., </w:t>
      </w:r>
      <w:r w:rsidR="009B61F0">
        <w:t>razvidno</w:t>
      </w:r>
      <w:r>
        <w:t xml:space="preserve"> je</w:t>
      </w:r>
      <w:r w:rsidR="009B61F0">
        <w:t xml:space="preserve"> da su  kod  stečajnog dužnika ostvareni stečajni razlozi predviđeni člankom </w:t>
      </w:r>
      <w:r w:rsidR="00C74FFE">
        <w:t>5</w:t>
      </w:r>
      <w:r w:rsidR="009B61F0">
        <w:t>. Stečajnog zakona</w:t>
      </w:r>
      <w:r w:rsidR="00F4731D">
        <w:t xml:space="preserve"> - dužnik je nesposoban za plaćanje </w:t>
      </w:r>
      <w:r w:rsidR="00F41435">
        <w:t xml:space="preserve">i </w:t>
      </w:r>
      <w:r w:rsidR="00411A7F">
        <w:t>nelikvidan</w:t>
      </w:r>
      <w:r w:rsidR="00F41435">
        <w:t xml:space="preserve">. </w:t>
      </w:r>
      <w:r w:rsidR="00411A7F">
        <w:t xml:space="preserve">Prema jedinstvenom registru računa, dužnik nema nikakve financijske imovine na računima </w:t>
      </w:r>
      <w:r w:rsidR="00823B7D">
        <w:t xml:space="preserve">dužnik je u trajnoj blokadi – duže od 180 dana a iznos blokade računa na dan 3. svibanj 2016. g. iznosi 701.827,31 kn. Dužnik nema dostatnu imovinu za podmirenje troškova stečajnog postupka. </w:t>
      </w:r>
      <w:r w:rsidR="009B61F0">
        <w:t>Predvidivi troškovi stečajnog postupka prema</w:t>
      </w:r>
      <w:r>
        <w:t xml:space="preserve"> ocijeni privremenog stečajnog upravitelja i ovoga suda iznosili bi </w:t>
      </w:r>
      <w:r w:rsidR="00975450">
        <w:t>2</w:t>
      </w:r>
      <w:r w:rsidR="00823B7D">
        <w:t>8</w:t>
      </w:r>
      <w:r w:rsidR="009B61F0">
        <w:t>.000,00 kn, (troš</w:t>
      </w:r>
      <w:r w:rsidR="00C74FFE">
        <w:t>ak financijsko-knjigovodstvenog vještačenja, procjena nekretnine, izrada elaborata, cijepanje čestice, troškovi sudskih i drugih postupaka, bruto nagrada stečajnog upravitelja i ostali troškovi).</w:t>
      </w:r>
    </w:p>
    <w:p w:rsidRDefault="009B61F0" w:rsidP="009B61F0" w:rsidR="009B61F0">
      <w:pPr>
        <w:jc w:val="both"/>
      </w:pPr>
    </w:p>
    <w:p w:rsidRDefault="009B61F0" w:rsidP="009B61F0" w:rsidR="009B61F0">
      <w:pPr>
        <w:ind w:firstLine="720"/>
        <w:jc w:val="both"/>
      </w:pPr>
      <w:r>
        <w:t xml:space="preserve">Sukladno članku </w:t>
      </w:r>
      <w:r w:rsidR="00C74FFE">
        <w:t>132</w:t>
      </w:r>
      <w:r>
        <w:t xml:space="preserve"> st</w:t>
      </w:r>
      <w:r w:rsidR="00C74FFE">
        <w:t>.</w:t>
      </w:r>
      <w:r>
        <w:t xml:space="preserve"> 1.</w:t>
      </w:r>
      <w:r w:rsidR="00C74FFE">
        <w:t xml:space="preserve"> i 2. </w:t>
      </w:r>
      <w:r>
        <w:t xml:space="preserve"> Stečajnog zakona stečajni sudac riješio je kao u izreci.</w:t>
      </w:r>
    </w:p>
    <w:p w:rsidRDefault="009B61F0" w:rsidP="009B61F0" w:rsidR="009B61F0">
      <w:pPr>
        <w:jc w:val="both"/>
      </w:pPr>
    </w:p>
    <w:p w:rsidRDefault="009B61F0" w:rsidP="009B61F0" w:rsidR="009B61F0">
      <w:pPr>
        <w:jc w:val="both"/>
      </w:pPr>
    </w:p>
    <w:p w:rsidRDefault="00CE19FA" w:rsidP="009B61F0" w:rsidR="00CE19FA">
      <w:pPr>
        <w:pStyle w:val="Tijeloteksta"/>
      </w:pPr>
    </w:p>
    <w:p w:rsidRDefault="00CE19FA" w:rsidP="004B741D" w:rsidR="00CE19FA">
      <w:pPr>
        <w:pStyle w:val="Tijeloteksta"/>
      </w:pPr>
    </w:p>
    <w:p w:rsidRDefault="00B41F79" w:rsidP="004B741D" w:rsidR="004B741D">
      <w:pPr>
        <w:pStyle w:val="Tijeloteksta"/>
        <w:jc w:val="center"/>
      </w:pPr>
      <w:r>
        <w:t xml:space="preserve">U </w:t>
      </w:r>
      <w:r w:rsidR="00857D02">
        <w:t xml:space="preserve">Osijeku </w:t>
      </w:r>
      <w:r w:rsidR="00411A7F">
        <w:t>26. rujna</w:t>
      </w:r>
      <w:r w:rsidR="008737BC">
        <w:t xml:space="preserve"> 2016. g.</w:t>
      </w:r>
    </w:p>
    <w:p w:rsidRDefault="00960C63" w:rsidP="004B741D" w:rsidR="00960C63">
      <w:pPr>
        <w:pStyle w:val="Tijeloteksta"/>
        <w:jc w:val="center"/>
      </w:pPr>
    </w:p>
    <w:p w:rsidRDefault="00960C63" w:rsidP="004B741D" w:rsidR="00960C63">
      <w:pPr>
        <w:pStyle w:val="Tijeloteksta"/>
        <w:jc w:val="center"/>
      </w:pPr>
    </w:p>
    <w:p w:rsidRDefault="007242CD" w:rsidP="004B741D" w:rsidR="007242CD">
      <w:pPr>
        <w:pStyle w:val="Tijeloteksta"/>
        <w:jc w:val="center"/>
      </w:pPr>
    </w:p>
    <w:p w:rsidRDefault="007242CD" w:rsidP="004B741D" w:rsidR="007242CD">
      <w:pPr>
        <w:pStyle w:val="Tijeloteksta"/>
        <w:jc w:val="left"/>
      </w:pPr>
    </w:p>
    <w:p w:rsidRDefault="00960C63" w:rsidP="004B741D" w:rsidR="004B741D">
      <w:pPr>
        <w:pStyle w:val="Tijeloteksta"/>
        <w:jc w:val="left"/>
      </w:pPr>
      <w:r>
        <w:t>Zapisničar: Danijela Sekulić</w:t>
      </w:r>
      <w:r w:rsidR="004B741D">
        <w:tab/>
      </w:r>
      <w:r w:rsidR="004B741D">
        <w:tab/>
      </w:r>
      <w:r>
        <w:t xml:space="preserve">                                                </w:t>
      </w:r>
      <w:r w:rsidR="004B741D">
        <w:t>STEČAJN</w:t>
      </w:r>
      <w:r w:rsidR="00237B96">
        <w:t>A SUTKINJA</w:t>
      </w:r>
    </w:p>
    <w:p w:rsidRDefault="004B741D" w:rsidP="004B741D" w:rsidR="004B741D">
      <w:pPr>
        <w:pStyle w:val="Tijeloteksta"/>
        <w:jc w:val="lef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</w:t>
      </w:r>
      <w:r w:rsidR="00857D02">
        <w:tab/>
        <w:t xml:space="preserve">   </w:t>
      </w:r>
      <w:r w:rsidR="00CE19FA">
        <w:t xml:space="preserve">                   </w:t>
      </w:r>
      <w:r w:rsidR="00857D02">
        <w:t xml:space="preserve"> </w:t>
      </w:r>
      <w:r w:rsidR="00451DD6">
        <w:t>Nada Roso</w:t>
      </w:r>
    </w:p>
    <w:p w:rsidRDefault="007242CD" w:rsidP="004B741D" w:rsidR="007242C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</w:p>
    <w:p w:rsidRDefault="004B741D" w:rsidP="004B741D" w:rsidR="004B741D">
      <w:pPr>
        <w:pStyle w:val="Tijeloteksta"/>
        <w:jc w:val="left"/>
      </w:pPr>
      <w:r>
        <w:t>DNA</w:t>
      </w:r>
    </w:p>
    <w:p w:rsidRDefault="00366021" w:rsidP="00786F1E" w:rsidR="00366021">
      <w:pPr>
        <w:pStyle w:val="Tijeloteksta"/>
        <w:ind w:left="720"/>
        <w:jc w:val="left"/>
      </w:pPr>
    </w:p>
    <w:p w:rsidRDefault="00F81165" w:rsidP="00470B34" w:rsidR="00470B34">
      <w:pPr>
        <w:numPr>
          <w:ilvl w:val="0"/>
          <w:numId w:val="6"/>
        </w:numPr>
        <w:jc w:val="both"/>
      </w:pPr>
      <w:r>
        <w:t>e-</w:t>
      </w:r>
      <w:r w:rsidR="00470B34">
        <w:t>oglasna ploča</w:t>
      </w:r>
    </w:p>
    <w:p w:rsidRDefault="00470B34" w:rsidP="00470B34" w:rsidR="00470B34">
      <w:pPr>
        <w:numPr>
          <w:ilvl w:val="0"/>
          <w:numId w:val="6"/>
        </w:numPr>
        <w:jc w:val="both"/>
      </w:pPr>
      <w:r>
        <w:t>kal.</w:t>
      </w:r>
      <w:r w:rsidR="00B37FD5">
        <w:t xml:space="preserve"> </w:t>
      </w:r>
      <w:r w:rsidR="00411A7F">
        <w:t>26.10.</w:t>
      </w:r>
    </w:p>
    <w:p w:rsidRDefault="00470B34" w:rsidP="00470B34" w:rsidR="00470B34">
      <w:pPr>
        <w:jc w:val="both"/>
      </w:pPr>
    </w:p>
    <w:p w:rsidRDefault="004B741D" w:rsidP="00470B34" w:rsidR="004B741D">
      <w:pPr>
        <w:pStyle w:val="Tijeloteksta"/>
        <w:tabs>
          <w:tab w:pos="1785" w:val="left"/>
        </w:tabs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470B34" w:rsidP="004B741D" w:rsidR="00470B34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CE19FA" w:rsidP="004B741D" w:rsidR="00CE19FA">
      <w:pPr>
        <w:pStyle w:val="Tijeloteksta"/>
        <w:ind w:left="360"/>
        <w:jc w:val="left"/>
      </w:pPr>
    </w:p>
    <w:p w:rsidRDefault="004B741D" w:rsidP="004B741D" w:rsidR="004B741D"/>
    <w:p w:rsidRDefault="00451DD6" w:rsidP="00960C63" w:rsidR="00960C63">
      <w:pPr>
        <w:pStyle w:val="Tijeloteksta"/>
        <w:jc w:val="left"/>
      </w:pPr>
      <w:r w:rsidRPr="00F92416">
        <w:lastRenderedPageBreak/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Pr="00F92416">
        <w:tab/>
      </w:r>
      <w:r w:rsidR="00960C63">
        <w:tab/>
      </w:r>
      <w:r w:rsidR="00960C63">
        <w:tab/>
      </w:r>
      <w:r w:rsidR="00960C63">
        <w:tab/>
      </w:r>
      <w:r w:rsidR="00960C63">
        <w:tab/>
        <w:t xml:space="preserve"> </w:t>
      </w:r>
      <w:r w:rsidRPr="00F92416">
        <w:tab/>
      </w:r>
      <w:r w:rsidR="00960C63">
        <w:t xml:space="preserve">                                                                                                                                                                                                             </w:t>
      </w:r>
      <w:r w:rsidR="00960C63">
        <w:tab/>
      </w:r>
      <w:r w:rsidR="00960C63">
        <w:tab/>
      </w:r>
      <w:r w:rsidR="00960C63">
        <w:tab/>
      </w:r>
    </w:p>
    <w:p w:rsidRDefault="00960C63" w:rsidP="007F3C2A" w:rsidR="00960C63">
      <w:pPr>
        <w:pStyle w:val="Tijeloteksta"/>
        <w:jc w:val="left"/>
      </w:pPr>
      <w:r>
        <w:tab/>
      </w:r>
      <w:r>
        <w:tab/>
      </w:r>
      <w:r>
        <w:tab/>
      </w:r>
      <w:r>
        <w:tab/>
        <w:t xml:space="preserve">   </w:t>
      </w:r>
      <w:r>
        <w:tab/>
      </w:r>
    </w:p>
    <w:p w:rsidRDefault="00411A7F" w:rsidP="00411A7F" w:rsidR="00411A7F">
      <w:pPr>
        <w:pStyle w:val="Tijeloteksta"/>
        <w:jc w:val="left"/>
      </w:pPr>
    </w:p>
    <w:p w:rsidRDefault="00411A7F" w:rsidP="00411A7F" w:rsidR="00411A7F" w:rsidRPr="00BB737A">
      <w:pPr>
        <w:ind w:firstLine="708" w:left="4248"/>
        <w:jc w:val="both"/>
      </w:pPr>
      <w:r>
        <w:t xml:space="preserve">    </w:t>
      </w:r>
      <w:r w:rsidRPr="00BB737A">
        <w:t>STEČAJN</w:t>
      </w:r>
      <w:r>
        <w:t>A SUTKINJA,</w:t>
      </w:r>
      <w:r w:rsidRPr="00BB737A">
        <w:t xml:space="preserve"> v.r.</w:t>
      </w:r>
    </w:p>
    <w:p w:rsidRDefault="00411A7F" w:rsidP="00411A7F" w:rsidR="00411A7F" w:rsidRPr="00BB737A">
      <w:pPr>
        <w:jc w:val="both"/>
      </w:pPr>
      <w:r w:rsidRPr="00BB737A">
        <w:t xml:space="preserve">                                                                                                     Nada Roso</w:t>
      </w:r>
    </w:p>
    <w:p w:rsidRDefault="00411A7F" w:rsidP="00411A7F" w:rsidR="00411A7F" w:rsidRPr="00BB737A">
      <w:pPr>
        <w:jc w:val="both"/>
      </w:pPr>
    </w:p>
    <w:p w:rsidRDefault="00411A7F" w:rsidP="00411A7F" w:rsidR="00411A7F" w:rsidRPr="00BB737A">
      <w:pPr>
        <w:jc w:val="both"/>
      </w:pPr>
    </w:p>
    <w:p w:rsidRDefault="00411A7F" w:rsidP="00411A7F" w:rsidR="00411A7F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Za točnost </w:t>
      </w:r>
      <w:proofErr w:type="spellStart"/>
      <w:r w:rsidRPr="00BB737A">
        <w:t>otpravka</w:t>
      </w:r>
      <w:proofErr w:type="spellEnd"/>
      <w:r w:rsidRPr="00BB737A">
        <w:t>-Ovlašteni službenik</w:t>
      </w:r>
    </w:p>
    <w:p w:rsidRDefault="00411A7F" w:rsidP="00411A7F" w:rsidR="00411A7F" w:rsidRPr="00BB737A">
      <w:pPr>
        <w:jc w:val="both"/>
      </w:pP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</w:r>
      <w:r w:rsidRPr="00BB737A">
        <w:tab/>
        <w:t xml:space="preserve">                           Danijela Sekulić</w:t>
      </w:r>
    </w:p>
    <w:p w:rsidRDefault="00411A7F" w:rsidP="00411A7F" w:rsidR="00411A7F" w:rsidRPr="00BB737A"/>
    <w:p w:rsidRDefault="00451DD6" w:rsidP="00960C63" w:rsidR="00451DD6">
      <w:pPr>
        <w:pStyle w:val="Tijeloteksta"/>
        <w:jc w:val="left"/>
      </w:pPr>
    </w:p>
    <w:sectPr w:rsidR="00451DD6">
      <w:headerReference w:type="even" r:id="rId11"/>
      <w:headerReference w:type="default" r:id="rId12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F1BD9" w:rsidR="00AF1BD9">
      <w:r>
        <w:separator/>
      </w:r>
    </w:p>
  </w:endnote>
  <w:endnote w:id="0" w:type="continuationSeparator">
    <w:p w:rsidRDefault="00AF1BD9" w:rsidR="00AF1BD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F1BD9" w:rsidR="00AF1BD9">
      <w:r>
        <w:separator/>
      </w:r>
    </w:p>
  </w:footnote>
  <w:footnote w:id="0" w:type="continuationSeparator">
    <w:p w:rsidRDefault="00AF1BD9" w:rsidR="00AF1BD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86232" w:rsidP="00AD24AA" w:rsidR="0008623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86232" w:rsidR="0008623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D2365" w:rsidR="00DD2365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E36951">
      <w:rPr>
        <w:noProof/>
      </w:rPr>
      <w:t>1</w:t>
    </w:r>
    <w:r>
      <w:fldChar w:fldCharType="end"/>
    </w:r>
  </w:p>
  <w:p w:rsidRDefault="00086232" w:rsidP="00086232" w:rsidR="00086232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0F127E9"/>
    <w:multiLevelType w:val="hybridMultilevel"/>
    <w:tmpl w:val="E3DE6E8A"/>
    <w:lvl w:tplc="4992BC28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">
    <w:nsid w:val="2172408B"/>
    <w:multiLevelType w:val="hybridMultilevel"/>
    <w:tmpl w:val="A61630A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5F92418B"/>
    <w:multiLevelType w:val="hybridMultilevel"/>
    <w:tmpl w:val="230E2816"/>
    <w:lvl w:tplc="6290A02C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634A6681"/>
    <w:multiLevelType w:val="hybridMultilevel"/>
    <w:tmpl w:val="C6508070"/>
    <w:lvl w:tplc="2508F836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05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1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03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05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1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03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05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5">
    <w:nsid w:val="75714BAC"/>
    <w:multiLevelType w:val="hybridMultilevel"/>
    <w:tmpl w:val="01F8DF46"/>
    <w:lvl w:tplc="0BA03C20" w:ilvl="0">
      <w:start w:val="1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5"/>
  </w:num>
  <w:num w:numId="5">
    <w:abstractNumId w:val="0"/>
  </w:num>
  <w:num w:numId="6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737C5"/>
    <w:rsid w:val="00006BF2"/>
    <w:rsid w:val="0001202A"/>
    <w:rsid w:val="00015125"/>
    <w:rsid w:val="000209AD"/>
    <w:rsid w:val="0003531D"/>
    <w:rsid w:val="0005396D"/>
    <w:rsid w:val="00086232"/>
    <w:rsid w:val="000C20F1"/>
    <w:rsid w:val="000C7F37"/>
    <w:rsid w:val="000E414B"/>
    <w:rsid w:val="000F22FF"/>
    <w:rsid w:val="00144650"/>
    <w:rsid w:val="001524AE"/>
    <w:rsid w:val="0016016C"/>
    <w:rsid w:val="00163019"/>
    <w:rsid w:val="001635ED"/>
    <w:rsid w:val="001742E1"/>
    <w:rsid w:val="0019752C"/>
    <w:rsid w:val="001A0170"/>
    <w:rsid w:val="001A6201"/>
    <w:rsid w:val="001E75FC"/>
    <w:rsid w:val="002142C7"/>
    <w:rsid w:val="0021564C"/>
    <w:rsid w:val="00223C8E"/>
    <w:rsid w:val="00237B96"/>
    <w:rsid w:val="00252C63"/>
    <w:rsid w:val="00255E1A"/>
    <w:rsid w:val="00283315"/>
    <w:rsid w:val="00290814"/>
    <w:rsid w:val="00291B9C"/>
    <w:rsid w:val="002F3F8D"/>
    <w:rsid w:val="00313F98"/>
    <w:rsid w:val="003258FC"/>
    <w:rsid w:val="00325955"/>
    <w:rsid w:val="00327B99"/>
    <w:rsid w:val="00341886"/>
    <w:rsid w:val="00366021"/>
    <w:rsid w:val="003A4406"/>
    <w:rsid w:val="003B0E86"/>
    <w:rsid w:val="003B4C28"/>
    <w:rsid w:val="003C42EF"/>
    <w:rsid w:val="003E08E5"/>
    <w:rsid w:val="003E147C"/>
    <w:rsid w:val="003E556F"/>
    <w:rsid w:val="003E6ABD"/>
    <w:rsid w:val="003F28A4"/>
    <w:rsid w:val="004039B7"/>
    <w:rsid w:val="00405B85"/>
    <w:rsid w:val="00411A7F"/>
    <w:rsid w:val="00451DD6"/>
    <w:rsid w:val="00470B34"/>
    <w:rsid w:val="004806AD"/>
    <w:rsid w:val="00497410"/>
    <w:rsid w:val="004B1C41"/>
    <w:rsid w:val="004B741D"/>
    <w:rsid w:val="004D3648"/>
    <w:rsid w:val="004E5065"/>
    <w:rsid w:val="004F405F"/>
    <w:rsid w:val="00500BBD"/>
    <w:rsid w:val="0055624C"/>
    <w:rsid w:val="00577BBA"/>
    <w:rsid w:val="005B403D"/>
    <w:rsid w:val="005E0FF9"/>
    <w:rsid w:val="00607E75"/>
    <w:rsid w:val="006139EC"/>
    <w:rsid w:val="006235FB"/>
    <w:rsid w:val="00623689"/>
    <w:rsid w:val="00653E55"/>
    <w:rsid w:val="006826C2"/>
    <w:rsid w:val="006837ED"/>
    <w:rsid w:val="006A2408"/>
    <w:rsid w:val="006A56C2"/>
    <w:rsid w:val="006D09F6"/>
    <w:rsid w:val="006D4892"/>
    <w:rsid w:val="007053B9"/>
    <w:rsid w:val="007242CD"/>
    <w:rsid w:val="00725641"/>
    <w:rsid w:val="00731E2F"/>
    <w:rsid w:val="00741BE6"/>
    <w:rsid w:val="0074711B"/>
    <w:rsid w:val="00747308"/>
    <w:rsid w:val="00770E51"/>
    <w:rsid w:val="00786F1E"/>
    <w:rsid w:val="007A7E59"/>
    <w:rsid w:val="007B0643"/>
    <w:rsid w:val="007C1241"/>
    <w:rsid w:val="007C3FEE"/>
    <w:rsid w:val="007C5C76"/>
    <w:rsid w:val="007F3C2A"/>
    <w:rsid w:val="0080666F"/>
    <w:rsid w:val="00823B7D"/>
    <w:rsid w:val="00845777"/>
    <w:rsid w:val="00857D02"/>
    <w:rsid w:val="008737BC"/>
    <w:rsid w:val="008737C5"/>
    <w:rsid w:val="008763AA"/>
    <w:rsid w:val="0087712F"/>
    <w:rsid w:val="0088689D"/>
    <w:rsid w:val="00893D29"/>
    <w:rsid w:val="008A0787"/>
    <w:rsid w:val="008C5EBB"/>
    <w:rsid w:val="008C6D56"/>
    <w:rsid w:val="008E50B6"/>
    <w:rsid w:val="009001D6"/>
    <w:rsid w:val="009053A0"/>
    <w:rsid w:val="0093450C"/>
    <w:rsid w:val="00935547"/>
    <w:rsid w:val="00960C63"/>
    <w:rsid w:val="00961D63"/>
    <w:rsid w:val="00963406"/>
    <w:rsid w:val="00975450"/>
    <w:rsid w:val="009807E2"/>
    <w:rsid w:val="00994095"/>
    <w:rsid w:val="009B61F0"/>
    <w:rsid w:val="009C13EB"/>
    <w:rsid w:val="009D1A7D"/>
    <w:rsid w:val="00A025E8"/>
    <w:rsid w:val="00A07AC6"/>
    <w:rsid w:val="00A14779"/>
    <w:rsid w:val="00A27295"/>
    <w:rsid w:val="00A402F9"/>
    <w:rsid w:val="00A45AC5"/>
    <w:rsid w:val="00A4738D"/>
    <w:rsid w:val="00A91ED3"/>
    <w:rsid w:val="00AB56F9"/>
    <w:rsid w:val="00AD24AA"/>
    <w:rsid w:val="00AF1BD9"/>
    <w:rsid w:val="00B11498"/>
    <w:rsid w:val="00B11D59"/>
    <w:rsid w:val="00B32B3E"/>
    <w:rsid w:val="00B37FD5"/>
    <w:rsid w:val="00B41F79"/>
    <w:rsid w:val="00B84DB3"/>
    <w:rsid w:val="00B918D6"/>
    <w:rsid w:val="00B96FCE"/>
    <w:rsid w:val="00BC33DE"/>
    <w:rsid w:val="00BC75C6"/>
    <w:rsid w:val="00BF7940"/>
    <w:rsid w:val="00C15361"/>
    <w:rsid w:val="00C26291"/>
    <w:rsid w:val="00C346B1"/>
    <w:rsid w:val="00C3548B"/>
    <w:rsid w:val="00C74FFE"/>
    <w:rsid w:val="00C90A88"/>
    <w:rsid w:val="00C9197B"/>
    <w:rsid w:val="00CA5EA9"/>
    <w:rsid w:val="00CB0F92"/>
    <w:rsid w:val="00CD5342"/>
    <w:rsid w:val="00CE19FA"/>
    <w:rsid w:val="00CF4431"/>
    <w:rsid w:val="00D178DC"/>
    <w:rsid w:val="00D217E4"/>
    <w:rsid w:val="00D43D85"/>
    <w:rsid w:val="00D64559"/>
    <w:rsid w:val="00D70FBF"/>
    <w:rsid w:val="00D7740E"/>
    <w:rsid w:val="00D85A5F"/>
    <w:rsid w:val="00D86163"/>
    <w:rsid w:val="00D9053B"/>
    <w:rsid w:val="00D913A9"/>
    <w:rsid w:val="00DC7BF5"/>
    <w:rsid w:val="00DD2365"/>
    <w:rsid w:val="00DE25C7"/>
    <w:rsid w:val="00DE3087"/>
    <w:rsid w:val="00DE58F9"/>
    <w:rsid w:val="00E1321F"/>
    <w:rsid w:val="00E33E37"/>
    <w:rsid w:val="00E36951"/>
    <w:rsid w:val="00E430E2"/>
    <w:rsid w:val="00E55AA4"/>
    <w:rsid w:val="00E73CF8"/>
    <w:rsid w:val="00E91BC9"/>
    <w:rsid w:val="00EB2E0E"/>
    <w:rsid w:val="00EB3D75"/>
    <w:rsid w:val="00ED0232"/>
    <w:rsid w:val="00ED3737"/>
    <w:rsid w:val="00F23FA1"/>
    <w:rsid w:val="00F306C1"/>
    <w:rsid w:val="00F32280"/>
    <w:rsid w:val="00F41435"/>
    <w:rsid w:val="00F435F7"/>
    <w:rsid w:val="00F4731D"/>
    <w:rsid w:val="00F55EB2"/>
    <w:rsid w:val="00F57A6F"/>
    <w:rsid w:val="00F618C3"/>
    <w:rsid w:val="00F76EF7"/>
    <w:rsid w:val="00F80660"/>
    <w:rsid w:val="00F81165"/>
    <w:rsid w:val="00F81190"/>
    <w:rsid w:val="00F8686C"/>
    <w:rsid w:val="00FA7686"/>
    <w:rsid w:val="00FD7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411A7F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cs="Tahoma" w:hAnsi="Tahoma" w:ascii="Tahoma"/>
      <w:sz w:val="16"/>
      <w:szCs w:val="16"/>
    </w:rPr>
  </w:style>
  <w:style w:customStyle="true" w:styleId="TijelotekstaChar" w:type="character">
    <w:name w:val="Tijelo teksta Char"/>
    <w:link w:val="Tijeloteksta"/>
    <w:rsid w:val="006A2408"/>
    <w:rPr>
      <w:sz w:val="24"/>
      <w:szCs w:val="24"/>
    </w:rPr>
  </w:style>
  <w:style w:customStyle="true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6951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E3695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3695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3695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3695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411A7F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4B741D"/>
    <w:pPr>
      <w:jc w:val="both"/>
    </w:pPr>
  </w:style>
  <w:style w:styleId="Zaglavlje" w:type="paragraph">
    <w:name w:val="header"/>
    <w:basedOn w:val="Normal"/>
    <w:link w:val="ZaglavljeChar"/>
    <w:uiPriority w:val="99"/>
    <w:rsid w:val="00086232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086232"/>
  </w:style>
  <w:style w:styleId="Podnoje" w:type="paragraph">
    <w:name w:val="footer"/>
    <w:basedOn w:val="Normal"/>
    <w:rsid w:val="00086232"/>
    <w:pPr>
      <w:tabs>
        <w:tab w:pos="4320" w:val="center"/>
        <w:tab w:pos="8640" w:val="right"/>
      </w:tabs>
    </w:pPr>
  </w:style>
  <w:style w:styleId="Tekstbalonia" w:type="paragraph">
    <w:name w:val="Balloon Text"/>
    <w:basedOn w:val="Normal"/>
    <w:semiHidden/>
    <w:rsid w:val="00086232"/>
    <w:rPr>
      <w:rFonts w:ascii="Tahoma" w:cs="Tahoma" w:hAnsi="Tahoma"/>
      <w:sz w:val="16"/>
      <w:szCs w:val="16"/>
    </w:rPr>
  </w:style>
  <w:style w:customStyle="1" w:styleId="TijelotekstaChar" w:type="character">
    <w:name w:val="Tijelo teksta Char"/>
    <w:link w:val="Tijeloteksta"/>
    <w:rsid w:val="006A2408"/>
    <w:rPr>
      <w:sz w:val="24"/>
      <w:szCs w:val="24"/>
    </w:rPr>
  </w:style>
  <w:style w:customStyle="1" w:styleId="ZaglavljeChar" w:type="character">
    <w:name w:val="Zaglavlje Char"/>
    <w:link w:val="Zaglavlje"/>
    <w:uiPriority w:val="99"/>
    <w:rsid w:val="00DD2365"/>
    <w:rPr>
      <w:sz w:val="24"/>
      <w:szCs w:val="24"/>
    </w:rPr>
  </w:style>
  <w:style w:styleId="Naglaeno" w:type="character">
    <w:name w:val="Strong"/>
    <w:qFormat/>
    <w:rsid w:val="00A27295"/>
    <w:rPr>
      <w:b/>
      <w:bCs/>
    </w:rPr>
  </w:style>
  <w:style w:styleId="Tekstrezerviranogmjesta" w:type="character">
    <w:name w:val="Placeholder Text"/>
    <w:basedOn w:val="Zadanifontodlomka"/>
    <w:uiPriority w:val="99"/>
    <w:semiHidden/>
    <w:rsid w:val="00E36951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E3695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3695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3695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3695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26. rujna 2016.</izvorni_sadrzaj>
    <derivirana_varijabla naziv="DomainObject.DatumDonosenjaOdluke_1">26. rujna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603</izvorni_sadrzaj>
    <derivirana_varijabla naziv="DomainObject.Predmet.Broj_1">603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St-603/2016</izvorni_sadrzaj>
    <derivirana_varijabla naziv="DomainObject.Predmet.OznakaBroj_1">St-603/2016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EURO-ŽELJEZAR d.o.o. za trgovinu i usluge</izvorni_sadrzaj>
    <derivirana_varijabla naziv="DomainObject.Predmet.ProtustrankaFormated_1">  EURO-ŽELJEZAR d.o.o. za trgovinu i usluge</derivirana_varijabla>
  </DomainObject.Predmet.ProtustrankaFormated>
  <DomainObject.Predmet.ProtustrankaFormatedOIB>
    <izvorni_sadrzaj>  EURO-ŽELJEZAR d.o.o. za trgovinu i usluge, OIB 31287134733</izvorni_sadrzaj>
    <derivirana_varijabla naziv="DomainObject.Predmet.ProtustrankaFormatedOIB_1">  EURO-ŽELJEZAR d.o.o. za trgovinu i usluge, OIB 31287134733</derivirana_varijabla>
  </DomainObject.Predmet.ProtustrankaFormatedOIB>
  <DomainObject.Predmet.ProtustrankaFormatedWithAdress>
    <izvorni_sadrzaj> EURO-ŽELJEZAR d.o.o. za trgovinu i usluge, J.B.Jelačića 101, 31220 Višnjevac</izvorni_sadrzaj>
    <derivirana_varijabla naziv="DomainObject.Predmet.ProtustrankaFormatedWithAdress_1"> EURO-ŽELJEZAR d.o.o. za trgovinu i usluge, J.B.Jelačića 101, 31220 Višnjevac</derivirana_varijabla>
  </DomainObject.Predmet.ProtustrankaFormatedWithAdress>
  <DomainObject.Predmet.ProtustrankaFormatedWithAdressOIB>
    <izvorni_sadrzaj> EURO-ŽELJEZAR d.o.o. za trgovinu i usluge, OIB 31287134733, J.B.Jelačića 101, 31220 Višnjevac</izvorni_sadrzaj>
    <derivirana_varijabla naziv="DomainObject.Predmet.ProtustrankaFormatedWithAdressOIB_1"> EURO-ŽELJEZAR d.o.o. za trgovinu i usluge, OIB 31287134733, J.B.Jelačića 101, 31220 Višnjevac</derivirana_varijabla>
  </DomainObject.Predmet.ProtustrankaFormatedWithAdressOIB>
  <DomainObject.Predmet.ProtustrankaWithAdress>
    <izvorni_sadrzaj>EURO-ŽELJEZAR d.o.o. za trgovinu i usluge J.B.Jelačića 101, 31220 Višnjevac</izvorni_sadrzaj>
    <derivirana_varijabla naziv="DomainObject.Predmet.ProtustrankaWithAdress_1">EURO-ŽELJEZAR d.o.o. za trgovinu i usluge J.B.Jelačića 101, 31220 Višnjevac</derivirana_varijabla>
  </DomainObject.Predmet.ProtustrankaWithAdress>
  <DomainObject.Predmet.ProtustrankaWithAdressOIB>
    <izvorni_sadrzaj>EURO-ŽELJEZAR d.o.o. za trgovinu i usluge, OIB 31287134733, J.B.Jelačića 101, 31220 Višnjevac</izvorni_sadrzaj>
    <derivirana_varijabla naziv="DomainObject.Predmet.ProtustrankaWithAdressOIB_1">EURO-ŽELJEZAR d.o.o. za trgovinu i usluge, OIB 31287134733, J.B.Jelačića 101, 31220 Višnjevac</derivirana_varijabla>
  </DomainObject.Predmet.ProtustrankaWithAdressOIB>
  <DomainObject.Predmet.ProtustrankaNazivFormated>
    <izvorni_sadrzaj>EURO-ŽELJEZAR d.o.o. za trgovinu i usluge</izvorni_sadrzaj>
    <derivirana_varijabla naziv="DomainObject.Predmet.ProtustrankaNazivFormated_1">EURO-ŽELJEZAR d.o.o. za trgovinu i usluge</derivirana_varijabla>
  </DomainObject.Predmet.ProtustrankaNazivFormated>
  <DomainObject.Predmet.ProtustrankaNazivFormatedOIB>
    <izvorni_sadrzaj>EURO-ŽELJEZAR d.o.o. za trgovinu i usluge, OIB 31287134733</izvorni_sadrzaj>
    <derivirana_varijabla naziv="DomainObject.Predmet.ProtustrankaNazivFormatedOIB_1">EURO-ŽELJEZAR d.o.o. za trgovinu i usluge, OIB 31287134733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OSIJEK, L. JEGERA 3, 31000 Osijek</izvorni_sadrzaj>
    <derivirana_varijabla naziv="DomainObject.Predmet.StrankaFormatedWithAdress_1"> FINA RC OSIJEK, L. JEGERA 3, 31000 Osijek</derivirana_varijabla>
  </DomainObject.Predmet.StrankaFormatedWithAdress>
  <DomainObject.Predmet.StrankaFormatedWithAdressOIB>
    <izvorni_sadrzaj> FINA RC OSIJEK, OIB 85821130368, L. JEGERA 3, 31000 Osijek</izvorni_sadrzaj>
    <derivirana_varijabla naziv="DomainObject.Predmet.StrankaFormatedWithAdressOIB_1"> FINA RC OSIJEK, OIB 85821130368, L. JEGERA 3, 31000 Osijek</derivirana_varijabla>
  </DomainObject.Predmet.StrankaFormatedWithAdressOIB>
  <DomainObject.Predmet.StrankaWithAdress>
    <izvorni_sadrzaj>FINA RC OSIJEK L. JEGERA 3,31000 Osijek</izvorni_sadrzaj>
    <derivirana_varijabla naziv="DomainObject.Predmet.StrankaWithAdress_1">FINA RC OSIJEK L. JEGERA 3,31000 Osijek</derivirana_varijabla>
  </DomainObject.Predmet.StrankaWithAdress>
  <DomainObject.Predmet.StrankaWithAdressOIB>
    <izvorni_sadrzaj>FINA RC OSIJEK, OIB 85821130368, L. JEGERA 3,31000 Osijek</izvorni_sadrzaj>
    <derivirana_varijabla naziv="DomainObject.Predmet.StrankaWithAdressOIB_1">FINA RC OSIJEK, OIB 85821130368, L. JEGERA 3,31000 Osijek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OSIJEK, L. JEGERA 3, 31000 Osijek</item>
    </izvorni_sadrzaj>
    <derivirana_varijabla naziv="DomainObject.Predmet.StrankaListFormatedWithAdress_1">
      <item>FINA RC OSIJEK, L. JEGERA 3, 31000 Osijek</item>
    </derivirana_varijabla>
  </DomainObject.Predmet.StrankaListFormatedWithAdress>
  <DomainObject.Predmet.StrankaListFormatedWithAdressOIB>
    <izvorni_sadrzaj>
      <item>FINA RC OSIJEK, OIB 85821130368, L. JEGERA 3, 31000 Osijek</item>
    </izvorni_sadrzaj>
    <derivirana_varijabla naziv="DomainObject.Predmet.StrankaListFormatedWithAdressOIB_1">
      <item>FINA RC OSIJEK, OIB 85821130368, L. JEGERA 3, 31000 Osijek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EURO-ŽELJEZAR d.o.o. za trgovinu i usluge</item>
    </izvorni_sadrzaj>
    <derivirana_varijabla naziv="DomainObject.Predmet.ProtuStrankaListFormated_1">
      <item>EURO-ŽELJEZAR d.o.o. za trgovinu i usluge</item>
    </derivirana_varijabla>
  </DomainObject.Predmet.ProtuStrankaListFormated>
  <DomainObject.Predmet.ProtuStrankaListFormatedOIB>
    <izvorni_sadrzaj>
      <item>EURO-ŽELJEZAR d.o.o. za trgovinu i usluge, OIB 31287134733</item>
    </izvorni_sadrzaj>
    <derivirana_varijabla naziv="DomainObject.Predmet.ProtuStrankaListFormatedOIB_1">
      <item>EURO-ŽELJEZAR d.o.o. za trgovinu i usluge, OIB 31287134733</item>
    </derivirana_varijabla>
  </DomainObject.Predmet.ProtuStrankaListFormatedOIB>
  <DomainObject.Predmet.ProtuStrankaListFormatedWithAdress>
    <izvorni_sadrzaj>
      <item>EURO-ŽELJEZAR d.o.o. za trgovinu i usluge, J.B.Jelačića 101, 31220 Višnjevac</item>
    </izvorni_sadrzaj>
    <derivirana_varijabla naziv="DomainObject.Predmet.ProtuStrankaListFormatedWithAdress_1">
      <item>EURO-ŽELJEZAR d.o.o. za trgovinu i usluge, J.B.Jelačića 101, 31220 Višnjevac</item>
    </derivirana_varijabla>
  </DomainObject.Predmet.ProtuStrankaListFormatedWithAdress>
  <DomainObject.Predmet.ProtuStrankaListFormatedWithAdressOIB>
    <izvorni_sadrzaj>
      <item>EURO-ŽELJEZAR d.o.o. za trgovinu i usluge, OIB 31287134733, J.B.Jelačića 101, 31220 Višnjevac</item>
    </izvorni_sadrzaj>
    <derivirana_varijabla naziv="DomainObject.Predmet.ProtuStrankaListFormatedWithAdressOIB_1">
      <item>EURO-ŽELJEZAR d.o.o. za trgovinu i usluge, OIB 31287134733, J.B.Jelačića 101, 31220 Višnjevac</item>
    </derivirana_varijabla>
  </DomainObject.Predmet.ProtuStrankaListFormatedWithAdressOIB>
  <DomainObject.Predmet.ProtuStrankaListNazivFormated>
    <izvorni_sadrzaj>
      <item>EURO-ŽELJEZAR d.o.o. za trgovinu i usluge</item>
    </izvorni_sadrzaj>
    <derivirana_varijabla naziv="DomainObject.Predmet.ProtuStrankaListNazivFormated_1">
      <item>EURO-ŽELJEZAR d.o.o. za trgovinu i usluge</item>
    </derivirana_varijabla>
  </DomainObject.Predmet.ProtuStrankaListNazivFormated>
  <DomainObject.Predmet.ProtuStrankaListNazivFormatedOIB>
    <izvorni_sadrzaj>
      <item>EURO-ŽELJEZAR d.o.o. za trgovinu i usluge, OIB 31287134733</item>
    </izvorni_sadrzaj>
    <derivirana_varijabla naziv="DomainObject.Predmet.ProtuStrankaListNazivFormatedOIB_1">
      <item>EURO-ŽELJEZAR d.o.o. za trgovinu i usluge, OIB 31287134733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26. rujna 2016.</izvorni_sadrzaj>
    <derivirana_varijabla naziv="DomainObject.Datum_1">26. rujna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EURO-ŽELJEZAR d.o.o. za trgovinu i usluge</izvorni_sadrzaj>
    <derivirana_varijabla naziv="DomainObject.Predmet.ProtustrankaIDrugi_1">EURO-ŽELJEZAR d.o.o. za trgovinu i usluge</derivirana_varijabla>
  </DomainObject.Predmet.ProtustrankaIDrugi>
  <DomainObject.Predmet.StrankaIDrugiAdressOIB>
    <izvorni_sadrzaj>FINA RC OSIJEK, OIB 85821130368, L. JEGERA 3, 31000 Osijek</izvorni_sadrzaj>
    <derivirana_varijabla naziv="DomainObject.Predmet.StrankaIDrugiAdressOIB_1">FINA RC OSIJEK, OIB 85821130368, L. JEGERA 3, 31000 Osijek</derivirana_varijabla>
  </DomainObject.Predmet.StrankaIDrugiAdressOIB>
  <DomainObject.Predmet.ProtustrankaIDrugiAdressOIB>
    <izvorni_sadrzaj>EURO-ŽELJEZAR d.o.o. za trgovinu i usluge, OIB 31287134733, J.B.Jelačića 101, 31220 Višnjevac</izvorni_sadrzaj>
    <derivirana_varijabla naziv="DomainObject.Predmet.ProtustrankaIDrugiAdressOIB_1">EURO-ŽELJEZAR d.o.o. za trgovinu i usluge, OIB 31287134733, J.B.Jelačića 101, 31220 Višnjevac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EURO-ŽELJEZAR d.o.o. za trgovinu i usluge</item>
    </izvorni_sadrzaj>
    <derivirana_varijabla naziv="DomainObject.Predmet.SudioniciListNaziv_1">
      <item>FINA RC OSIJEK</item>
      <item>EURO-ŽELJEZAR d.o.o. za trgovinu i usluge</item>
    </derivirana_varijabla>
  </DomainObject.Predmet.SudioniciListNaziv>
  <DomainObject.Predmet.SudioniciListAdressOIB>
    <izvorni_sadrzaj>
      <item>FINA RC OSIJEK, OIB 85821130368, L. JEGERA 3,31000 Osijek</item>
      <item>EURO-ŽELJEZAR d.o.o. za trgovinu i usluge, OIB 31287134733, J.B.Jelačića 101,31220 Višnjevac</item>
    </izvorni_sadrzaj>
    <derivirana_varijabla naziv="DomainObject.Predmet.SudioniciListAdressOIB_1">
      <item>FINA RC OSIJEK, OIB 85821130368, L. JEGERA 3,31000 Osijek</item>
      <item>EURO-ŽELJEZAR d.o.o. za trgovinu i usluge, OIB 31287134733, J.B.Jelačića 101,31220 Višnjevac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31287134733</item>
    </izvorni_sadrzaj>
    <derivirana_varijabla naziv="DomainObject.Predmet.SudioniciListNazivOIB_1">
      <item>, OIB 85821130368</item>
      <item>, OIB 31287134733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Ivo Mijoč, OIB 15425129018, Andrije Hebranga 73, 31000 Osijek</item>
    </izvorni_sadrzaj>
    <derivirana_varijabla naziv="DomainObject.Predmet.StecajniUpraviteljiListAddressOIB_1">
      <item>Ivo Mijoč, OIB 15425129018, Andrije Hebranga 73, 31000 Osijek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6370BAB-087C-442C-87D9-0E7CB204C04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465</properties:Words>
  <properties:Characters>2507</properties:Characters>
  <properties:Lines>108</properties:Lines>
  <properties:Paragraphs>25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XIII-ST-2/05-5</vt:lpstr>
    </vt:vector>
  </properties:TitlesOfParts>
  <properties:LinksUpToDate>false</properties:LinksUpToDate>
  <properties:CharactersWithSpaces>3470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2016-09-26T07:30:00Z</dcterms:created>
  <dc:creator>hermanj</dc:creator>
  <cp:lastModifiedBy>Danijela Sekulić</cp:lastModifiedBy>
  <cp:lastPrinted>2016-09-26T07:30:00Z</cp:lastPrinted>
  <dcterms:modified xmlns:xsi="http://www.w3.org/2001/XMLSchema-instance" xsi:type="dcterms:W3CDTF">2016-09-26T07:31:00Z</dcterms:modified>
  <cp:revision>3</cp:revision>
  <dc:title>XIII-ST-2/05-5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