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dc6923e" w14:textId="dc6923e">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EE0519">
        <w:t>1711</w:t>
      </w:r>
      <w:r w:rsidR="00420994">
        <w:t>/2019-</w:t>
      </w:r>
      <w:r w:rsidR="009F28D5">
        <w:t>3</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2D58B2" w:rsidR="002D58B2">
        <w:t>MINDA START d.o.o.</w:t>
      </w:r>
      <w:r w:rsidR="002D58B2">
        <w:t xml:space="preserve">, </w:t>
      </w:r>
      <w:r w:rsidR="00D95D09">
        <w:t xml:space="preserve">Zagreb, </w:t>
      </w:r>
      <w:r w:rsidR="002D58B2">
        <w:t>Lazina 18</w:t>
      </w:r>
      <w:r w:rsidR="00654267">
        <w:t>,</w:t>
      </w:r>
      <w:r w:rsidRPr="009F28D5" w:rsidR="00D9267E">
        <w:t xml:space="preserve"> OIB </w:t>
      </w:r>
      <w:r w:rsidRPr="002D58B2" w:rsidR="002D58B2">
        <w:t>70506805343</w:t>
      </w:r>
      <w:r w:rsidRPr="009F28D5" w:rsidR="00D9267E">
        <w:t>,</w:t>
      </w:r>
      <w:r w:rsidRPr="009F28D5" w:rsidR="00F65036">
        <w:t xml:space="preserve"> </w:t>
      </w:r>
      <w:r w:rsidRPr="009F28D5" w:rsidR="000A2CA0">
        <w:t xml:space="preserve">dana </w:t>
      </w:r>
      <w:r w:rsidR="002D58B2">
        <w:t>10. rujna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2D58B2" w:rsidR="002D58B2">
        <w:t>MINDA START d.o.o.</w:t>
      </w:r>
      <w:r w:rsidR="002D58B2">
        <w:t>, Zagreb, Lazina 18,</w:t>
      </w:r>
      <w:r w:rsidRPr="009F28D5" w:rsidR="002D58B2">
        <w:t xml:space="preserve"> OIB </w:t>
      </w:r>
      <w:r w:rsidRPr="002D58B2" w:rsidR="002D58B2">
        <w:t>70506805343</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2D58B2" w:rsidR="002D58B2">
        <w:t>MINDA START d.o.o.</w:t>
      </w:r>
      <w:r w:rsidR="002D58B2">
        <w:t>, Zagreb, Lazina 18,</w:t>
      </w:r>
      <w:r w:rsidRPr="009F28D5" w:rsidR="002D58B2">
        <w:t xml:space="preserve"> OIB </w:t>
      </w:r>
      <w:r w:rsidRPr="002D58B2" w:rsidR="002D58B2">
        <w:t>70506805343</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2D58B2">
      <w:pPr>
        <w:jc w:val="both"/>
        <w:rPr>
          <w:b/>
        </w:rPr>
      </w:pPr>
      <w:r>
        <w:rPr>
          <w:b/>
        </w:rPr>
        <w:t>17. listopada</w:t>
      </w:r>
      <w:r w:rsidR="009F28D5">
        <w:rPr>
          <w:b/>
        </w:rPr>
        <w:t xml:space="preserve"> </w:t>
      </w:r>
      <w:r w:rsidR="00B602B5">
        <w:rPr>
          <w:b/>
        </w:rPr>
        <w:t>201</w:t>
      </w:r>
      <w:r w:rsidR="009F28D5">
        <w:rPr>
          <w:b/>
        </w:rPr>
        <w:t>9</w:t>
      </w:r>
      <w:r w:rsidRPr="00C254D4" w:rsidR="000A2CA0">
        <w:rPr>
          <w:b/>
        </w:rPr>
        <w:t xml:space="preserve">. godine u </w:t>
      </w:r>
      <w:r w:rsidR="004628ED">
        <w:rPr>
          <w:b/>
        </w:rPr>
        <w:t>10</w:t>
      </w:r>
      <w:r w:rsidR="00D95D09">
        <w:rPr>
          <w:b/>
        </w:rPr>
        <w:t>,4</w:t>
      </w:r>
      <w:r>
        <w:rPr>
          <w:b/>
        </w:rPr>
        <w:t>5</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8C3103" w:rsidP="00F8531A" w:rsidRDefault="000A2CA0">
      <w:r w:rsidRPr="00C254D4">
        <w:t>- dužnik</w:t>
      </w:r>
      <w:r w:rsidRPr="00BC4823" w:rsidR="00BC4823">
        <w:t xml:space="preserve"> </w:t>
      </w:r>
      <w:r w:rsidRPr="002D58B2" w:rsidR="002D58B2">
        <w:t>MINDA START d.o.o.</w:t>
      </w:r>
      <w:r w:rsidR="002D58B2">
        <w:t>, Zagreb</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2D58B2">
        <w:t>Vinko Gečević</w:t>
      </w:r>
    </w:p>
    <w:p w:rsidR="000A2CA0" w:rsidP="000A2CA0" w:rsidRDefault="000A2CA0">
      <w:r w:rsidRPr="004E2A47">
        <w:t>- FINA</w:t>
      </w:r>
    </w:p>
    <w:p w:rsidR="004110EA" w:rsidP="000A2CA0" w:rsidRDefault="000B5B8A">
      <w:r>
        <w:t xml:space="preserve">- </w:t>
      </w:r>
      <w:r w:rsidR="00D95D09">
        <w:t>Privredna</w:t>
      </w:r>
      <w:r w:rsidR="00205F2D">
        <w:t xml:space="preserve"> banka</w:t>
      </w:r>
      <w:r w:rsidR="00D95D09">
        <w:t xml:space="preserve"> Zagreb</w:t>
      </w:r>
      <w:r w:rsidR="004110EA">
        <w:t xml:space="preserve"> d.d.</w:t>
      </w:r>
      <w:r w:rsidR="00D753EE">
        <w:t xml:space="preserve"> Zagreb.</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2D58B2">
        <w:t>19. srpnja</w:t>
      </w:r>
      <w:r w:rsidR="000F5B06">
        <w:t xml:space="preserve"> 201</w:t>
      </w:r>
      <w:r w:rsidR="00AC0328">
        <w:t>9</w:t>
      </w:r>
      <w:r w:rsidRPr="00C254D4">
        <w:t>. prijedlog za otvaranje stečajnog postupka nad dužnikom</w:t>
      </w:r>
      <w:r w:rsidR="000E2903">
        <w:t xml:space="preserve"> </w:t>
      </w:r>
      <w:r w:rsidRPr="002D58B2" w:rsidR="002D58B2">
        <w:t>MINDA START d.o.o.</w:t>
      </w:r>
      <w:r w:rsidR="002D58B2">
        <w:t>, Zagreb, Lazina 18,</w:t>
      </w:r>
      <w:r w:rsidRPr="009F28D5" w:rsidR="002D58B2">
        <w:t xml:space="preserve"> OIB </w:t>
      </w:r>
      <w:r w:rsidRPr="002D58B2" w:rsidR="002D58B2">
        <w:t>70506805343</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2D58B2">
        <w:t>16. srpnja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2D58B2">
        <w:t>19.018,75</w:t>
      </w:r>
      <w:r w:rsidR="000518E3">
        <w:t xml:space="preserve"> kn, te da dužnik ima </w:t>
      </w:r>
      <w:r w:rsidR="002D58B2">
        <w:t>jednog zaposlenog</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D95D09">
        <w:t>Privredne</w:t>
      </w:r>
      <w:r w:rsidR="00654267">
        <w:t xml:space="preserve"> banke </w:t>
      </w:r>
      <w:r w:rsidR="00D95D09">
        <w:t xml:space="preserve">Zagreb </w:t>
      </w:r>
      <w:r w:rsidR="00654267">
        <w:t>d.d</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2D58B2">
        <w:t>16. srpnja</w:t>
      </w:r>
      <w:r w:rsidR="00D753EE">
        <w:t xml:space="preserve"> 2019</w:t>
      </w:r>
      <w:r>
        <w:t>. ima zaplijenjena novčana sredstva u iznosu od</w:t>
      </w:r>
      <w:r w:rsidR="003A03C9">
        <w:t xml:space="preserve"> </w:t>
      </w:r>
      <w:r w:rsidR="002D58B2">
        <w:t>4.500</w:t>
      </w:r>
      <w:r w:rsidR="006349F7">
        <w:t xml:space="preserve">,00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lastRenderedPageBreak/>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2D58B2">
        <w:t>10. rujna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D95D09" w:rsidP="005058C0" w:rsidRDefault="00D753EE">
      <w:pPr>
        <w:tabs>
          <w:tab w:val="left" w:pos="6900"/>
        </w:tabs>
      </w:pPr>
      <w:r>
        <w:t xml:space="preserve">1. </w:t>
      </w:r>
      <w:r w:rsidRPr="002D58B2" w:rsidR="002D58B2">
        <w:t>MINDA START d.o.o.</w:t>
      </w:r>
      <w:r w:rsidR="002D58B2">
        <w:t>, Zagreb, Lazina 18</w:t>
      </w:r>
    </w:p>
    <w:p w:rsidRPr="00205F2D" w:rsidR="00D753EE" w:rsidP="005058C0" w:rsidRDefault="00D753EE">
      <w:pPr>
        <w:tabs>
          <w:tab w:val="left" w:pos="6900"/>
        </w:tabs>
      </w:pPr>
      <w:r>
        <w:t xml:space="preserve">2. </w:t>
      </w:r>
      <w:r w:rsidR="002D58B2">
        <w:t>Vinko Gečević, Zagreb, Lazina 18</w:t>
      </w:r>
    </w:p>
    <w:p w:rsidRPr="00205F2D" w:rsidR="00D753EE" w:rsidP="005058C0" w:rsidRDefault="00D753EE">
      <w:pPr>
        <w:tabs>
          <w:tab w:val="left" w:pos="6900"/>
        </w:tabs>
      </w:pPr>
      <w:r w:rsidRPr="00205F2D">
        <w:t>3. FINA, Zagreb, Ulica grada Vukovara 70</w:t>
      </w:r>
    </w:p>
    <w:p w:rsidRPr="00205F2D" w:rsidR="00D753EE" w:rsidP="005058C0" w:rsidRDefault="00D753EE">
      <w:pPr>
        <w:tabs>
          <w:tab w:val="left" w:pos="6900"/>
        </w:tabs>
      </w:pPr>
      <w:r w:rsidRPr="00205F2D">
        <w:t xml:space="preserve">4. </w:t>
      </w:r>
      <w:r w:rsidR="00D95D09">
        <w:t>Privredna banka Zagreb d.d., Zagreb, Radnička cesta 50</w:t>
      </w:r>
    </w:p>
    <w:p w:rsidRPr="00205F2D" w:rsidR="00D753EE" w:rsidP="005058C0" w:rsidRDefault="00D753EE">
      <w:pPr>
        <w:tabs>
          <w:tab w:val="left" w:pos="6900"/>
        </w:tabs>
      </w:pPr>
      <w:r w:rsidRPr="00205F2D">
        <w:t>5.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06E7E" w:rsidRDefault="00006E7E">
      <w:r>
        <w:separator/>
      </w:r>
    </w:p>
  </w:endnote>
  <w:endnote w:type="continuationSeparator" w:id="0">
    <w:p w:rsidR="00006E7E" w:rsidRDefault="00006E7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06E7E" w:rsidRDefault="00006E7E">
      <w:r>
        <w:separator/>
      </w:r>
    </w:p>
  </w:footnote>
  <w:footnote w:type="continuationSeparator" w:id="0">
    <w:p w:rsidR="00006E7E" w:rsidRDefault="00006E7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8D4B4C">
      <w:rPr>
        <w:rStyle w:val="Brojstranice"/>
        <w:noProof/>
      </w:rPr>
      <w:t>3</w:t>
    </w:r>
    <w:r>
      <w:rPr>
        <w:rStyle w:val="Brojstranice"/>
      </w:rPr>
      <w:fldChar w:fldCharType="end"/>
    </w:r>
  </w:p>
  <w:p w:rsidR="00874E6C" w:rsidP="00CE1F46" w:rsidRDefault="00CE1F46">
    <w:pPr>
      <w:pStyle w:val="Zaglavlje"/>
      <w:jc w:val="right"/>
    </w:pPr>
    <w:r>
      <w:t>4 St-</w:t>
    </w:r>
    <w:r w:rsidR="00EE0519">
      <w:t>1711</w:t>
    </w:r>
    <w:r>
      <w:t>/2019-3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06E7E"/>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D58B2"/>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290E"/>
    <w:rsid w:val="00617904"/>
    <w:rsid w:val="0062255B"/>
    <w:rsid w:val="006243BF"/>
    <w:rsid w:val="006349F7"/>
    <w:rsid w:val="00642664"/>
    <w:rsid w:val="0064714E"/>
    <w:rsid w:val="006526D8"/>
    <w:rsid w:val="00654267"/>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B4C"/>
    <w:rsid w:val="008D4E39"/>
    <w:rsid w:val="008E12A2"/>
    <w:rsid w:val="008F36C0"/>
    <w:rsid w:val="00906436"/>
    <w:rsid w:val="0090707B"/>
    <w:rsid w:val="00913005"/>
    <w:rsid w:val="00937A73"/>
    <w:rsid w:val="00945F2A"/>
    <w:rsid w:val="00950276"/>
    <w:rsid w:val="0095225A"/>
    <w:rsid w:val="00954C2A"/>
    <w:rsid w:val="00960393"/>
    <w:rsid w:val="00973C18"/>
    <w:rsid w:val="00977096"/>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1E1B"/>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5D09"/>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90CBD"/>
    <w:rsid w:val="00E92763"/>
    <w:rsid w:val="00EA5450"/>
    <w:rsid w:val="00EA6B80"/>
    <w:rsid w:val="00EB304E"/>
    <w:rsid w:val="00EC7F36"/>
    <w:rsid w:val="00ED3AFB"/>
    <w:rsid w:val="00ED4145"/>
    <w:rsid w:val="00EE0519"/>
    <w:rsid w:val="00EE19F5"/>
    <w:rsid w:val="00EE3C30"/>
    <w:rsid w:val="00EE542F"/>
    <w:rsid w:val="00EF040F"/>
    <w:rsid w:val="00F004DD"/>
    <w:rsid w:val="00F117F6"/>
    <w:rsid w:val="00F11929"/>
    <w:rsid w:val="00F13750"/>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8D4B4C"/>
    <w:rPr>
      <w:color w:val="808080"/>
      <w:bdr w:val="none" w:color="auto" w:sz="0" w:space="0"/>
      <w:shd w:val="clear" w:color="auto" w:fill="auto"/>
    </w:rPr>
  </w:style>
  <w:style w:type="character" w:styleId="eSPISCCParagraphDefaultFont" w:customStyle="true">
    <w:name w:val="eSPIS_CC_Paragraph Default Font"/>
    <w:basedOn w:val="Zadanifontodlomka"/>
    <w:rsid w:val="008D4B4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D4B4C"/>
    <w:rPr>
      <w:bdr w:val="none" w:color="auto" w:sz="0" w:space="0"/>
      <w:shd w:val="clear" w:color="auto" w:fill="FFFFCC"/>
      <w:lang w:val="hr-HR"/>
    </w:rPr>
  </w:style>
  <w:style w:type="character" w:styleId="PozadinaSvijetloCrvena" w:customStyle="true">
    <w:name w:val="Pozadina_SvijetloCrvena"/>
    <w:basedOn w:val="eSPISCCParagraphDefaultFont"/>
    <w:rsid w:val="008D4B4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D4B4C"/>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D4B4C"/>
    <w:rPr>
      <w:color w:val="808080"/>
      <w:bdr w:color="auto" w:space="0" w:sz="0" w:val="none"/>
      <w:shd w:color="auto" w:fill="auto" w:val="clear"/>
    </w:rPr>
  </w:style>
  <w:style w:customStyle="1" w:styleId="eSPISCCParagraphDefaultFont" w:type="character">
    <w:name w:val="eSPIS_CC_Paragraph Default Font"/>
    <w:basedOn w:val="Zadanifontodlomka"/>
    <w:rsid w:val="008D4B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4B4C"/>
    <w:rPr>
      <w:bdr w:color="auto" w:space="0" w:sz="0" w:val="none"/>
      <w:shd w:color="auto" w:fill="FFFFCC" w:val="clear"/>
      <w:lang w:val="hr-HR"/>
    </w:rPr>
  </w:style>
  <w:style w:customStyle="1" w:styleId="PozadinaSvijetloCrvena" w:type="character">
    <w:name w:val="Pozadina_SvijetloCrvena"/>
    <w:basedOn w:val="eSPISCCParagraphDefaultFont"/>
    <w:rsid w:val="008D4B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4B4C"/>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rujna 2019.</izvorni_sadrzaj>
    <derivirana_varijabla naziv="DomainObject.DatumDonosenjaOdluke_1">10.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1711</izvorni_sadrzaj>
    <derivirana_varijabla naziv="DomainObject.Predmet.Broj_1">1711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2019.</izvorni_sadrzaj>
    <derivirana_varijabla naziv="DomainObject.Predmet.DatumOsnivanja_1">22.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St-1711/2019</izvorni_sadrzaj>
    <derivirana_varijabla naziv="DomainObject.Predmet.OznakaBroj_1">St-1711/2019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MINDA STARTd.o.o.</izvorni_sadrzaj>
    <derivirana_varijabla naziv="DomainObject.Predmet.ProtustrankaFormated_1">  MINDA STARTd.o.o.</derivirana_varijabla>
  </DomainObject.Predmet.ProtustrankaFormated>
  <DomainObject.Predmet.ProtustrankaFormatedOIB>
    <izvorni_sadrzaj>  MINDA STARTd.o.o., OIB 70506805343</izvorni_sadrzaj>
    <derivirana_varijabla naziv="DomainObject.Predmet.ProtustrankaFormatedOIB_1">  MINDA STARTd.o.o., OIB 70506805343</derivirana_varijabla>
  </DomainObject.Predmet.ProtustrankaFormatedOIB>
  <DomainObject.Predmet.ProtustrankaFormatedWithAdress>
    <izvorni_sadrzaj> MINDA STARTd.o.o., Lazina 18, 10000 Zagreb</izvorni_sadrzaj>
    <derivirana_varijabla naziv="DomainObject.Predmet.ProtustrankaFormatedWithAdress_1"> MINDA STARTd.o.o., Lazina 18, 10000 Zagreb</derivirana_varijabla>
  </DomainObject.Predmet.ProtustrankaFormatedWithAdress>
  <DomainObject.Predmet.ProtustrankaFormatedWithAdressOIB>
    <izvorni_sadrzaj> MINDA STARTd.o.o., OIB 70506805343, Lazina 18, 10000 Zagreb</izvorni_sadrzaj>
    <derivirana_varijabla naziv="DomainObject.Predmet.ProtustrankaFormatedWithAdressOIB_1"> MINDA STARTd.o.o., OIB 70506805343, Lazina 18, 10000 Zagreb</derivirana_varijabla>
  </DomainObject.Predmet.ProtustrankaFormatedWithAdressOIB>
  <DomainObject.Predmet.ProtustrankaWithAdress>
    <izvorni_sadrzaj>MINDA STARTd.o.o. Lazina 18, 10000 Zagreb</izvorni_sadrzaj>
    <derivirana_varijabla naziv="DomainObject.Predmet.ProtustrankaWithAdress_1">MINDA STARTd.o.o. Lazina 18, 10000 Zagreb</derivirana_varijabla>
  </DomainObject.Predmet.ProtustrankaWithAdress>
  <DomainObject.Predmet.ProtustrankaWithAdressOIB>
    <izvorni_sadrzaj>MINDA STARTd.o.o., OIB 70506805343, Lazina 18, 10000 Zagreb</izvorni_sadrzaj>
    <derivirana_varijabla naziv="DomainObject.Predmet.ProtustrankaWithAdressOIB_1">MINDA STARTd.o.o., OIB 70506805343, Lazina 18, 10000 Zagreb</derivirana_varijabla>
  </DomainObject.Predmet.ProtustrankaWithAdressOIB>
  <DomainObject.Predmet.ProtustrankaNazivFormated>
    <izvorni_sadrzaj>MINDA STARTd.o.o.</izvorni_sadrzaj>
    <derivirana_varijabla naziv="DomainObject.Predmet.ProtustrankaNazivFormated_1">MINDA STARTd.o.o.</derivirana_varijabla>
  </DomainObject.Predmet.ProtustrankaNazivFormated>
  <DomainObject.Predmet.ProtustrankaNazivFormatedOIB>
    <izvorni_sadrzaj>MINDA STARTd.o.o., OIB 70506805343</izvorni_sadrzaj>
    <derivirana_varijabla naziv="DomainObject.Predmet.ProtustrankaNazivFormatedOIB_1">MINDA STARTd.o.o., OIB 70506805343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MINDA STARTd.o.o.</item>
    </izvorni_sadrzaj>
    <derivirana_varijabla naziv="DomainObject.Predmet.ProtuStrankaListFormated_1">
      <item>MINDA STARTd.o.o.</item>
    </derivirana_varijabla>
  </DomainObject.Predmet.ProtuStrankaListFormated>
  <DomainObject.Predmet.ProtuStrankaListFormatedOIB>
    <izvorni_sadrzaj>
      <item>MINDA STARTd.o.o., OIB 70506805343</item>
    </izvorni_sadrzaj>
    <derivirana_varijabla naziv="DomainObject.Predmet.ProtuStrankaListFormatedOIB_1">
      <item>MINDA STARTd.o.o., OIB 70506805343</item>
    </derivirana_varijabla>
  </DomainObject.Predmet.ProtuStrankaListFormatedOIB>
  <DomainObject.Predmet.ProtuStrankaListFormatedWithAdress>
    <izvorni_sadrzaj>
      <item>MINDA STARTd.o.o., Lazina 18, 10000 Zagreb</item>
    </izvorni_sadrzaj>
    <derivirana_varijabla naziv="DomainObject.Predmet.ProtuStrankaListFormatedWithAdress_1">
      <item>MINDA STARTd.o.o., Lazina 18, 10000 Zagreb</item>
    </derivirana_varijabla>
  </DomainObject.Predmet.ProtuStrankaListFormatedWithAdress>
  <DomainObject.Predmet.ProtuStrankaListFormatedWithAdressOIB>
    <izvorni_sadrzaj>
      <item>MINDA STARTd.o.o., OIB 70506805343, Lazina 18, 10000 Zagreb</item>
    </izvorni_sadrzaj>
    <derivirana_varijabla naziv="DomainObject.Predmet.ProtuStrankaListFormatedWithAdressOIB_1">
      <item>MINDA STARTd.o.o., OIB 70506805343, Lazina 18, 10000 Zagreb</item>
    </derivirana_varijabla>
  </DomainObject.Predmet.ProtuStrankaListFormatedWithAdressOIB>
  <DomainObject.Predmet.ProtuStrankaListNazivFormated>
    <izvorni_sadrzaj>
      <item>MINDA STARTd.o.o.</item>
    </izvorni_sadrzaj>
    <derivirana_varijabla naziv="DomainObject.Predmet.ProtuStrankaListNazivFormated_1">
      <item>MINDA STARTd.o.o.</item>
    </derivirana_varijabla>
  </DomainObject.Predmet.ProtuStrankaListNazivFormated>
  <DomainObject.Predmet.ProtuStrankaListNazivFormatedOIB>
    <izvorni_sadrzaj>
      <item>MINDA STARTd.o.o., OIB 70506805343</item>
    </izvorni_sadrzaj>
    <derivirana_varijabla naziv="DomainObject.Predmet.ProtuStrankaListNazivFormatedOIB_1">
      <item>MINDA STARTd.o.o., OIB 70506805343</item>
    </derivirana_varijabla>
  </DomainObject.Predmet.ProtuStrankaListNazivFormatedOIB>
  <DomainObject.Predmet.OstaliListFormated>
    <izvorni_sadrzaj>
      <item>Vinko Gečević</item>
    </izvorni_sadrzaj>
    <derivirana_varijabla naziv="DomainObject.Predmet.OstaliListFormated_1">
      <item>Vinko Gečević</item>
    </derivirana_varijabla>
  </DomainObject.Predmet.OstaliListFormated>
  <DomainObject.Predmet.OstaliListFormatedOIB>
    <izvorni_sadrzaj>
      <item>Vinko Gečević, OIB 68944270319</item>
    </izvorni_sadrzaj>
    <derivirana_varijabla naziv="DomainObject.Predmet.OstaliListFormatedOIB_1">
      <item>Vinko Gečević, OIB 68944270319</item>
    </derivirana_varijabla>
  </DomainObject.Predmet.OstaliListFormatedOIB>
  <DomainObject.Predmet.OstaliListFormatedWithAdress>
    <izvorni_sadrzaj>
      <item>Vinko Gečević, Lazina 18, 10000 Zagreb</item>
    </izvorni_sadrzaj>
    <derivirana_varijabla naziv="DomainObject.Predmet.OstaliListFormatedWithAdress_1">
      <item>Vinko Gečević, Lazina 18, 10000 Zagreb</item>
    </derivirana_varijabla>
  </DomainObject.Predmet.OstaliListFormatedWithAdress>
  <DomainObject.Predmet.OstaliListFormatedWithAdressOIB>
    <izvorni_sadrzaj>
      <item>Vinko Gečević, OIB 68944270319, Lazina 18, 10000 Zagreb</item>
    </izvorni_sadrzaj>
    <derivirana_varijabla naziv="DomainObject.Predmet.OstaliListFormatedWithAdressOIB_1">
      <item>Vinko Gečević, OIB 68944270319, Lazina 18, 10000 Zagreb</item>
    </derivirana_varijabla>
  </DomainObject.Predmet.OstaliListFormatedWithAdressOIB>
  <DomainObject.Predmet.OstaliListNazivFormated>
    <izvorni_sadrzaj>
      <item>Vinko Gečević</item>
    </izvorni_sadrzaj>
    <derivirana_varijabla naziv="DomainObject.Predmet.OstaliListNazivFormated_1">
      <item>Vinko Gečević</item>
    </derivirana_varijabla>
  </DomainObject.Predmet.OstaliListNazivFormated>
  <DomainObject.Predmet.OstaliListNazivFormatedOIB>
    <izvorni_sadrzaj>
      <item>Vinko Gečević, OIB 68944270319</item>
    </izvorni_sadrzaj>
    <derivirana_varijabla naziv="DomainObject.Predmet.OstaliListNazivFormatedOIB_1">
      <item>Vinko Gečević, OIB 68944270319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rujna 2019.</izvorni_sadrzaj>
    <derivirana_varijabla naziv="DomainObject.Datum_1">12.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MINDA STARTd.o.o.</izvorni_sadrzaj>
    <derivirana_varijabla naziv="DomainObject.Predmet.ProtustrankaIDrugi_1">MINDA STARTd.o.o.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MINDA STARTd.o.o., OIB 70506805343, Lazina 18, 10000 Zagreb</izvorni_sadrzaj>
    <derivirana_varijabla naziv="DomainObject.Predmet.ProtustrankaIDrugiAdressOIB_1">MINDA STARTd.o.o., OIB 70506805343, Lazina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MINDA STARTd.o.o.</item>
      <item>Vinko Gečević</item>
    </izvorni_sadrzaj>
    <derivirana_varijabla naziv="DomainObject.Predmet.SudioniciListNaziv_1">
      <item>FINA Regionalni centar Zagreb</item>
      <item>MINDA STARTd.o.o.</item>
      <item>Vinko Gečević</item>
    </derivirana_varijabla>
  </DomainObject.Predmet.SudioniciListNaziv>
  <DomainObject.Predmet.SudioniciListAdressOIB>
    <izvorni_sadrzaj>
      <item>FINA Regionalni centar Zagreb, OIB 85821130368, Trg svibanjskih žrtava 1995. 1,10000 Zagreb</item>
      <item>MINDA STARTd.o.o., OIB 70506805343, Lazina 18,10000 Zagreb</item>
      <item>Vinko Gečević, OIB 68944270319, Lazina 18,10000 Zagreb</item>
    </izvorni_sadrzaj>
    <derivirana_varijabla naziv="DomainObject.Predmet.SudioniciListAdressOIB_1">
      <item>FINA Regionalni centar Zagreb, OIB 85821130368, Trg svibanjskih žrtava 1995. 1,10000 Zagreb</item>
      <item>MINDA STARTd.o.o., OIB 70506805343, Lazina 18,10000 Zagreb</item>
      <item>Vinko Gečević, OIB 68944270319, Lazina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70506805343</item>
      <item>, OIB 68944270319</item>
    </izvorni_sadrzaj>
    <derivirana_varijabla naziv="DomainObject.Predmet.SudioniciListNazivOIB_1">
      <item>, OIB 85821130368</item>
      <item>, OIB 70506805343</item>
      <item>, OIB 68944270319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568510-EEED-4D5F-AB03-9E5E2124C6D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982</properties:Words>
  <properties:Characters>5139</properties:Characters>
  <properties:Lines>135</properties:Lines>
  <properties:Paragraphs>62</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2019-09-09T13:23:00Z</dcterms:created>
  <dc:creator>gboljkovac</dc:creator>
  <cp:lastModifiedBy>Renata Klokočki</cp:lastModifiedBy>
  <cp:lastPrinted>2019-09-12T09:53:00Z</cp:lastPrinted>
  <dcterms:modified xmlns:xsi="http://www.w3.org/2001/XMLSchema-instance" xsi:type="dcterms:W3CDTF">2019-09-12T09:53:00Z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SZ-a--St-1711-19-PBZ.docx)</vt:lpwstr>
  </prop:property>
  <prop:property fmtid="{D5CDD505-2E9C-101B-9397-08002B2CF9AE}" pid="4" name="CC_coloring">
    <vt:bool>false</vt:bool>
  </prop:property>
  <prop:property fmtid="{D5CDD505-2E9C-101B-9397-08002B2CF9AE}" pid="5" name="BrojStranica">
    <vt:i4>3</vt:i4>
  </prop:property>
</prop:Properties>
</file>