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733e" w14:paraId="6e8733e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AE6921">
        <w:t>2796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AE6921">
        <w:t>FILMSKI CENTAR ZAPAD d.o.o. Zagreb, Samoborska 79, OIB 79851519703</w:t>
      </w:r>
      <w:r>
        <w:t xml:space="preserve">, dana </w:t>
      </w:r>
      <w:r w:rsidR="00841D1C">
        <w:t>1</w:t>
      </w:r>
      <w:r w:rsidR="0014347D">
        <w:t>7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AE6921">
        <w:t>FILMSKI CENTAR ZAPAD d.o.o. Zagreb, Samoborska 79, OIB 79851519703</w:t>
      </w:r>
      <w:r>
        <w:t xml:space="preserve">. Stečajni postupak je otvoren dana </w:t>
      </w:r>
      <w:r w:rsidR="0045631B">
        <w:t>1</w:t>
      </w:r>
      <w:r w:rsidR="0014347D">
        <w:t>7</w:t>
      </w:r>
      <w:r w:rsidR="0045631B">
        <w:t>. veljače</w:t>
      </w:r>
      <w:r>
        <w:t xml:space="preserve"> 2016. godine u </w:t>
      </w:r>
      <w:r w:rsidR="00AE6921">
        <w:t>14,42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AE6921">
        <w:t>Petra</w:t>
      </w:r>
      <w:r w:rsidR="00651E34">
        <w:t xml:space="preserve"> Gjurašić, Zagreb, Petrinjska 28, OIB </w:t>
      </w:r>
      <w:r w:rsidR="00AE6921">
        <w:t>42344632101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AE6921">
        <w:t>FILMSKI CENTAR ZAPAD d.o.o. Zagreb, Samoborska 79, OIB 79851519703</w:t>
      </w:r>
      <w:r w:rsidR="0014347D">
        <w:t>,</w:t>
      </w:r>
      <w:r w:rsidR="00ED1BC8">
        <w:t xml:space="preserve"> </w:t>
      </w:r>
      <w:r>
        <w:t xml:space="preserve">s danom </w:t>
      </w:r>
      <w:r w:rsidR="0045631B">
        <w:t>1</w:t>
      </w:r>
      <w:r w:rsidR="0014347D">
        <w:t>7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AE6921">
        <w:t>FILMSKI CENTAR ZAPAD d.o.o. Zagreb, Samoborska 79, OIB 79851519703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CE7CAF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AE6921">
        <w:t>FILMSKI CENTAR ZAPAD d.o.o. Zagreb, Samoborska 79, OIB 79851519703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14347D">
        <w:t>1</w:t>
      </w:r>
      <w:r w:rsidR="00651E34">
        <w:t>6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651E34">
        <w:t>1</w:t>
      </w:r>
      <w:r w:rsidR="00AE6921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ED1BC8">
        <w:t>1</w:t>
      </w:r>
      <w:r w:rsidR="00651E34">
        <w:t>6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>1</w:t>
      </w:r>
      <w:r w:rsidR="0014347D">
        <w:t>7</w:t>
      </w:r>
      <w:r w:rsidR="00191059">
        <w:t xml:space="preserve">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865164" w:rsidR="0057485D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865164" w:rsidP="00865164" w:rsidR="00865164">
      <w:pPr>
        <w:jc w:val="right"/>
      </w:pPr>
    </w:p>
    <w:p w:rsidRDefault="00865164" w:rsidP="00865164" w:rsidR="00865164">
      <w:pPr>
        <w:jc w:val="right"/>
      </w:pPr>
    </w:p>
    <w:p w:rsidRDefault="003341E5" w:rsidP="0097396D" w:rsidR="003341E5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AE6921">
        <w:t>Petra</w:t>
      </w:r>
      <w:r w:rsidR="00651E34">
        <w:t xml:space="preserve"> Gjurašić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5C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AE6921">
      <w:t>2796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4347D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41E5"/>
    <w:rsid w:val="00343119"/>
    <w:rsid w:val="003746BE"/>
    <w:rsid w:val="003810CA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1E34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65164"/>
    <w:rsid w:val="00874E6C"/>
    <w:rsid w:val="008939A2"/>
    <w:rsid w:val="008B09AC"/>
    <w:rsid w:val="008B384E"/>
    <w:rsid w:val="008F5E8C"/>
    <w:rsid w:val="00924530"/>
    <w:rsid w:val="0092537E"/>
    <w:rsid w:val="0094791B"/>
    <w:rsid w:val="0097396D"/>
    <w:rsid w:val="009A0E71"/>
    <w:rsid w:val="009E5C5D"/>
    <w:rsid w:val="00A26EB7"/>
    <w:rsid w:val="00A34282"/>
    <w:rsid w:val="00A940BE"/>
    <w:rsid w:val="00AC3E6B"/>
    <w:rsid w:val="00AD755D"/>
    <w:rsid w:val="00AE6921"/>
    <w:rsid w:val="00B1314F"/>
    <w:rsid w:val="00B52D06"/>
    <w:rsid w:val="00B71F98"/>
    <w:rsid w:val="00BA5EF8"/>
    <w:rsid w:val="00BE3247"/>
    <w:rsid w:val="00BE4184"/>
    <w:rsid w:val="00BF6514"/>
    <w:rsid w:val="00C82C2F"/>
    <w:rsid w:val="00CB6C29"/>
    <w:rsid w:val="00CE7CAF"/>
    <w:rsid w:val="00D910B0"/>
    <w:rsid w:val="00DE7512"/>
    <w:rsid w:val="00DF1B94"/>
    <w:rsid w:val="00E46036"/>
    <w:rsid w:val="00E57BA5"/>
    <w:rsid w:val="00EA5851"/>
    <w:rsid w:val="00EB6168"/>
    <w:rsid w:val="00EC5F57"/>
    <w:rsid w:val="00ED1BC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C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C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C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C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C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C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C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C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2796</izvorni_sadrzaj>
    <derivirana_varijabla naziv="DomainObject.Predmet.Broj_1">2796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St-2796/2015</izvorni_sadrzaj>
    <derivirana_varijabla naziv="DomainObject.Predmet.OznakaBroj_1">St-2796/2015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FILMSKI CENTAR ZAPAD d.o.o.</izvorni_sadrzaj>
    <derivirana_varijabla naziv="DomainObject.Predmet.ProtustrankaFormated_1">  FILMSKI CENTAR ZAPAD d.o.o.</derivirana_varijabla>
  </DomainObject.Predmet.ProtustrankaFormated>
  <DomainObject.Predmet.ProtustrankaFormatedOIB>
    <izvorni_sadrzaj>  FILMSKI CENTAR ZAPAD d.o.o., OIB 79851519703</izvorni_sadrzaj>
    <derivirana_varijabla naziv="DomainObject.Predmet.ProtustrankaFormatedOIB_1">  FILMSKI CENTAR ZAPAD d.o.o., OIB 79851519703</derivirana_varijabla>
  </DomainObject.Predmet.ProtustrankaFormatedOIB>
  <DomainObject.Predmet.ProtustrankaFormatedWithAdress>
    <izvorni_sadrzaj> FILMSKI CENTAR ZAPAD d.o.o., Samoborska 79, 10000 Zagreb</izvorni_sadrzaj>
    <derivirana_varijabla naziv="DomainObject.Predmet.ProtustrankaFormatedWithAdress_1"> FILMSKI CENTAR ZAPAD d.o.o., Samoborska 79, 10000 Zagreb</derivirana_varijabla>
  </DomainObject.Predmet.ProtustrankaFormatedWithAdress>
  <DomainObject.Predmet.ProtustrankaFormatedWithAdressOIB>
    <izvorni_sadrzaj> FILMSKI CENTAR ZAPAD d.o.o., OIB 79851519703, Samoborska 79, 10000 Zagreb</izvorni_sadrzaj>
    <derivirana_varijabla naziv="DomainObject.Predmet.ProtustrankaFormatedWithAdressOIB_1"> FILMSKI CENTAR ZAPAD d.o.o., OIB 79851519703, Samoborska 79, 10000 Zagreb</derivirana_varijabla>
  </DomainObject.Predmet.ProtustrankaFormatedWithAdressOIB>
  <DomainObject.Predmet.ProtustrankaWithAdress>
    <izvorni_sadrzaj>FILMSKI CENTAR ZAPAD d.o.o. Samoborska 79, 10000 Zagreb</izvorni_sadrzaj>
    <derivirana_varijabla naziv="DomainObject.Predmet.ProtustrankaWithAdress_1">FILMSKI CENTAR ZAPAD d.o.o. Samoborska 79, 10000 Zagreb</derivirana_varijabla>
  </DomainObject.Predmet.ProtustrankaWithAdress>
  <DomainObject.Predmet.ProtustrankaWithAdressOIB>
    <izvorni_sadrzaj>FILMSKI CENTAR ZAPAD d.o.o., OIB 79851519703, Samoborska 79, 10000 Zagreb</izvorni_sadrzaj>
    <derivirana_varijabla naziv="DomainObject.Predmet.ProtustrankaWithAdressOIB_1">FILMSKI CENTAR ZAPAD d.o.o., OIB 79851519703, Samoborska 79, 10000 Zagreb</derivirana_varijabla>
  </DomainObject.Predmet.ProtustrankaWithAdressOIB>
  <DomainObject.Predmet.ProtustrankaNazivFormated>
    <izvorni_sadrzaj>FILMSKI CENTAR ZAPAD d.o.o.</izvorni_sadrzaj>
    <derivirana_varijabla naziv="DomainObject.Predmet.ProtustrankaNazivFormated_1">FILMSKI CENTAR ZAPAD d.o.o.</derivirana_varijabla>
  </DomainObject.Predmet.ProtustrankaNazivFormated>
  <DomainObject.Predmet.ProtustrankaNazivFormatedOIB>
    <izvorni_sadrzaj>FILMSKI CENTAR ZAPAD d.o.o., OIB 79851519703</izvorni_sadrzaj>
    <derivirana_varijabla naziv="DomainObject.Predmet.ProtustrankaNazivFormatedOIB_1">FILMSKI CENTAR ZAPAD d.o.o., OIB 79851519703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FILMSKI CENTAR ZAPAD d.o.o.</item>
    </izvorni_sadrzaj>
    <derivirana_varijabla naziv="DomainObject.Predmet.ProtuStrankaListFormated_1">
      <item>FILMSKI CENTAR ZAPAD d.o.o.</item>
    </derivirana_varijabla>
  </DomainObject.Predmet.ProtuStrankaListFormated>
  <DomainObject.Predmet.ProtuStrankaListFormatedOIB>
    <izvorni_sadrzaj>
      <item>FILMSKI CENTAR ZAPAD d.o.o., OIB 79851519703</item>
    </izvorni_sadrzaj>
    <derivirana_varijabla naziv="DomainObject.Predmet.ProtuStrankaListFormatedOIB_1">
      <item>FILMSKI CENTAR ZAPAD d.o.o., OIB 79851519703</item>
    </derivirana_varijabla>
  </DomainObject.Predmet.ProtuStrankaListFormatedOIB>
  <DomainObject.Predmet.ProtuStrankaListFormatedWithAdress>
    <izvorni_sadrzaj>
      <item>FILMSKI CENTAR ZAPAD d.o.o., Samoborska 79, 10000 Zagreb</item>
    </izvorni_sadrzaj>
    <derivirana_varijabla naziv="DomainObject.Predmet.ProtuStrankaListFormatedWithAdress_1">
      <item>FILMSKI CENTAR ZAPAD d.o.o., Samoborska 79, 10000 Zagreb</item>
    </derivirana_varijabla>
  </DomainObject.Predmet.ProtuStrankaListFormatedWithAdress>
  <DomainObject.Predmet.ProtuStrankaListFormatedWithAdressOIB>
    <izvorni_sadrzaj>
      <item>FILMSKI CENTAR ZAPAD d.o.o., OIB 79851519703, Samoborska 79, 10000 Zagreb</item>
    </izvorni_sadrzaj>
    <derivirana_varijabla naziv="DomainObject.Predmet.ProtuStrankaListFormatedWithAdressOIB_1">
      <item>FILMSKI CENTAR ZAPAD d.o.o., OIB 79851519703, Samoborska 79, 10000 Zagreb</item>
    </derivirana_varijabla>
  </DomainObject.Predmet.ProtuStrankaListFormatedWithAdressOIB>
  <DomainObject.Predmet.ProtuStrankaListNazivFormated>
    <izvorni_sadrzaj>
      <item>FILMSKI CENTAR ZAPAD d.o.o.</item>
    </izvorni_sadrzaj>
    <derivirana_varijabla naziv="DomainObject.Predmet.ProtuStrankaListNazivFormated_1">
      <item>FILMSKI CENTAR ZAPAD d.o.o.</item>
    </derivirana_varijabla>
  </DomainObject.Predmet.ProtuStrankaListNazivFormated>
  <DomainObject.Predmet.ProtuStrankaListNazivFormatedOIB>
    <izvorni_sadrzaj>
      <item>FILMSKI CENTAR ZAPAD d.o.o., OIB 79851519703</item>
    </izvorni_sadrzaj>
    <derivirana_varijabla naziv="DomainObject.Predmet.ProtuStrankaListNazivFormatedOIB_1">
      <item>FILMSKI CENTAR ZAPAD d.o.o., OIB 79851519703</item>
    </derivirana_varijabla>
  </DomainObject.Predmet.ProtuStrankaListNazivFormatedOIB>
  <DomainObject.Predmet.OstaliListFormated>
    <izvorni_sadrzaj>
      <item>Stipo Mišura</item>
    </izvorni_sadrzaj>
    <derivirana_varijabla naziv="DomainObject.Predmet.OstaliListFormated_1">
      <item>Stipo Mišura</item>
    </derivirana_varijabla>
  </DomainObject.Predmet.OstaliListFormated>
  <DomainObject.Predmet.OstaliListFormatedOIB>
    <izvorni_sadrzaj>
      <item>Stipo Mišura, OIB 57827019787</item>
    </izvorni_sadrzaj>
    <derivirana_varijabla naziv="DomainObject.Predmet.OstaliListFormatedOIB_1">
      <item>Stipo Mišura, OIB 57827019787</item>
    </derivirana_varijabla>
  </DomainObject.Predmet.OstaliListFormatedOIB>
  <DomainObject.Predmet.OstaliListFormatedWithAdress>
    <izvorni_sadrzaj>
      <item>Stipo Mišura, Jurja Ves 2, 10000 Zagreb</item>
    </izvorni_sadrzaj>
    <derivirana_varijabla naziv="DomainObject.Predmet.OstaliListFormatedWithAdress_1">
      <item>Stipo Mišura, Jurja Ves 2, 10000 Zagreb</item>
    </derivirana_varijabla>
  </DomainObject.Predmet.OstaliListFormatedWithAdress>
  <DomainObject.Predmet.OstaliListFormatedWithAdressOIB>
    <izvorni_sadrzaj>
      <item>Stipo Mišura, OIB 57827019787, Jurja Ves 2, 10000 Zagreb</item>
    </izvorni_sadrzaj>
    <derivirana_varijabla naziv="DomainObject.Predmet.OstaliListFormatedWithAdressOIB_1">
      <item>Stipo Mišura, OIB 57827019787, Jurja Ves 2, 10000 Zagreb</item>
    </derivirana_varijabla>
  </DomainObject.Predmet.OstaliListFormatedWithAdressOIB>
  <DomainObject.Predmet.OstaliListNazivFormated>
    <izvorni_sadrzaj>
      <item>Stipo Mišura</item>
    </izvorni_sadrzaj>
    <derivirana_varijabla naziv="DomainObject.Predmet.OstaliListNazivFormated_1">
      <item>Stipo Mišura</item>
    </derivirana_varijabla>
  </DomainObject.Predmet.OstaliListNazivFormated>
  <DomainObject.Predmet.OstaliListNazivFormatedOIB>
    <izvorni_sadrzaj>
      <item>Stipo Mišura, OIB 57827019787</item>
    </izvorni_sadrzaj>
    <derivirana_varijabla naziv="DomainObject.Predmet.OstaliListNazivFormatedOIB_1">
      <item>Stipo Mišura, OIB 57827019787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FILMSKI CENTAR ZAPAD d.o.o.</izvorni_sadrzaj>
    <derivirana_varijabla naziv="DomainObject.Predmet.ProtustrankaIDrugi_1">FILMSKI CENTAR ZAPAD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FILMSKI CENTAR ZAPAD d.o.o., OIB 79851519703, Samoborska 79, 10000 Zagreb</izvorni_sadrzaj>
    <derivirana_varijabla naziv="DomainObject.Predmet.ProtustrankaIDrugiAdressOIB_1">FILMSKI CENTAR ZAPAD d.o.o., OIB 79851519703, Samoborska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FILMSKI CENTAR ZAPAD d.o.o.</item>
      <item>FINA Regionalni centar Zagreb</item>
      <item>Stipo Mišura</item>
    </izvorni_sadrzaj>
    <derivirana_varijabla naziv="DomainObject.Predmet.SudioniciListNaziv_1">
      <item>FILMSKI CENTAR ZAPAD d.o.o.</item>
      <item>FINA Regionalni centar Zagreb</item>
      <item>Stipo Mišura</item>
    </derivirana_varijabla>
  </DomainObject.Predmet.SudioniciListNaziv>
  <DomainObject.Predmet.SudioniciListAdressOIB>
    <izvorni_sadrzaj>
      <item>FILMSKI CENTAR ZAPAD d.o.o., OIB 79851519703, Samoborska 79,10000 Zagreb</item>
      <item>FINA Regionalni centar Zagreb, OIB 85821130368, Trg svibanjskih žrtava 1995. 1,10000 Zagreb</item>
      <item>Stipo Mišura, OIB 57827019787, Jurja Ves 2,10000 Zagreb</item>
    </izvorni_sadrzaj>
    <derivirana_varijabla naziv="DomainObject.Predmet.SudioniciListAdressOIB_1">
      <item>FILMSKI CENTAR ZAPAD d.o.o., OIB 79851519703, Samoborska 79,10000 Zagreb</item>
      <item>FINA Regionalni centar Zagreb, OIB 85821130368, Trg svibanjskih žrtava 1995. 1,10000 Zagreb</item>
      <item>Stipo Mišura, OIB 57827019787, Jurja Ves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79851519703</item>
      <item>, OIB 85821130368</item>
      <item>, OIB 57827019787</item>
    </izvorni_sadrzaj>
    <derivirana_varijabla naziv="DomainObject.Predmet.SudioniciListNazivOIB_1">
      <item>, OIB 79851519703</item>
      <item>, OIB 85821130368</item>
      <item>, OIB 57827019787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602</properties:Words>
  <properties:Characters>3187</properties:Characters>
  <properties:Lines>90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2016-02-17T13:42:00Z</dcterms:created>
  <dc:creator>gboljkovac</dc:creator>
  <cp:lastModifiedBy>Goranka Boljkovac</cp:lastModifiedBy>
  <cp:lastPrinted>2016-02-17T13:42:00Z</cp:lastPrinted>
  <dcterms:modified xmlns:xsi="http://www.w3.org/2001/XMLSchema-instance" xsi:type="dcterms:W3CDTF">2016-02-17T13:43:00Z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