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4db79" w14:paraId="024db79" w:rsidRDefault="00224565" w:rsidP="00224565" w:rsidR="0030416A" w:rsidRPr="00721506">
      <w:pPr>
        <w:jc w:val="right"/>
        <w15:collapsed w:val="false"/>
        <w:rPr>
          <w:b/>
        </w:rPr>
      </w:pPr>
      <w:bookmarkStart w:name="_GoBack" w:id="0"/>
      <w:bookmarkEnd w:id="0"/>
      <w:r>
        <w:t>Poslovni broj: 1 St-</w:t>
      </w:r>
      <w:r w:rsidR="002D12A3">
        <w:t>11/18-6</w:t>
      </w:r>
    </w:p>
    <w:p w:rsidRDefault="0030416A" w:rsidP="0030416A" w:rsidR="0030416A" w:rsidRPr="00721506">
      <w:pPr>
        <w:rPr>
          <w:b/>
        </w:rPr>
      </w:pPr>
    </w:p>
    <w:p w:rsidRDefault="0030416A" w:rsidP="0030416A" w:rsidR="0030416A"/>
    <w:p w:rsidRDefault="00224565" w:rsidP="0030416A" w:rsidR="00224565" w:rsidRPr="00071F11"/>
    <w:p w:rsidRDefault="0030416A" w:rsidP="0030416A" w:rsidR="0030416A" w:rsidRPr="00071F11"/>
    <w:p w:rsidRDefault="0030416A" w:rsidP="00224565" w:rsidR="0022456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071F11">
        <w:t xml:space="preserve">  </w:t>
      </w:r>
      <w:r w:rsidR="00224565"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224565" w:rsidP="00224565" w:rsidR="00224565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D41A49" w:rsidP="00224565" w:rsidR="0030416A" w:rsidRPr="00071F11">
      <w:r w:rsidRPr="00071F11">
        <w:tab/>
      </w:r>
      <w:r w:rsidRPr="00071F11">
        <w:tab/>
      </w:r>
      <w:r w:rsidRPr="00071F11">
        <w:tab/>
      </w:r>
      <w:r w:rsidRPr="00071F11">
        <w:tab/>
      </w:r>
      <w:r w:rsidRPr="00071F11">
        <w:tab/>
      </w:r>
    </w:p>
    <w:p w:rsidRDefault="000A7DAE" w:rsidP="0030416A" w:rsidR="000A7DAE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A K</w:t>
      </w:r>
    </w:p>
    <w:p w:rsidRDefault="0030416A" w:rsidP="0030416A" w:rsidR="0030416A"/>
    <w:p w:rsidRDefault="000A7DAE" w:rsidP="0030416A" w:rsidR="000A7DAE"/>
    <w:p w:rsidRDefault="000A7DAE" w:rsidP="0030416A" w:rsidR="000A7DAE" w:rsidRPr="00071F11"/>
    <w:p w:rsidRDefault="0030416A" w:rsidP="0030416A" w:rsidR="0030416A" w:rsidRPr="00071F11">
      <w:pPr>
        <w:jc w:val="both"/>
      </w:pPr>
      <w:r w:rsidRPr="00071F11">
        <w:tab/>
        <w:t xml:space="preserve">Trgovački sud u Zadru po sucu Ardeni Bajlo u </w:t>
      </w:r>
      <w:r w:rsidR="0025407A" w:rsidRPr="00071F11">
        <w:t>stečajnom postupku n</w:t>
      </w:r>
      <w:r w:rsidRPr="00071F11">
        <w:t xml:space="preserve">ad </w:t>
      </w:r>
      <w:r w:rsidR="00D41A49" w:rsidRPr="00071F11">
        <w:t xml:space="preserve">trgovačkim društvom </w:t>
      </w:r>
      <w:r w:rsidR="00F41D1B">
        <w:t xml:space="preserve">BRAND HOLDING CORPORATION </w:t>
      </w:r>
      <w:r w:rsidR="00F41D1B" w:rsidRPr="005D3532">
        <w:t xml:space="preserve">d.o.o., </w:t>
      </w:r>
      <w:r w:rsidR="00F41D1B">
        <w:t>Zadar</w:t>
      </w:r>
      <w:r w:rsidR="00F41D1B" w:rsidRPr="005D3532">
        <w:t xml:space="preserve">, </w:t>
      </w:r>
      <w:r w:rsidR="00F41D1B">
        <w:t>Domovinskog rata 2</w:t>
      </w:r>
      <w:r w:rsidR="00F41D1B" w:rsidRPr="005D3532">
        <w:t xml:space="preserve">, OIB: </w:t>
      </w:r>
      <w:r w:rsidR="00F41D1B">
        <w:t>54153716158</w:t>
      </w:r>
      <w:r w:rsidR="007F4AAC" w:rsidRPr="00071F11">
        <w:t xml:space="preserve">, </w:t>
      </w:r>
      <w:r w:rsidRPr="00071F11">
        <w:t xml:space="preserve">a radi </w:t>
      </w:r>
      <w:r w:rsidR="00DF78F8" w:rsidRPr="00071F11">
        <w:t>davanja podataka o gospodarsko – financijskom stanju stečajnog dužnika</w:t>
      </w:r>
      <w:r w:rsidRPr="00071F11">
        <w:t xml:space="preserve">, dana </w:t>
      </w:r>
      <w:r w:rsidR="007445D9">
        <w:t>16</w:t>
      </w:r>
      <w:r w:rsidR="000A7DAE">
        <w:t>.</w:t>
      </w:r>
      <w:r w:rsidR="00626DBD">
        <w:t xml:space="preserve"> </w:t>
      </w:r>
      <w:r w:rsidR="008C0176">
        <w:t>ožujka 2018</w:t>
      </w:r>
      <w:r w:rsidRPr="00071F11">
        <w:t xml:space="preserve">. </w:t>
      </w:r>
    </w:p>
    <w:p w:rsidRDefault="0030416A" w:rsidP="0030416A" w:rsidR="0030416A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i o</w:t>
      </w:r>
      <w:r w:rsidR="0030416A" w:rsidRPr="00071F11">
        <w:t xml:space="preserve">   j e</w:t>
      </w:r>
    </w:p>
    <w:p w:rsidRDefault="0030416A" w:rsidP="0030416A" w:rsidR="0030416A">
      <w:pPr>
        <w:jc w:val="center"/>
      </w:pPr>
    </w:p>
    <w:p w:rsidRDefault="000A7DAE" w:rsidP="0030416A" w:rsidR="000A7DAE">
      <w:pPr>
        <w:jc w:val="center"/>
      </w:pPr>
    </w:p>
    <w:p w:rsidRDefault="003D5A65" w:rsidP="003D5A65" w:rsidR="003D5A65" w:rsidRPr="003D5A65">
      <w:pPr>
        <w:numPr>
          <w:ilvl w:val="0"/>
          <w:numId w:val="3"/>
        </w:numPr>
        <w:jc w:val="both"/>
      </w:pPr>
      <w:r w:rsidRPr="003D5A65">
        <w:t xml:space="preserve">Određuje se ročište radi očitovanja o prijedlogu za otvaranje stečajnog postupka nad dužnikom i ročište radi rasprave o pretpostavkama za otvaranje stečajnog postupka nad dužnikom </w:t>
      </w:r>
      <w:r w:rsidR="00F41D1B">
        <w:t xml:space="preserve">BRAND HOLDING CORPORATION </w:t>
      </w:r>
      <w:r w:rsidR="00F41D1B" w:rsidRPr="005D3532">
        <w:t xml:space="preserve">d.o.o., </w:t>
      </w:r>
      <w:r w:rsidR="00F41D1B">
        <w:t>Zadar</w:t>
      </w:r>
      <w:r w:rsidRPr="003D5A65">
        <w:t xml:space="preserve">, za dan </w:t>
      </w:r>
    </w:p>
    <w:p w:rsidRDefault="003D5A65" w:rsidP="003D5A65" w:rsidR="003D5A65" w:rsidRPr="003D5A65">
      <w:pPr>
        <w:jc w:val="center"/>
      </w:pPr>
    </w:p>
    <w:p w:rsidRDefault="007445D9" w:rsidP="003D5A65" w:rsidR="003D5A65" w:rsidRPr="003D5A65">
      <w:pPr>
        <w:jc w:val="center"/>
      </w:pPr>
      <w:r>
        <w:t>29</w:t>
      </w:r>
      <w:r w:rsidR="003D5A65" w:rsidRPr="003D5A65">
        <w:t xml:space="preserve">. </w:t>
      </w:r>
      <w:r w:rsidR="009C5540">
        <w:t>svibnja</w:t>
      </w:r>
      <w:r w:rsidR="00195532">
        <w:t xml:space="preserve"> 2018</w:t>
      </w:r>
      <w:r w:rsidR="00E52157">
        <w:t xml:space="preserve">. u </w:t>
      </w:r>
      <w:r>
        <w:t>8</w:t>
      </w:r>
      <w:r w:rsidR="009C2B72">
        <w:t>,</w:t>
      </w:r>
      <w:r>
        <w:t>35</w:t>
      </w:r>
      <w:r w:rsidR="003D5A65" w:rsidRPr="003D5A65">
        <w:t xml:space="preserve"> </w:t>
      </w:r>
      <w:r w:rsidR="00E52157">
        <w:t>sati u Trgovačkom sudu u Zadru</w:t>
      </w:r>
      <w:r w:rsidR="003D5A65" w:rsidRPr="003D5A65">
        <w:t xml:space="preserve">, sudnica </w:t>
      </w:r>
      <w:r w:rsidR="00E52157">
        <w:t>26/I</w:t>
      </w:r>
      <w:r w:rsidR="003D5A65" w:rsidRPr="003D5A65">
        <w:t>.</w:t>
      </w:r>
    </w:p>
    <w:p w:rsidRDefault="003D5A65" w:rsidP="0030416A" w:rsidR="003D5A65" w:rsidRPr="00071F11">
      <w:pPr>
        <w:jc w:val="center"/>
      </w:pPr>
    </w:p>
    <w:p w:rsidRDefault="00721506" w:rsidP="003D5A65" w:rsidR="00DF78F8" w:rsidRPr="00071F11">
      <w:pPr>
        <w:pStyle w:val="Odlomakpopisa"/>
        <w:numPr>
          <w:ilvl w:val="0"/>
          <w:numId w:val="3"/>
        </w:numPr>
        <w:jc w:val="both"/>
      </w:pPr>
      <w:r w:rsidRPr="00071F11">
        <w:t>O</w:t>
      </w:r>
      <w:r w:rsidR="0038689D" w:rsidRPr="00071F11">
        <w:t xml:space="preserve">dređuje se dovođenje </w:t>
      </w:r>
      <w:r w:rsidR="00F41D1B">
        <w:t>Berislava Jelinića iz Zagreba, Gospočak 11, OIB: 30784544192 i Mladena Ninčevića iz Zadra, Put Kotarskih Serdara 59, OIB: 10935846556</w:t>
      </w:r>
      <w:r w:rsidR="003D5A65">
        <w:t xml:space="preserve"> </w:t>
      </w:r>
      <w:r w:rsidR="00DF78F8" w:rsidRPr="00071F11">
        <w:t>n</w:t>
      </w:r>
      <w:r w:rsidR="0038689D" w:rsidRPr="00071F11">
        <w:t xml:space="preserve">a ročište koje će se održati </w:t>
      </w:r>
      <w:r w:rsidR="007445D9">
        <w:t>29</w:t>
      </w:r>
      <w:r w:rsidR="00626DBD">
        <w:t xml:space="preserve">. </w:t>
      </w:r>
      <w:r w:rsidR="009C5540">
        <w:t>svibnja</w:t>
      </w:r>
      <w:r w:rsidR="0037579F">
        <w:t xml:space="preserve"> </w:t>
      </w:r>
      <w:r w:rsidR="00A12269">
        <w:t>2018</w:t>
      </w:r>
      <w:r w:rsidR="007F4AAC" w:rsidRPr="003D5A65">
        <w:t xml:space="preserve">. </w:t>
      </w:r>
      <w:r w:rsidR="0037579F" w:rsidRPr="003D5A65">
        <w:t xml:space="preserve">u </w:t>
      </w:r>
      <w:r w:rsidR="007445D9">
        <w:t>8</w:t>
      </w:r>
      <w:r w:rsidR="008C0176">
        <w:t>,</w:t>
      </w:r>
      <w:r w:rsidR="007445D9">
        <w:t>35</w:t>
      </w:r>
      <w:r w:rsidR="0038689D" w:rsidRPr="003D5A65">
        <w:t xml:space="preserve"> sati </w:t>
      </w:r>
      <w:r w:rsidR="0038689D" w:rsidRPr="00071F11">
        <w:t xml:space="preserve">u </w:t>
      </w:r>
      <w:r w:rsidR="00E52157">
        <w:t>Trgovačkom sudu u Zadru</w:t>
      </w:r>
      <w:r w:rsidR="007F4AAC" w:rsidRPr="00071F11">
        <w:t xml:space="preserve">, sudnica </w:t>
      </w:r>
      <w:r w:rsidR="00E52157">
        <w:t>26/I</w:t>
      </w:r>
      <w:r w:rsidR="007F4AAC" w:rsidRPr="00071F11">
        <w:t>.</w:t>
      </w:r>
    </w:p>
    <w:p w:rsidRDefault="007F4AAC" w:rsidP="007F4AAC" w:rsidR="007F4AAC" w:rsidRPr="00071F11">
      <w:pPr>
        <w:ind w:left="1065"/>
        <w:jc w:val="both"/>
      </w:pPr>
    </w:p>
    <w:p w:rsidRDefault="00DF78F8" w:rsidP="003D5A65" w:rsidR="0030416A" w:rsidRPr="007445D9">
      <w:pPr>
        <w:numPr>
          <w:ilvl w:val="0"/>
          <w:numId w:val="3"/>
        </w:numPr>
        <w:jc w:val="both"/>
      </w:pPr>
      <w:r w:rsidRPr="007445D9">
        <w:t>P</w:t>
      </w:r>
      <w:r w:rsidR="0038689D" w:rsidRPr="007445D9">
        <w:t xml:space="preserve">rovedba točke </w:t>
      </w:r>
      <w:r w:rsidR="003D5A65" w:rsidRPr="007445D9">
        <w:t>2</w:t>
      </w:r>
      <w:r w:rsidR="0038689D" w:rsidRPr="007445D9">
        <w:t>. izreke ovog rješenja</w:t>
      </w:r>
      <w:r w:rsidR="007445D9" w:rsidRPr="007445D9">
        <w:t xml:space="preserve"> u odnosu na Berislava Jelinića</w:t>
      </w:r>
      <w:r w:rsidR="0038689D" w:rsidRPr="007445D9">
        <w:t xml:space="preserve"> povjerava se Policijskoj </w:t>
      </w:r>
      <w:r w:rsidR="00F41D1B" w:rsidRPr="007445D9">
        <w:t>upravi Zagrebačkoj</w:t>
      </w:r>
      <w:r w:rsidR="00B057DD" w:rsidRPr="007445D9">
        <w:t>.</w:t>
      </w:r>
    </w:p>
    <w:p w:rsidRDefault="007445D9" w:rsidP="007445D9" w:rsidR="007445D9" w:rsidRPr="007445D9">
      <w:pPr>
        <w:pStyle w:val="Odlomakpopisa"/>
      </w:pPr>
    </w:p>
    <w:p w:rsidRDefault="007445D9" w:rsidP="003D5A65" w:rsidR="007445D9" w:rsidRPr="007445D9">
      <w:pPr>
        <w:numPr>
          <w:ilvl w:val="0"/>
          <w:numId w:val="3"/>
        </w:numPr>
        <w:jc w:val="both"/>
      </w:pPr>
      <w:r w:rsidRPr="007445D9">
        <w:t>Provedba točke 2. izreke ovog rješenja u odnosu na Mladena Ninčevića povjerava se Policijskoj upravi Zadarskoj.</w:t>
      </w:r>
    </w:p>
    <w:p w:rsidRDefault="007F4AAC" w:rsidP="007F4AAC" w:rsidR="007F4AAC" w:rsidRPr="00071F11">
      <w:pPr>
        <w:pStyle w:val="Odlomakpopisa"/>
      </w:pPr>
    </w:p>
    <w:p w:rsidRDefault="007F4AAC" w:rsidP="007F4AAC" w:rsidR="007F4AAC" w:rsidRPr="00071F11">
      <w:pPr>
        <w:ind w:left="1065"/>
        <w:jc w:val="center"/>
      </w:pPr>
      <w:r w:rsidRPr="00071F11">
        <w:t>Obrazloženje</w:t>
      </w:r>
    </w:p>
    <w:p w:rsidRDefault="007F4AAC" w:rsidP="007F4AAC" w:rsidR="007F4AAC" w:rsidRPr="00071F11">
      <w:pPr>
        <w:ind w:left="1065"/>
        <w:jc w:val="center"/>
      </w:pPr>
    </w:p>
    <w:p w:rsidRDefault="002D2B61" w:rsidP="002D2B61" w:rsidR="002D2B61" w:rsidRPr="00071F11">
      <w:pPr>
        <w:ind w:firstLine="709"/>
        <w:jc w:val="both"/>
      </w:pPr>
      <w:r w:rsidRPr="00071F11">
        <w:t xml:space="preserve">Pred ovim sudom u tijeku je prethodni postupak radi utvrđivanja uvjeta za otvaranje stečajnog postupka nad stečajnim dužnikom </w:t>
      </w:r>
      <w:r w:rsidR="00F41D1B">
        <w:t xml:space="preserve">BRAND HOLDING CORPORATION </w:t>
      </w:r>
      <w:r w:rsidR="00F41D1B" w:rsidRPr="005D3532">
        <w:t xml:space="preserve">d.o.o., </w:t>
      </w:r>
      <w:r w:rsidR="00F41D1B">
        <w:t>Zadar</w:t>
      </w:r>
      <w:r w:rsidRPr="00071F11">
        <w:t xml:space="preserve"> čiji </w:t>
      </w:r>
      <w:r w:rsidR="00F41D1B">
        <w:t>su</w:t>
      </w:r>
      <w:r>
        <w:t xml:space="preserve"> zastu</w:t>
      </w:r>
      <w:r w:rsidR="00F41D1B">
        <w:t>pnici</w:t>
      </w:r>
      <w:r w:rsidRPr="00071F11">
        <w:t xml:space="preserve"> po zakonu </w:t>
      </w:r>
      <w:r w:rsidR="00F41D1B">
        <w:t>Berislava Jelinića iz Zagreba, Gospočak 11, OIB: 30784544192 i Mladen Ninčević iz Zadra, Put Kotarskih Serdara 59, OIB: 10935846556</w:t>
      </w:r>
      <w:r>
        <w:t xml:space="preserve">. </w:t>
      </w:r>
      <w:r w:rsidRPr="00071F11">
        <w:t xml:space="preserve">Na ročište za utvrđivanje uvjeta za pokretanje postupka određeno za dan </w:t>
      </w:r>
      <w:r w:rsidR="009C5540">
        <w:t>15</w:t>
      </w:r>
      <w:r>
        <w:t xml:space="preserve">. </w:t>
      </w:r>
      <w:r w:rsidR="009C5540">
        <w:t>ožujka</w:t>
      </w:r>
      <w:r w:rsidRPr="00071F11">
        <w:t xml:space="preserve"> 201</w:t>
      </w:r>
      <w:r>
        <w:t>8</w:t>
      </w:r>
      <w:r w:rsidRPr="00071F11">
        <w:t xml:space="preserve">., </w:t>
      </w:r>
      <w:r w:rsidR="00F41D1B">
        <w:t>Berislav Jelinić i Mladen Ninčević</w:t>
      </w:r>
      <w:r w:rsidRPr="00E52157">
        <w:t xml:space="preserve">, </w:t>
      </w:r>
      <w:r w:rsidRPr="00071F11">
        <w:t>premda uredno pozvan</w:t>
      </w:r>
      <w:r w:rsidR="00F41D1B">
        <w:t>i, nisu pristupili</w:t>
      </w:r>
      <w:r w:rsidRPr="00071F11">
        <w:t>.</w:t>
      </w:r>
    </w:p>
    <w:p w:rsidRDefault="002D2B61" w:rsidP="002D2B61" w:rsidR="002D2B61" w:rsidRPr="00071F11">
      <w:pPr>
        <w:ind w:firstLine="709"/>
        <w:jc w:val="both"/>
      </w:pPr>
      <w:r w:rsidRPr="00071F11">
        <w:lastRenderedPageBreak/>
        <w:t xml:space="preserve">Člankom 180. Stečajnog zakona propisano je da se na zastupnike po zakonu stečajnog dužnika primjenjuju i odredbe čl. 177. i 178. Stečajnog zakona. </w:t>
      </w:r>
      <w:r w:rsidRPr="00653A23">
        <w:t xml:space="preserve">Primjenom tih odredbi sud je odredio novo ročište za određivanje uvjeta za otvaranje stečajnog postupka i odredio prisilno dovođenje </w:t>
      </w:r>
      <w:r w:rsidR="00F41D1B">
        <w:t>Berislava Jelinića i Mladena Ninčevića</w:t>
      </w:r>
      <w:r w:rsidRPr="00653A23">
        <w:t xml:space="preserve"> obzirom da </w:t>
      </w:r>
      <w:r w:rsidR="00F41D1B">
        <w:t>su</w:t>
      </w:r>
      <w:r w:rsidRPr="00653A23">
        <w:t xml:space="preserve"> ist</w:t>
      </w:r>
      <w:r>
        <w:t>i</w:t>
      </w:r>
      <w:r w:rsidRPr="00653A23">
        <w:t xml:space="preserve"> već prethodno rješenjem ovog suda broj </w:t>
      </w:r>
      <w:r>
        <w:t>St-</w:t>
      </w:r>
      <w:r w:rsidR="00F41D1B">
        <w:t>11/2018-2</w:t>
      </w:r>
      <w:r w:rsidRPr="00653A23">
        <w:t xml:space="preserve"> od </w:t>
      </w:r>
      <w:r w:rsidR="009C5540">
        <w:t>9</w:t>
      </w:r>
      <w:r w:rsidRPr="00653A23">
        <w:t xml:space="preserve">. </w:t>
      </w:r>
      <w:r w:rsidR="009C5540">
        <w:t>veljače</w:t>
      </w:r>
      <w:r>
        <w:t xml:space="preserve"> 2018</w:t>
      </w:r>
      <w:r w:rsidRPr="00653A23">
        <w:t>. upozoren</w:t>
      </w:r>
      <w:r w:rsidR="00F41D1B">
        <w:t>i</w:t>
      </w:r>
      <w:r w:rsidRPr="00653A23">
        <w:t xml:space="preserve"> da će se u slučaju neodazivanja odrediti </w:t>
      </w:r>
      <w:r w:rsidR="00F41D1B">
        <w:t>njihovo</w:t>
      </w:r>
      <w:r w:rsidRPr="00653A23">
        <w:t xml:space="preserve"> prisilno dovođenje.</w:t>
      </w:r>
    </w:p>
    <w:p w:rsidRDefault="002D2B61" w:rsidP="002D2B61" w:rsidR="002D2B61" w:rsidRPr="00071F11">
      <w:pPr>
        <w:jc w:val="both"/>
      </w:pPr>
      <w:r w:rsidRPr="00071F11">
        <w:tab/>
        <w:t xml:space="preserve">Slijedom navedenog kako je evidentno da </w:t>
      </w:r>
      <w:r w:rsidR="00F41D1B">
        <w:t>Berislav Jelinić i Mladen Ninčević izbjegavju</w:t>
      </w:r>
      <w:r w:rsidRPr="00071F11">
        <w:t xml:space="preserve"> dužnosti propisane čl. 180. i 177. Stečajnog zakona, sud je temeljem odredbe čl. 178. </w:t>
      </w:r>
      <w:r>
        <w:t xml:space="preserve">Stečajnog zakona naložio </w:t>
      </w:r>
      <w:r w:rsidR="00F41D1B">
        <w:t>njihovo</w:t>
      </w:r>
      <w:r w:rsidRPr="00071F11">
        <w:t xml:space="preserve"> prisilno dovođenje i provedbu tog naloga povjerio Policijskoj </w:t>
      </w:r>
      <w:r w:rsidR="007445D9">
        <w:t>upravi Zagrebakoj u odnosu na Berislava Jelinića koji prebiva na području nadležnosti te Policijske uprave, te Policijskoj upravi Zadarskoj u odnosu na Mladena Ninčevića koji prebiva na području nadležnosti te Policijske uprave.</w:t>
      </w:r>
    </w:p>
    <w:p w:rsidRDefault="0030416A" w:rsidP="0030416A" w:rsidR="0030416A" w:rsidRPr="00071F11">
      <w:pPr>
        <w:jc w:val="both"/>
      </w:pPr>
    </w:p>
    <w:p w:rsidRDefault="0030416A" w:rsidP="0030416A" w:rsidR="0030416A" w:rsidRPr="00071F11">
      <w:pPr>
        <w:jc w:val="center"/>
      </w:pPr>
      <w:r w:rsidRPr="00071F11">
        <w:t xml:space="preserve">U Zadru, </w:t>
      </w:r>
      <w:r w:rsidR="007445D9">
        <w:t>16</w:t>
      </w:r>
      <w:r w:rsidR="000A7DAE">
        <w:t>.</w:t>
      </w:r>
      <w:r w:rsidR="00626DBD">
        <w:t xml:space="preserve"> </w:t>
      </w:r>
      <w:r w:rsidR="002D2B61">
        <w:t>ožujka 2018</w:t>
      </w:r>
      <w:r w:rsidRPr="00071F11">
        <w:t>.</w:t>
      </w:r>
    </w:p>
    <w:p w:rsidRDefault="00071F11" w:rsidP="0030416A" w:rsidR="00071F11" w:rsidRPr="00071F11"/>
    <w:p w:rsidRDefault="00F0530F" w:rsidP="00F0530F" w:rsidR="00F0530F">
      <w:r>
        <w:tab/>
      </w:r>
      <w:r>
        <w:tab/>
      </w:r>
      <w:r>
        <w:tab/>
      </w:r>
      <w:r>
        <w:tab/>
      </w:r>
      <w:r w:rsidR="009C5540">
        <w:tab/>
      </w:r>
      <w:r w:rsidR="009C5540">
        <w:tab/>
      </w:r>
      <w:r w:rsidR="009C5540">
        <w:tab/>
      </w:r>
      <w:r w:rsidR="009C5540">
        <w:tab/>
      </w:r>
      <w:r w:rsidR="009C5540">
        <w:tab/>
      </w:r>
      <w:r w:rsidR="00626DBD">
        <w:t>Sutkinja</w:t>
      </w:r>
    </w:p>
    <w:p w:rsidRDefault="00F0530F" w:rsidP="00F0530F" w:rsidR="0030416A" w:rsidRPr="00071F1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C5540">
        <w:tab/>
      </w:r>
      <w:r w:rsidR="00071F11">
        <w:t>Ardena Bajlo</w:t>
      </w:r>
    </w:p>
    <w:p w:rsidRDefault="004B2ADD" w:rsidP="0030416A" w:rsidR="004B2ADD" w:rsidRPr="00071F11"/>
    <w:p w:rsidRDefault="002D2B61" w:rsidP="0030416A" w:rsidR="00B93614">
      <w:r>
        <w:t>Pouka o pravnom lijeku</w:t>
      </w:r>
      <w:r w:rsidR="0030416A" w:rsidRPr="00071F11">
        <w:t xml:space="preserve">: </w:t>
      </w:r>
    </w:p>
    <w:p w:rsidRDefault="0030416A" w:rsidP="0030416A" w:rsidR="0030416A" w:rsidRPr="00071F11">
      <w:r w:rsidRPr="00071F11">
        <w:t>Protiv ovog rješenja nije dopuštena žalba</w:t>
      </w:r>
      <w:r w:rsidR="00D34CF7" w:rsidRPr="00071F11">
        <w:t>.</w:t>
      </w:r>
    </w:p>
    <w:p w:rsidRDefault="00D34CF7" w:rsidP="0030416A" w:rsidR="00D34CF7" w:rsidRPr="00071F11"/>
    <w:p w:rsidRDefault="00C969E8" w:rsidP="00C969E8" w:rsidR="00C969E8" w:rsidRPr="00071F11">
      <w:r w:rsidRPr="00071F11">
        <w:t>Dostaviti:</w:t>
      </w:r>
    </w:p>
    <w:p w:rsidRDefault="00071F11" w:rsidP="00C969E8" w:rsidR="00C969E8">
      <w:pPr>
        <w:numPr>
          <w:ilvl w:val="0"/>
          <w:numId w:val="2"/>
        </w:numPr>
      </w:pPr>
      <w:r>
        <w:t xml:space="preserve">Policijskoj upravi </w:t>
      </w:r>
      <w:r w:rsidR="007445D9">
        <w:t>Zagrebačkoj</w:t>
      </w:r>
    </w:p>
    <w:p w:rsidRDefault="007445D9" w:rsidP="00C969E8" w:rsidR="007445D9" w:rsidRPr="00071F11">
      <w:pPr>
        <w:numPr>
          <w:ilvl w:val="0"/>
          <w:numId w:val="2"/>
        </w:numPr>
      </w:pPr>
      <w:r>
        <w:t>Policijskoj upravi Zadarskoj</w:t>
      </w:r>
    </w:p>
    <w:p w:rsidRDefault="00F41D1B" w:rsidP="00C969E8" w:rsidR="00F41D1B">
      <w:pPr>
        <w:numPr>
          <w:ilvl w:val="0"/>
          <w:numId w:val="2"/>
        </w:numPr>
      </w:pPr>
      <w:r>
        <w:t>Berislavu Jeliniću iz Zagreba, Gospočak 11,</w:t>
      </w:r>
    </w:p>
    <w:p w:rsidRDefault="00F41D1B" w:rsidP="00C969E8" w:rsidR="002D2B61">
      <w:pPr>
        <w:numPr>
          <w:ilvl w:val="0"/>
          <w:numId w:val="2"/>
        </w:numPr>
      </w:pPr>
      <w:r>
        <w:t>Mladenu Ninčeviću iz Zadra, Put Kotarskih Serdara 59,</w:t>
      </w:r>
    </w:p>
    <w:p w:rsidRDefault="000A7DAE" w:rsidP="00C969E8" w:rsidR="000A7DAE">
      <w:pPr>
        <w:numPr>
          <w:ilvl w:val="0"/>
          <w:numId w:val="2"/>
        </w:numPr>
      </w:pPr>
      <w:r>
        <w:t>e-oglasna ploča</w:t>
      </w:r>
    </w:p>
    <w:p w:rsidRDefault="00C969E8" w:rsidP="00C969E8" w:rsidR="00C969E8" w:rsidRPr="00071F11">
      <w:pPr>
        <w:numPr>
          <w:ilvl w:val="0"/>
          <w:numId w:val="2"/>
        </w:numPr>
      </w:pPr>
      <w:r w:rsidRPr="00071F11">
        <w:t>u spis.</w:t>
      </w:r>
    </w:p>
    <w:p w:rsidRDefault="00C969E8" w:rsidP="00C969E8" w:rsidR="00C969E8" w:rsidRPr="00071F11"/>
    <w:p w:rsidRDefault="00C969E8" w:rsidP="00C969E8" w:rsidR="00C969E8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4B162F" w:rsidR="004B162F" w:rsidRPr="00071F11"/>
    <w:sectPr w:rsidSect="00B93614" w:rsidR="004B162F" w:rsidRPr="00071F11">
      <w:headerReference w:type="default" r:id="rId9"/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5540" w:rsidP="009C5540" w:rsidR="009C5540">
      <w:r>
        <w:separator/>
      </w:r>
    </w:p>
  </w:endnote>
  <w:endnote w:id="0" w:type="continuationSeparator">
    <w:p w:rsidRDefault="009C5540" w:rsidP="009C5540" w:rsidR="009C55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5540" w:rsidP="009C5540" w:rsidR="009C5540">
      <w:r>
        <w:separator/>
      </w:r>
    </w:p>
  </w:footnote>
  <w:footnote w:id="0" w:type="continuationSeparator">
    <w:p w:rsidRDefault="009C5540" w:rsidP="009C5540" w:rsidR="009C55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5540" w:rsidR="009C55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D49CD"/>
    <w:multiLevelType w:val="hybridMultilevel"/>
    <w:tmpl w:val="828A6768"/>
    <w:lvl w:tplc="51FA417C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B5E2649"/>
    <w:multiLevelType w:val="hybridMultilevel"/>
    <w:tmpl w:val="FCD64444"/>
    <w:lvl w:tplc="041A000F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330119C"/>
    <w:multiLevelType w:val="hybridMultilevel"/>
    <w:tmpl w:val="04047754"/>
    <w:lvl w:tplc="625A83B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6F27"/>
    <w:rsid w:val="00063833"/>
    <w:rsid w:val="00071388"/>
    <w:rsid w:val="00071F11"/>
    <w:rsid w:val="000A6C54"/>
    <w:rsid w:val="000A7DAE"/>
    <w:rsid w:val="000F31B7"/>
    <w:rsid w:val="00147F2D"/>
    <w:rsid w:val="00195532"/>
    <w:rsid w:val="001E2EAF"/>
    <w:rsid w:val="002112DA"/>
    <w:rsid w:val="00224565"/>
    <w:rsid w:val="00245EAA"/>
    <w:rsid w:val="0025407A"/>
    <w:rsid w:val="00262757"/>
    <w:rsid w:val="002737AA"/>
    <w:rsid w:val="00283E54"/>
    <w:rsid w:val="002D12A3"/>
    <w:rsid w:val="002D2B61"/>
    <w:rsid w:val="00303BFF"/>
    <w:rsid w:val="0030416A"/>
    <w:rsid w:val="00350F46"/>
    <w:rsid w:val="0037579F"/>
    <w:rsid w:val="0038689D"/>
    <w:rsid w:val="003D5A65"/>
    <w:rsid w:val="003F07A3"/>
    <w:rsid w:val="00454531"/>
    <w:rsid w:val="004B162F"/>
    <w:rsid w:val="004B2ADD"/>
    <w:rsid w:val="004B64C6"/>
    <w:rsid w:val="00592999"/>
    <w:rsid w:val="005D4160"/>
    <w:rsid w:val="005E42F6"/>
    <w:rsid w:val="00615D85"/>
    <w:rsid w:val="00626DBD"/>
    <w:rsid w:val="00653A23"/>
    <w:rsid w:val="00721506"/>
    <w:rsid w:val="007355E9"/>
    <w:rsid w:val="00736E8D"/>
    <w:rsid w:val="007445D9"/>
    <w:rsid w:val="007F4AAC"/>
    <w:rsid w:val="008C0176"/>
    <w:rsid w:val="008D350E"/>
    <w:rsid w:val="00974B89"/>
    <w:rsid w:val="00987847"/>
    <w:rsid w:val="009C2B72"/>
    <w:rsid w:val="009C5540"/>
    <w:rsid w:val="00A12269"/>
    <w:rsid w:val="00A23B33"/>
    <w:rsid w:val="00A241EB"/>
    <w:rsid w:val="00A754BE"/>
    <w:rsid w:val="00B057DD"/>
    <w:rsid w:val="00B32693"/>
    <w:rsid w:val="00B44788"/>
    <w:rsid w:val="00B63387"/>
    <w:rsid w:val="00B93614"/>
    <w:rsid w:val="00BC263E"/>
    <w:rsid w:val="00BE6429"/>
    <w:rsid w:val="00C10CA9"/>
    <w:rsid w:val="00C41E6F"/>
    <w:rsid w:val="00C969E8"/>
    <w:rsid w:val="00CA1393"/>
    <w:rsid w:val="00D25050"/>
    <w:rsid w:val="00D34CF7"/>
    <w:rsid w:val="00D41A49"/>
    <w:rsid w:val="00D638E4"/>
    <w:rsid w:val="00D853D6"/>
    <w:rsid w:val="00DF78F8"/>
    <w:rsid w:val="00E374A9"/>
    <w:rsid w:val="00E52157"/>
    <w:rsid w:val="00E5260C"/>
    <w:rsid w:val="00E8758E"/>
    <w:rsid w:val="00EE5977"/>
    <w:rsid w:val="00F0530F"/>
    <w:rsid w:val="00F41D1B"/>
    <w:rsid w:val="00F52CFD"/>
    <w:rsid w:val="00F61FED"/>
    <w:rsid w:val="00F65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true" w:styleId="Naslov6Char" w:type="character">
    <w:name w:val="Naslov 6 Char"/>
    <w:basedOn w:val="Zadanifontodlomka"/>
    <w:link w:val="Naslov6"/>
    <w:rsid w:val="00224565"/>
    <w:rPr>
      <w:rFonts w:cs="Arial" w:hAnsi="Arial" w:asci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9C554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447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47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47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47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47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1" w:styleId="Naslov6Char" w:type="character">
    <w:name w:val="Naslov 6 Char"/>
    <w:basedOn w:val="Zadanifontodlomka"/>
    <w:link w:val="Naslov6"/>
    <w:rsid w:val="00224565"/>
    <w:rPr>
      <w:rFonts w:ascii="Arial" w:cs="Arial" w:hAns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9C554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447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47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47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47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47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St-11/2018</izvorni_sadrzaj>
    <derivirana_varijabla naziv="DomainObject.Predmet.OznakaBroj_1">St-11/2018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BRAND HOLDING CORPORATION  d.o.o. za izdavaštvo</izvorni_sadrzaj>
    <derivirana_varijabla naziv="DomainObject.Predmet.ProtustrankaFormated_1">  BRAND HOLDING CORPORATION  d.o.o. za izdavaštvo</derivirana_varijabla>
  </DomainObject.Predmet.ProtustrankaFormated>
  <DomainObject.Predmet.ProtustrankaFormatedOIB>
    <izvorni_sadrzaj>  BRAND HOLDING CORPORATION  d.o.o. za izdavaštvo, OIB 54153716158</izvorni_sadrzaj>
    <derivirana_varijabla naziv="DomainObject.Predmet.ProtustrankaFormatedOIB_1">  BRAND HOLDING CORPORATION  d.o.o. za izdavaštvo, OIB 54153716158</derivirana_varijabla>
  </DomainObject.Predmet.ProtustrankaFormatedOIB>
  <DomainObject.Predmet.ProtustrankaFormatedWithAdress>
    <izvorni_sadrzaj> BRAND HOLDING CORPORATION  d.o.o. za izdavaštvo, Domovinskog rata 2, 23000 Zadar</izvorni_sadrzaj>
    <derivirana_varijabla naziv="DomainObject.Predmet.ProtustrankaFormatedWithAdress_1"> BRAND HOLDING CORPORATION  d.o.o. za izdavaštvo, Domovinskog rata 2, 23000 Zadar</derivirana_varijabla>
  </DomainObject.Predmet.ProtustrankaFormatedWithAdress>
  <DomainObject.Predmet.ProtustrankaFormatedWithAdressOIB>
    <izvorni_sadrzaj> BRAND HOLDING CORPORATION  d.o.o. za izdavaštvo, OIB 54153716158, Domovinskog rata 2, 23000 Zadar</izvorni_sadrzaj>
    <derivirana_varijabla naziv="DomainObject.Predmet.ProtustrankaFormatedWithAdressOIB_1"> BRAND HOLDING CORPORATION  d.o.o. za izdavaštvo, OIB 54153716158, Domovinskog rata 2, 23000 Zadar</derivirana_varijabla>
  </DomainObject.Predmet.ProtustrankaFormatedWithAdressOIB>
  <DomainObject.Predmet.ProtustrankaWithAdress>
    <izvorni_sadrzaj>BRAND HOLDING CORPORATION  d.o.o. za izdavaštvo Domovinskog rata 2, 23000 Zadar</izvorni_sadrzaj>
    <derivirana_varijabla naziv="DomainObject.Predmet.ProtustrankaWithAdress_1">BRAND HOLDING CORPORATION  d.o.o. za izdavaštvo Domovinskog rata 2, 23000 Zadar</derivirana_varijabla>
  </DomainObject.Predmet.ProtustrankaWithAdress>
  <DomainObject.Predmet.ProtustrankaWithAdressOIB>
    <izvorni_sadrzaj>BRAND HOLDING CORPORATION  d.o.o. za izdavaštvo, OIB 54153716158, Domovinskog rata 2, 23000 Zadar</izvorni_sadrzaj>
    <derivirana_varijabla naziv="DomainObject.Predmet.ProtustrankaWithAdressOIB_1">BRAND HOLDING CORPORATION  d.o.o. za izdavaštvo, OIB 54153716158, Domovinskog rata 2, 23000 Zadar</derivirana_varijabla>
  </DomainObject.Predmet.ProtustrankaWithAdressOIB>
  <DomainObject.Predmet.ProtustrankaNazivFormated>
    <izvorni_sadrzaj>BRAND HOLDING CORPORATION  d.o.o. za izdavaštvo</izvorni_sadrzaj>
    <derivirana_varijabla naziv="DomainObject.Predmet.ProtustrankaNazivFormated_1">BRAND HOLDING CORPORATION  d.o.o. za izdavaštvo</derivirana_varijabla>
  </DomainObject.Predmet.ProtustrankaNazivFormated>
  <DomainObject.Predmet.ProtustrankaNazivFormatedOIB>
    <izvorni_sadrzaj>BRAND HOLDING CORPORATION  d.o.o. za izdavaštvo, OIB 54153716158</izvorni_sadrzaj>
    <derivirana_varijabla naziv="DomainObject.Predmet.ProtustrankaNazivFormatedOIB_1">BRAND HOLDING CORPORATION  d.o.o. za izdavaštvo, OIB 54153716158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BRAND HOLDING CORPORATION  d.o.o. za izdavaštvo</item>
    </izvorni_sadrzaj>
    <derivirana_varijabla naziv="DomainObject.Predmet.ProtuStrankaListFormated_1">
      <item>BRAND HOLDING CORPORATION  d.o.o. za izdavaštvo</item>
    </derivirana_varijabla>
  </DomainObject.Predmet.ProtuStrankaListFormated>
  <DomainObject.Predmet.ProtuStrankaListFormatedOIB>
    <izvorni_sadrzaj>
      <item>BRAND HOLDING CORPORATION  d.o.o. za izdavaštvo, OIB 54153716158</item>
    </izvorni_sadrzaj>
    <derivirana_varijabla naziv="DomainObject.Predmet.ProtuStrankaListFormatedOIB_1">
      <item>BRAND HOLDING CORPORATION  d.o.o. za izdavaštvo, OIB 54153716158</item>
    </derivirana_varijabla>
  </DomainObject.Predmet.ProtuStrankaListFormatedOIB>
  <DomainObject.Predmet.ProtuStrankaListFormatedWithAdress>
    <izvorni_sadrzaj>
      <item>BRAND HOLDING CORPORATION  d.o.o. za izdavaštvo, Domovinskog rata 2, 23000 Zadar</item>
    </izvorni_sadrzaj>
    <derivirana_varijabla naziv="DomainObject.Predmet.ProtuStrankaListFormatedWithAdress_1">
      <item>BRAND HOLDING CORPORATION  d.o.o. za izdavaštvo, Domovinskog rata 2, 23000 Zadar</item>
    </derivirana_varijabla>
  </DomainObject.Predmet.ProtuStrankaListFormatedWithAdress>
  <DomainObject.Predmet.ProtuStrankaListFormatedWithAdressOIB>
    <izvorni_sadrzaj>
      <item>BRAND HOLDING CORPORATION  d.o.o. za izdavaštvo, OIB 54153716158, Domovinskog rata 2, 23000 Zadar</item>
    </izvorni_sadrzaj>
    <derivirana_varijabla naziv="DomainObject.Predmet.ProtuStrankaListFormatedWithAdressOIB_1">
      <item>BRAND HOLDING CORPORATION  d.o.o. za izdavaštvo, OIB 54153716158, Domovinskog rata 2, 23000 Zadar</item>
    </derivirana_varijabla>
  </DomainObject.Predmet.ProtuStrankaListFormatedWithAdressOIB>
  <DomainObject.Predmet.ProtuStrankaListNazivFormated>
    <izvorni_sadrzaj>
      <item>BRAND HOLDING CORPORATION  d.o.o. za izdavaštvo</item>
    </izvorni_sadrzaj>
    <derivirana_varijabla naziv="DomainObject.Predmet.ProtuStrankaListNazivFormated_1">
      <item>BRAND HOLDING CORPORATION  d.o.o. za izdavaštvo</item>
    </derivirana_varijabla>
  </DomainObject.Predmet.ProtuStrankaListNazivFormated>
  <DomainObject.Predmet.ProtuStrankaListNazivFormatedOIB>
    <izvorni_sadrzaj>
      <item>BRAND HOLDING CORPORATION  d.o.o. za izdavaštvo, OIB 54153716158</item>
    </izvorni_sadrzaj>
    <derivirana_varijabla naziv="DomainObject.Predmet.ProtuStrankaListNazivFormatedOIB_1">
      <item>BRAND HOLDING CORPORATION  d.o.o. za izdavaštvo, OIB 54153716158</item>
    </derivirana_varijabla>
  </DomainObject.Predmet.ProtuStrankaListNazivFormatedOIB>
  <DomainObject.Predmet.OstaliListFormated>
    <izvorni_sadrzaj>
      <item>Berislav Jelinić</item>
      <item>Mladen Ninčević</item>
    </izvorni_sadrzaj>
    <derivirana_varijabla naziv="DomainObject.Predmet.OstaliListFormated_1">
      <item>Berislav Jelinić</item>
      <item>Mladen Ninčević</item>
    </derivirana_varijabla>
  </DomainObject.Predmet.OstaliListFormated>
  <DomainObject.Predmet.OstaliListFormatedOIB>
    <izvorni_sadrzaj>
      <item>Berislav Jelinić, OIB 30784544192</item>
      <item>Mladen Ninčević, OIB 10935846556</item>
    </izvorni_sadrzaj>
    <derivirana_varijabla naziv="DomainObject.Predmet.OstaliListFormatedOIB_1">
      <item>Berislav Jelinić, OIB 30784544192</item>
      <item>Mladen Ninčević, OIB 10935846556</item>
    </derivirana_varijabla>
  </DomainObject.Predmet.OstaliListFormatedOIB>
  <DomainObject.Predmet.OstaliListFormatedWithAdress>
    <izvorni_sadrzaj>
      <item>Berislav Jelinić, Gospočak 11, 10000 Zagreb</item>
      <item>Mladen Ninčević, Put Kotarskih Serdara 59, 23000 Zadar</item>
    </izvorni_sadrzaj>
    <derivirana_varijabla naziv="DomainObject.Predmet.OstaliListFormatedWithAdress_1">
      <item>Berislav Jelinić, Gospočak 11, 10000 Zagreb</item>
      <item>Mladen Ninčević, Put Kotarskih Serdara 59, 23000 Zadar</item>
    </derivirana_varijabla>
  </DomainObject.Predmet.OstaliListFormatedWithAdress>
  <DomainObject.Predmet.OstaliListFormatedWithAdressOIB>
    <izvorni_sadrzaj>
      <item>Berislav Jelinić, OIB 30784544192, Gospočak 11, 10000 Zagreb</item>
      <item>Mladen Ninčević, OIB 10935846556, Put Kotarskih Serdara 59, 23000 Zadar</item>
    </izvorni_sadrzaj>
    <derivirana_varijabla naziv="DomainObject.Predmet.OstaliListFormatedWithAdressOIB_1">
      <item>Berislav Jelinić, OIB 30784544192, Gospočak 11, 10000 Zagreb</item>
      <item>Mladen Ninčević, OIB 10935846556, Put Kotarskih Serdara 59, 23000 Zadar</item>
    </derivirana_varijabla>
  </DomainObject.Predmet.OstaliListFormatedWithAdressOIB>
  <DomainObject.Predmet.OstaliListNazivFormated>
    <izvorni_sadrzaj>
      <item>Berislav Jelinić</item>
      <item>Mladen Ninčević</item>
    </izvorni_sadrzaj>
    <derivirana_varijabla naziv="DomainObject.Predmet.OstaliListNazivFormated_1">
      <item>Berislav Jelinić</item>
      <item>Mladen Ninčević</item>
    </derivirana_varijabla>
  </DomainObject.Predmet.OstaliListNazivFormated>
  <DomainObject.Predmet.OstaliListNazivFormatedOIB>
    <izvorni_sadrzaj>
      <item>Berislav Jelinić, OIB 30784544192</item>
      <item>Mladen Ninčević, OIB 10935846556</item>
    </izvorni_sadrzaj>
    <derivirana_varijabla naziv="DomainObject.Predmet.OstaliListNazivFormatedOIB_1">
      <item>Berislav Jelinić, OIB 30784544192</item>
      <item>Mladen Ninčević, OIB 10935846556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BRAND HOLDING CORPORATION  d.o.o. za izdavaštvo</izvorni_sadrzaj>
    <derivirana_varijabla naziv="DomainObject.Predmet.ProtustrankaIDrugi_1">BRAND HOLDING CORPORATION  d.o.o. za izdavaštvo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BRAND HOLDING CORPORATION  d.o.o. za izdavaštvo, OIB 54153716158, Domovinskog rata 2, 23000 Zadar</izvorni_sadrzaj>
    <derivirana_varijabla naziv="DomainObject.Predmet.ProtustrankaIDrugiAdressOIB_1">BRAND HOLDING CORPORATION  d.o.o. za izdavaštvo, OIB 54153716158, Domovinskog rata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BRAND HOLDING CORPORATION  d.o.o. za izdavaštvo</item>
      <item>Berislav Jelinić</item>
      <item>Mladen Ninčević</item>
    </izvorni_sadrzaj>
    <derivirana_varijabla naziv="DomainObject.Predmet.SudioniciListNaziv_1">
      <item>FINA</item>
      <item>BRAND HOLDING CORPORATION  d.o.o. za izdavaštvo</item>
      <item>Berislav Jelinić</item>
      <item>Mladen Ninčević</item>
    </derivirana_varijabla>
  </DomainObject.Predmet.SudioniciListNaziv>
  <DomainObject.Predmet.SudioniciListAdressOIB>
    <izvorni_sadrzaj>
      <item>FINA, OIB 85821130368</item>
      <item>BRAND HOLDING CORPORATION  d.o.o. za izdavaštvo, OIB 54153716158, Domovinskog rata 2,23000 Zadar</item>
      <item>Berislav Jelinić, OIB 30784544192, Gospočak 11,10000 Zagreb</item>
      <item>Mladen Ninčević, OIB 10935846556, Put Kotarskih Serdara 59,23000 Zadar</item>
    </izvorni_sadrzaj>
    <derivirana_varijabla naziv="DomainObject.Predmet.SudioniciListAdressOIB_1">
      <item>FINA, OIB 85821130368</item>
      <item>BRAND HOLDING CORPORATION  d.o.o. za izdavaštvo, OIB 54153716158, Domovinskog rata 2,23000 Zadar</item>
      <item>Berislav Jelinić, OIB 30784544192, Gospočak 11,10000 Zagreb</item>
      <item>Mladen Ninčević, OIB 10935846556, Put Kotarskih Serdara 59,23000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54153716158</item>
      <item>, OIB 30784544192</item>
      <item>, OIB 10935846556</item>
    </izvorni_sadrzaj>
    <derivirana_varijabla naziv="DomainObject.Predmet.SudioniciListNazivOIB_1">
      <item>, OIB 85821130368</item>
      <item>, OIB 54153716158</item>
      <item>, OIB 30784544192</item>
      <item>, OIB 10935846556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460</properties:Words>
  <properties:Characters>2557</properties:Characters>
  <properties:Lines>89</properties:Lines>
  <properties:Paragraphs>29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2018-03-15T10:54:00Z</dcterms:created>
  <dc:creator>Administrator</dc:creator>
  <cp:lastModifiedBy>Ante Rubelj</cp:lastModifiedBy>
  <cp:lastPrinted>2017-11-28T10:08:00Z</cp:lastPrinted>
  <dcterms:modified xmlns:xsi="http://www.w3.org/2001/XMLSchema-instance" xsi:type="dcterms:W3CDTF">2018-03-19T10:35:00Z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(PRISILNO DOVOĐENJE POLICIJA- 11-18- Berislav Jelinić i Mladen Ninčević.docx)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