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aeeb" w14:paraId="c0daeeb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401E5B">
        <w:rPr>
          <w:rFonts w:hAnsi="Times New Roman" w:ascii="Times New Roman"/>
          <w:szCs w:val="24"/>
          <w:lang w:val="hr-HR"/>
        </w:rPr>
        <w:t>POLIKLINIKA SALUS za opću kirurgiju, urologiju, ginekologiju i opstetriciju i dermatologiju i venerologiju, Zagreb, Voćarska 14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401E5B">
        <w:rPr>
          <w:rFonts w:hAnsi="Times New Roman" w:ascii="Times New Roman"/>
          <w:szCs w:val="24"/>
          <w:lang w:val="hr-HR"/>
        </w:rPr>
        <w:t>73018076993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>. lipnja 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</w:t>
      </w:r>
      <w:r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401E5B">
        <w:rPr>
          <w:rFonts w:hAnsi="Times New Roman" w:ascii="Times New Roman"/>
          <w:szCs w:val="24"/>
          <w:lang w:val="hr-HR"/>
        </w:rPr>
        <w:t>POLIKLINIKA SALUS za opću kirurgiju, urologiju, ginekologiju i opstetriciju i dermatologiju i venerologiju, Zagreb, Voćarska 14, OIB 73018076993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 xml:space="preserve">. lipnja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 xml:space="preserve">. lipnja 2017. godine u </w:t>
      </w:r>
      <w:r w:rsidR="00647729">
        <w:rPr>
          <w:rFonts w:hAnsi="Times New Roman" w:ascii="Times New Roman"/>
          <w:szCs w:val="24"/>
          <w:lang w:val="hr-HR"/>
        </w:rPr>
        <w:t>1</w:t>
      </w:r>
      <w:r w:rsidR="00401E5B">
        <w:rPr>
          <w:rFonts w:hAnsi="Times New Roman" w:ascii="Times New Roman"/>
          <w:szCs w:val="24"/>
          <w:lang w:val="hr-HR"/>
        </w:rPr>
        <w:t>3,50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401E5B">
        <w:rPr>
          <w:rFonts w:hAnsi="Times New Roman" w:ascii="Times New Roman"/>
          <w:szCs w:val="24"/>
          <w:lang w:val="hr-HR"/>
        </w:rPr>
        <w:t>Marinko Vrbić iz Zaprešića, Malekovićeva 90</w:t>
      </w:r>
      <w:r w:rsidRPr="00E31A21">
        <w:rPr>
          <w:rFonts w:hAnsi="Times New Roman" w:ascii="Times New Roman"/>
          <w:szCs w:val="24"/>
          <w:lang w:val="hr-HR"/>
        </w:rPr>
        <w:t xml:space="preserve"> (</w:t>
      </w:r>
      <w:r w:rsidR="00401E5B">
        <w:rPr>
          <w:rFonts w:hAnsi="Times New Roman" w:ascii="Times New Roman"/>
          <w:szCs w:val="24"/>
          <w:lang w:val="hr-HR"/>
        </w:rPr>
        <w:t>OI</w:t>
      </w:r>
      <w:r w:rsidRPr="00E31A21">
        <w:rPr>
          <w:rFonts w:hAnsi="Times New Roman" w:ascii="Times New Roman"/>
          <w:szCs w:val="24"/>
          <w:lang w:val="hr-HR"/>
        </w:rPr>
        <w:t xml:space="preserve">B </w:t>
      </w:r>
      <w:r w:rsidR="00401E5B">
        <w:rPr>
          <w:rFonts w:hAnsi="Times New Roman" w:ascii="Times New Roman"/>
          <w:szCs w:val="24"/>
          <w:lang w:val="hr-HR"/>
        </w:rPr>
        <w:t>16986188763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401E5B">
        <w:rPr>
          <w:rFonts w:hAnsi="Times New Roman" w:ascii="Times New Roman"/>
          <w:szCs w:val="24"/>
          <w:lang w:val="hr-HR"/>
        </w:rPr>
        <w:t>POLIKLINIKA SALUS za opću kirurgiju, urologiju, ginekologiju i opstetriciju i dermatologiju i venerologiju, Zagreb, Voćarska 14, OIB 73018076993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</w:t>
      </w:r>
      <w:r w:rsidRPr="00E31A21">
        <w:rPr>
          <w:rFonts w:hAnsi="Times New Roman" w:ascii="Times New Roman"/>
          <w:szCs w:val="24"/>
          <w:lang w:val="hr-HR"/>
        </w:rPr>
        <w:lastRenderedPageBreak/>
        <w:t xml:space="preserve">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>. lipnja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ind w:firstLine="708" w:left="7080"/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EB02A4">
        <w:rPr>
          <w:rFonts w:hAnsi="Times New Roman" w:ascii="Times New Roman"/>
          <w:szCs w:val="24"/>
          <w:lang w:val="hr-HR"/>
        </w:rPr>
        <w:t>, v.r.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B02A4" w:rsidP="00E31A21" w:rsidR="00EB02A4">
      <w:pPr>
        <w:jc w:val="both"/>
        <w:rPr>
          <w:rFonts w:hAnsi="Times New Roman" w:ascii="Times New Roman"/>
          <w:szCs w:val="24"/>
          <w:lang w:val="hr-HR"/>
        </w:rPr>
      </w:pPr>
    </w:p>
    <w:p w:rsidRDefault="00EB02A4" w:rsidR="00EB02A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EB02A4" w:rsidR="00EB02A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EB02A4" w:rsidR="00EB02A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R="00EB02A4" w:rsidRPr="0052687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448" w:rsidP="00352BE7" w:rsidR="003D7448">
      <w:r>
        <w:separator/>
      </w:r>
    </w:p>
  </w:endnote>
  <w:endnote w:id="0" w:type="continuationSeparator">
    <w:p w:rsidRDefault="003D7448" w:rsidP="00352BE7" w:rsidR="003D7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EB02A4" w:rsidRPr="00EB02A4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448" w:rsidP="00352BE7" w:rsidR="003D7448">
      <w:r>
        <w:separator/>
      </w:r>
    </w:p>
  </w:footnote>
  <w:footnote w:id="0" w:type="continuationSeparator">
    <w:p w:rsidRDefault="003D7448" w:rsidP="00352BE7" w:rsidR="003D74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</w:t>
    </w:r>
    <w:r w:rsidR="00401E5B">
      <w:rPr>
        <w:rFonts w:hAnsi="Times New Roman" w:ascii="Times New Roman"/>
        <w:szCs w:val="24"/>
        <w:lang w:val="hr-HR"/>
      </w:rPr>
      <w:t>300</w:t>
    </w:r>
    <w:r>
      <w:rPr>
        <w:rFonts w:hAnsi="Times New Roman" w:ascii="Times New Roman"/>
        <w:szCs w:val="24"/>
        <w:lang w:val="hr-HR"/>
      </w:rPr>
      <w:t>/2017.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F1EBC"/>
    <w:rsid w:val="000F73F6"/>
    <w:rsid w:val="00136C4E"/>
    <w:rsid w:val="00141D79"/>
    <w:rsid w:val="00147B6F"/>
    <w:rsid w:val="00216F46"/>
    <w:rsid w:val="00230F88"/>
    <w:rsid w:val="002F2EDE"/>
    <w:rsid w:val="002F5404"/>
    <w:rsid w:val="00320924"/>
    <w:rsid w:val="00352BE7"/>
    <w:rsid w:val="00386BFB"/>
    <w:rsid w:val="003C1636"/>
    <w:rsid w:val="003D7448"/>
    <w:rsid w:val="003E6E9A"/>
    <w:rsid w:val="00401E5B"/>
    <w:rsid w:val="00466D32"/>
    <w:rsid w:val="00490F5F"/>
    <w:rsid w:val="00491EEC"/>
    <w:rsid w:val="004A7B61"/>
    <w:rsid w:val="004F2CEE"/>
    <w:rsid w:val="004F5F21"/>
    <w:rsid w:val="00512C1F"/>
    <w:rsid w:val="00520D9C"/>
    <w:rsid w:val="00580051"/>
    <w:rsid w:val="00583211"/>
    <w:rsid w:val="00613075"/>
    <w:rsid w:val="00647729"/>
    <w:rsid w:val="00647B63"/>
    <w:rsid w:val="00690F7B"/>
    <w:rsid w:val="006C7338"/>
    <w:rsid w:val="006E62F6"/>
    <w:rsid w:val="006F3AAB"/>
    <w:rsid w:val="007556AF"/>
    <w:rsid w:val="007E4903"/>
    <w:rsid w:val="0080365D"/>
    <w:rsid w:val="008839C3"/>
    <w:rsid w:val="00897F96"/>
    <w:rsid w:val="008F0EDE"/>
    <w:rsid w:val="0094795A"/>
    <w:rsid w:val="00957AD5"/>
    <w:rsid w:val="009779D5"/>
    <w:rsid w:val="009C002C"/>
    <w:rsid w:val="009D4DB5"/>
    <w:rsid w:val="009E7E9D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92A6F"/>
    <w:rsid w:val="00B93CCC"/>
    <w:rsid w:val="00BA7897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3A6F"/>
    <w:rsid w:val="00D70D9D"/>
    <w:rsid w:val="00DA3266"/>
    <w:rsid w:val="00E02852"/>
    <w:rsid w:val="00E064CE"/>
    <w:rsid w:val="00E12F66"/>
    <w:rsid w:val="00E21F32"/>
    <w:rsid w:val="00E31A21"/>
    <w:rsid w:val="00E64B26"/>
    <w:rsid w:val="00EA34F1"/>
    <w:rsid w:val="00EB02A4"/>
    <w:rsid w:val="00F077EB"/>
    <w:rsid w:val="00F2052C"/>
    <w:rsid w:val="00F24F44"/>
    <w:rsid w:val="00F31DDB"/>
    <w:rsid w:val="00F34D64"/>
    <w:rsid w:val="00F44DD8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0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2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2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2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2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0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2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2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2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2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SALUS za opću kirurgiju, urologiju, ginekologiju i opstetriciju i dermatologiju i venerologiju zastupanog po punomoćniku Alan Vlatko Ivanišević</izvorni_sadrzaj>
    <derivirana_varijabla naziv="DomainObject.Predmet.ProtustrankaFormated_1">  POLIKLINIKA SALUS za opću kirurgiju, urologiju, ginekologiju i opstetriciju i dermatologiju i venerologiju zastupanog po punomoćniku Alan Vlatko Ivanišević</derivirana_varijabla>
  </DomainObject.Predmet.ProtustrankaFormated>
  <DomainObject.Predmet.ProtustrankaFormatedOIB>
    <izvorni_sadrzaj>  POLIKLINIKA SALUS za opću kirurgiju, urologiju, ginekologiju i opstetriciju i dermatologiju i venerologiju, OIB 73018076993 zastupanog po punomoćniku Alan Vlatko Ivanišević</izvorni_sadrzaj>
    <derivirana_varijabla naziv="DomainObject.Predmet.ProtustrankaFormatedOIB_1">  POLIKLINIKA SALUS za opću kirurgiju, urologiju, ginekologiju i opstetriciju i dermatologiju i venerologiju, OIB 73018076993 zastupanog po punomoćniku Alan Vlatko Ivanišević</derivirana_varijabla>
  </DomainObject.Predmet.ProtustrankaFormatedOIB>
  <DomainObject.Predmet.ProtustrankaFormatedWithAdress>
    <izvorni_sadrzaj> POLIKLINIKA SALUS za opću kirurgiju, urologiju, ginekologiju i opstetriciju i dermatologiju i venerologiju, Voćarska 14, 10000 Zagreb zastupanog po punomoćniku Alan Vlatko Ivanišević</izvorni_sadrzaj>
    <derivirana_varijabla naziv="DomainObject.Predmet.ProtustrankaFormatedWithAdress_1"> POLIKLINIKA SALUS za opću kirurgiju, urologiju, ginekologiju i opstetriciju i dermatologiju i venerologiju, Voćarska 14, 10000 Zagreb zastupanog po punomoćniku Alan Vlatko Ivanišević</derivirana_varijabla>
  </DomainObject.Predmet.ProtustrankaFormatedWithAdress>
  <DomainObject.Predmet.ProtustrankaFormatedWithAdressOIB>
    <izvorni_sadrzaj> POLIKLINIKA SALUS za opću kirurgiju, urologiju, ginekologiju i opstetriciju i dermatologiju i venerologiju, OIB 73018076993, Voćarska 14, 10000 Zagreb zastupanog po punomoćniku Alan Vlatko Ivanišević</izvorni_sadrzaj>
    <derivirana_varijabla naziv="DomainObject.Predmet.ProtustrankaFormatedWithAdressOIB_1"> POLIKLINIKA SALUS za opću kirurgiju, urologiju, ginekologiju i opstetriciju i dermatologiju i venerologiju, OIB 73018076993, Voćarska 14, 10000 Zagreb zastupanog po punomoćniku Alan Vlatko Ivanišević</derivirana_varijabla>
  </DomainObject.Predmet.ProtustrankaFormatedWithAdressOIB>
  <DomainObject.Predmet.ProtustrankaWithAdress>
    <izvorni_sadrzaj>POLIKLINIKA SALUS za opću kirurgiju, urologiju, ginekologiju i opstetriciju i dermatologiju i venerologiju Voćarska 14, 10000 Zagreb</izvorni_sadrzaj>
    <derivirana_varijabla naziv="DomainObject.Predmet.ProtustrankaWithAdress_1">POLIKLINIKA SALUS za opću kirurgiju, urologiju, ginekologiju i opstetriciju i dermatologiju i venerologiju Voćarska 14, 10000 Zagreb</derivirana_varijabla>
  </DomainObject.Predmet.ProtustrankaWithAdress>
  <DomainObject.Predmet.ProtustrankaWithAdressOIB>
    <izvorni_sadrzaj>POLIKLINIKA SALUS za opću kirurgiju, urologiju, ginekologiju i opstetriciju i dermatologiju i venerologiju, OIB 73018076993, Voćarska 14, 10000 Zagreb</izvorni_sadrzaj>
    <derivirana_varijabla naziv="DomainObject.Predmet.ProtustrankaWithAdressOIB_1">POLIKLINIKA SALUS za opću kirurgiju, urologiju, ginekologiju i opstetriciju i dermatologiju i venerologiju, OIB 73018076993, Voćarska 14, 10000 Zagreb</derivirana_varijabla>
  </DomainObject.Predmet.ProtustrankaWithAdressOIB>
  <DomainObject.Predmet.ProtustrankaNazivFormated>
    <izvorni_sadrzaj>POLIKLINIKA SALUS za opću kirurgiju, urologiju, ginekologiju i opstetriciju i dermatologiju i venerologiju</izvorni_sadrzaj>
    <derivirana_varijabla naziv="DomainObject.Predmet.ProtustrankaNazivFormated_1">POLIKLINIKA SALUS za opću kirurgiju, urologiju, ginekologiju i opstetriciju i dermatologiju i venerologiju</derivirana_varijabla>
  </DomainObject.Predmet.ProtustrankaNazivFormated>
  <DomainObject.Predmet.ProtustrankaNazivFormatedOIB>
    <izvorni_sadrzaj>POLIKLINIKA SALUS za opću kirurgiju, urologiju, ginekologiju i opstetriciju i dermatologiju i venerologiju, OIB 73018076993</izvorni_sadrzaj>
    <derivirana_varijabla naziv="DomainObject.Predmet.ProtustrankaNazivFormatedOIB_1">POLIKLINIKA SALUS za opću kirurgiju, urologiju, ginekologiju i opstetriciju i dermatologiju i venerologiju, OIB 73018076993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SALUS za opću kirurgiju, urologiju, ginekologiju i opstetriciju i dermatologiju i venerologiju zastupanog po punomoćniku Alan Vlatko Ivanišević</item>
    </izvorni_sadrzaj>
    <derivirana_varijabla naziv="DomainObject.Predmet.ProtuStrankaListFormated_1">
      <item>POLIKLINIKA SALUS za opću kirurgiju, urologiju, ginekologiju i opstetriciju i dermatologiju i venerologiju zastupanog po punomoćniku Alan Vlatko Ivanišević</item>
    </derivirana_varijabla>
  </DomainObject.Predmet.ProtuStrankaListFormated>
  <DomainObject.Predmet.ProtuStrankaListFormatedOIB>
    <izvorni_sadrzaj>
      <item>POLIKLINIKA SALUS za opću kirurgiju, urologiju, ginekologiju i opstetriciju i dermatologiju i venerologiju, OIB 73018076993 zastupanog po punomoćniku Alan Vlatko Ivanišević</item>
    </izvorni_sadrzaj>
    <derivirana_varijabla naziv="DomainObject.Predmet.ProtuStrankaListFormatedOIB_1">
      <item>POLIKLINIKA SALUS za opću kirurgiju, urologiju, ginekologiju i opstetriciju i dermatologiju i venerologiju, OIB 73018076993 zastupanog po punomoćniku Alan Vlatko Ivanišević</item>
    </derivirana_varijabla>
  </DomainObject.Predmet.ProtuStrankaListFormatedOIB>
  <DomainObject.Predmet.ProtuStrankaListFormatedWithAdress>
    <izvorni_sadrzaj>
      <item>POLIKLINIKA SALUS za opću kirurgiju, urologiju, ginekologiju i opstetriciju i dermatologiju i venerologiju, Voćarska 14, 10000 Zagreb zastupanog po punomoćniku Alan Vlatko Ivanišević</item>
    </izvorni_sadrzaj>
    <derivirana_varijabla naziv="DomainObject.Predmet.ProtuStrankaListFormatedWithAdress_1">
      <item>POLIKLINIKA SALUS za opću kirurgiju, urologiju, ginekologiju i opstetriciju i dermatologiju i venerologiju, Voćarska 14, 10000 Zagreb zastupanog po punomoćniku Alan Vlatko Ivanišević</item>
    </derivirana_varijabla>
  </DomainObject.Predmet.ProtuStrankaListFormatedWithAdress>
  <DomainObject.Predmet.ProtuStrankaListFormatedWithAdressOIB>
    <izvorni_sadrzaj>
      <item>POLIKLINIKA SALUS za opću kirurgiju, urologiju, ginekologiju i opstetriciju i dermatologiju i venerologiju, OIB 73018076993, Voćarska 14, 10000 Zagreb zastupanog po punomoćniku Alan Vlatko Ivanišević</item>
    </izvorni_sadrzaj>
    <derivirana_varijabla naziv="DomainObject.Predmet.ProtuStrankaListFormatedWithAdressOIB_1">
      <item>POLIKLINIKA SALUS za opću kirurgiju, urologiju, ginekologiju i opstetriciju i dermatologiju i venerologiju, OIB 73018076993, Voćarska 14, 10000 Zagreb zastupanog po punomoćniku Alan Vlatko Ivanišević</item>
    </derivirana_varijabla>
  </DomainObject.Predmet.ProtuStrankaListFormatedWithAdressOIB>
  <DomainObject.Predmet.ProtuStrankaListNazivFormated>
    <izvorni_sadrzaj>
      <item>POLIKLINIKA SALUS za opću kirurgiju, urologiju, ginekologiju i opstetriciju i dermatologiju i venerologiju</item>
    </izvorni_sadrzaj>
    <derivirana_varijabla naziv="DomainObject.Predmet.ProtuStrankaListNazivFormated_1">
      <item>POLIKLINIKA SALUS za opću kirurgiju, urologiju, ginekologiju i opstetriciju i dermatologiju i venerologiju</item>
    </derivirana_varijabla>
  </DomainObject.Predmet.ProtuStrankaListNazivFormated>
  <DomainObject.Predmet.ProtuStrankaListNazivFormatedOIB>
    <izvorni_sadrzaj>
      <item>POLIKLINIKA SALUS za opću kirurgiju, urologiju, ginekologiju i opstetriciju i dermatologiju i venerologiju, OIB 73018076993</item>
    </izvorni_sadrzaj>
    <derivirana_varijabla naziv="DomainObject.Predmet.ProtuStrankaListNazivFormatedOIB_1">
      <item>POLIKLINIKA SALUS za opću kirurgiju, urologiju, ginekologiju i opstetriciju i dermatologiju i venerologiju, OIB 73018076993</item>
    </derivirana_varijabla>
  </DomainObject.Predmet.ProtuStrankaListNazivFormatedOIB>
  <DomainObject.Predmet.OstaliListFormated>
    <izvorni_sadrzaj>
      <item>Alan Vlatko Ivanišević punomoćnik sudionika u postupku POLIKLINIKA SALUS za opću kirurgiju, urologiju, ginekologiju i opstetriciju i dermatologiju i venerologiju</item>
    </izvorni_sadrzaj>
    <derivirana_varijabla naziv="DomainObject.Predmet.OstaliListFormated_1">
      <item>Alan Vlatko Ivanišević punomoćnik sudionika u postupku POLIKLINIKA SALUS za opću kirurgiju, urologiju, ginekologiju i opstetriciju i dermatologiju i venerologiju</item>
    </derivirana_varijabla>
  </DomainObject.Predmet.OstaliListFormated>
  <DomainObject.Predmet.OstaliListFormatedOIB>
    <izvorni_sadrzaj>
      <item>Alan Vlatko Ivanišević, OIB 93465924400 punomoćnik sudionika u postupku POLIKLINIKA SALUS za opću kirurgiju, urologiju, ginekologiju i opstetriciju i dermatologiju i venerologiju</item>
    </izvorni_sadrzaj>
    <derivirana_varijabla naziv="DomainObject.Predmet.OstaliListFormatedOIB_1">
      <item>Alan Vlatko Ivanišević, OIB 93465924400 punomoćnik sudionika u postupku POLIKLINIKA SALUS za opću kirurgiju, urologiju, ginekologiju i opstetriciju i dermatologiju i venerologiju</item>
    </derivirana_varijabla>
  </DomainObject.Predmet.OstaliListFormatedOIB>
  <DomainObject.Predmet.OstaliListFormatedWithAdress>
    <izvorni_sadrzaj>
      <item>Alan Vlatko Ivanišević, Ul. P. Hatza 23/6, 10000 Zagreb punomoćnik sudionika u postupku POLIKLINIKA SALUS za opću kirurgiju, urologiju, ginekologiju i opstetriciju i dermatologiju i venerologiju</item>
    </izvorni_sadrzaj>
    <derivirana_varijabla naziv="DomainObject.Predmet.OstaliListFormatedWithAdress_1">
      <item>Alan Vlatko Ivanišević, Ul. P. Hatza 23/6, 10000 Zagreb punomoćnik sudionika u postupku POLIKLINIKA SALUS za opću kirurgiju, urologiju, ginekologiju i opstetriciju i dermatologiju i venerologiju</item>
    </derivirana_varijabla>
  </DomainObject.Predmet.OstaliListFormatedWithAdress>
  <DomainObject.Predmet.OstaliListFormatedWithAdressOIB>
    <izvorni_sadrzaj>
      <item>Alan Vlatko Ivanišević, OIB 93465924400, Ul. P. Hatza 23/6, 10000 Zagreb punomoćnik sudionika u postupku POLIKLINIKA SALUS za opću kirurgiju, urologiju, ginekologiju i opstetriciju i dermatologiju i venerologiju</item>
    </izvorni_sadrzaj>
    <derivirana_varijabla naziv="DomainObject.Predmet.OstaliListFormatedWithAdressOIB_1">
      <item>Alan Vlatko Ivanišević, OIB 93465924400, Ul. P. Hatza 23/6, 10000 Zagreb punomoćnik sudionika u postupku POLIKLINIKA SALUS za opću kirurgiju, urologiju, ginekologiju i opstetriciju i dermatologiju i venerologiju</item>
    </derivirana_varijabla>
  </DomainObject.Predmet.OstaliListFormatedWithAdressOIB>
  <DomainObject.Predmet.OstaliListNazivFormated>
    <izvorni_sadrzaj>
      <item>Alan Vlatko Ivanišević</item>
    </izvorni_sadrzaj>
    <derivirana_varijabla naziv="DomainObject.Predmet.OstaliListNazivFormated_1">
      <item>Alan Vlatko Ivanišević</item>
    </derivirana_varijabla>
  </DomainObject.Predmet.OstaliListNazivFormated>
  <DomainObject.Predmet.OstaliListNazivFormatedOIB>
    <izvorni_sadrzaj>
      <item>Alan Vlatko Ivanišević, OIB 93465924400</item>
    </izvorni_sadrzaj>
    <derivirana_varijabla naziv="DomainObject.Predmet.OstaliListNazivFormatedOIB_1">
      <item>Alan Vlatko Ivanišević, OIB 93465924400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SALUS za opću kirurgiju, urologiju, ginekologiju i opstetriciju i dermatologiju i venerologiju</izvorni_sadrzaj>
    <derivirana_varijabla naziv="DomainObject.Predmet.ProtustrankaIDrugi_1">POLIKLINIKA SALUS za opću kirurgiju, urologiju, ginekologiju i opstetriciju i dermatologiju i venerologiju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SALUS za opću kirurgiju, urologiju, ginekologiju i opstetriciju i dermatologiju i venerologiju, OIB 73018076993, Voćarska 14, 10000 Zagreb</izvorni_sadrzaj>
    <derivirana_varijabla naziv="DomainObject.Predmet.ProtustrankaIDrugiAdressOIB_1">POLIKLINIKA SALUS za opću kirurgiju, urologiju, ginekologiju i opstetriciju i dermatologiju i venerologiju, OIB 73018076993, Voćarska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SALUS za opću kirurgiju, urologiju, ginekologiju i opstetriciju i dermatologiju i venerologiju</item>
      <item>Alan Vlatko Ivanišević</item>
    </izvorni_sadrzaj>
    <derivirana_varijabla naziv="DomainObject.Predmet.SudioniciListNaziv_1">
      <item>FINA Regionalni centar Zagreb</item>
      <item>POLIKLINIKA SALUS za opću kirurgiju, urologiju, ginekologiju i opstetriciju i dermatologiju i venerologiju</item>
      <item>Alan Vlatko Ivanišević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POLIKLINIKA SALUS za opću kirurgiju, urologiju, ginekologiju i opstetriciju i dermatologiju i venerologiju, OIB 73018076993, Voćarska 14,10000 Zagreb</item>
      <item>Alan Vlatko Ivanišević, OIB 93465924400, Ul. P. Hatza 23/6,10000 Zagreb</item>
    </izvorni_sadrzaj>
    <derivirana_varijabla naziv="DomainObject.Predmet.SudioniciListAdressOIB_1">
      <item>FINA Regionalni centar Zagreb, OIB 85821130368, Trg svibanjskih žrtava 1995. br. 1,10000 Zagreb</item>
      <item>POLIKLINIKA SALUS za opću kirurgiju, urologiju, ginekologiju i opstetriciju i dermatologiju i venerologiju, OIB 73018076993, Voćarska 14,10000 Zagreb</item>
      <item>Alan Vlatko Ivanišević, OIB 93465924400, Ul. P. Hatza 23/6,10000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73018076993</item>
      <item>, OIB 93465924400</item>
    </izvorni_sadrzaj>
    <derivirana_varijabla naziv="DomainObject.Predmet.SudioniciListNazivOIB_1">
      <item>, OIB 85821130368</item>
      <item>, OIB 73018076993</item>
      <item>, OIB 93465924400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A69B3-A9B8-4884-B809-92A3B6874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2352</properties:Characters>
  <properties:Lines>71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2017-06-08T11:44:00Z</dcterms:created>
  <dc:creator>Jasna Mirt</dc:creator>
  <cp:lastModifiedBy>Jasna Mirt</cp:lastModifiedBy>
  <cp:lastPrinted>2017-06-08T11:50:00Z</cp:lastPrinted>
  <dcterms:modified xmlns:xsi="http://www.w3.org/2001/XMLSchema-instance" xsi:type="dcterms:W3CDTF">2017-06-08T11:52:00Z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