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3ab1" w14:paraId="4593ab1" w:rsidRDefault="00AB6229" w:rsidP="00AB6229" w:rsidR="00AB6229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6229" w:rsidP="00AB6229" w:rsidR="00AB6229">
      <w:r>
        <w:t xml:space="preserve">         REPUBLIKA HRVATSKA</w:t>
      </w:r>
    </w:p>
    <w:p w:rsidRDefault="00AB6229" w:rsidP="00AB6229" w:rsidR="00AB6229">
      <w:r>
        <w:t xml:space="preserve"> TRGOVAČKI SUD U VARAŽDINU</w:t>
      </w:r>
    </w:p>
    <w:p w:rsidRDefault="00AB6229" w:rsidP="00AB6229" w:rsidR="00AB6229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AB6229" w:rsidP="00AB6229" w:rsidR="00AB6229">
      <w:pPr>
        <w:outlineLvl w:val="0"/>
        <w:rPr>
          <w:lang w:val="hr-HR"/>
        </w:rPr>
      </w:pPr>
    </w:p>
    <w:p w:rsidRDefault="00AB6229" w:rsidP="00AB6229" w:rsidR="00AB6229">
      <w:pPr>
        <w:rPr>
          <w:lang w:val="hr-HR"/>
        </w:rPr>
      </w:pPr>
    </w:p>
    <w:p w:rsidRDefault="00AB6229" w:rsidP="00AB6229" w:rsidR="00AB6229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820135">
        <w:t xml:space="preserve">EUPORIJA </w:t>
      </w:r>
      <w:proofErr w:type="spellStart"/>
      <w:r w:rsidR="00820135">
        <w:t>j.d.o.o</w:t>
      </w:r>
      <w:proofErr w:type="spellEnd"/>
      <w:r w:rsidR="00820135">
        <w:t>., OIB: 52764470180</w:t>
      </w:r>
      <w:r>
        <w:t xml:space="preserve">, </w:t>
      </w:r>
      <w:proofErr w:type="spellStart"/>
      <w:r w:rsidR="0026681B">
        <w:t>Putjane</w:t>
      </w:r>
      <w:proofErr w:type="spellEnd"/>
      <w:r w:rsidR="0026681B">
        <w:t xml:space="preserve"> 33, </w:t>
      </w:r>
      <w:proofErr w:type="spellStart"/>
      <w:r w:rsidR="0026681B">
        <w:t>Čakovec</w:t>
      </w:r>
      <w:proofErr w:type="spellEnd"/>
      <w:r w:rsidR="0026681B">
        <w:t xml:space="preserve">, </w:t>
      </w:r>
      <w:r>
        <w:t xml:space="preserve">dana </w:t>
      </w:r>
      <w:r w:rsidR="00820135">
        <w:t xml:space="preserve">04. </w:t>
      </w:r>
      <w:proofErr w:type="spellStart"/>
      <w:proofErr w:type="gramStart"/>
      <w:r w:rsidR="00820135">
        <w:t>prosinca</w:t>
      </w:r>
      <w:proofErr w:type="spellEnd"/>
      <w:proofErr w:type="gramEnd"/>
      <w:r>
        <w:t xml:space="preserve"> 2017. </w:t>
      </w:r>
      <w:proofErr w:type="spellStart"/>
      <w:proofErr w:type="gramStart"/>
      <w:r>
        <w:t>temeljem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AB6229" w:rsidP="00AB6229" w:rsidR="00AB6229">
      <w:pPr>
        <w:jc w:val="both"/>
      </w:pPr>
    </w:p>
    <w:p w:rsidRDefault="00AB6229" w:rsidP="00AB6229" w:rsidR="00AB6229">
      <w:pPr>
        <w:jc w:val="both"/>
      </w:pPr>
    </w:p>
    <w:p w:rsidRDefault="00AB6229" w:rsidP="00AB6229" w:rsidR="00AB6229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AB6229" w:rsidP="00AB6229" w:rsidR="00AB6229">
      <w:pPr>
        <w:jc w:val="center"/>
        <w:rPr>
          <w:sz w:val="28"/>
          <w:szCs w:val="28"/>
          <w:lang w:val="hr-HR"/>
        </w:rPr>
      </w:pPr>
    </w:p>
    <w:p w:rsidRDefault="00AB6229" w:rsidP="00AB6229" w:rsidR="00AB6229">
      <w:pPr>
        <w:jc w:val="both"/>
        <w:rPr>
          <w:lang w:val="hr-HR"/>
        </w:rPr>
      </w:pPr>
    </w:p>
    <w:p w:rsidRDefault="00AB6229" w:rsidP="00AB6229" w:rsidR="00AB6229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0241D3">
        <w:t xml:space="preserve">EUPORIJA </w:t>
      </w:r>
      <w:proofErr w:type="spellStart"/>
      <w:r w:rsidR="000241D3">
        <w:t>j.d.o.o</w:t>
      </w:r>
      <w:proofErr w:type="spellEnd"/>
      <w:r w:rsidR="000241D3">
        <w:t xml:space="preserve">., OIB: 52764470180, </w:t>
      </w:r>
      <w:proofErr w:type="spellStart"/>
      <w:r w:rsidR="000241D3">
        <w:t>Putjane</w:t>
      </w:r>
      <w:proofErr w:type="spellEnd"/>
      <w:r w:rsidR="000241D3">
        <w:t xml:space="preserve"> 33, </w:t>
      </w:r>
      <w:proofErr w:type="spellStart"/>
      <w:r w:rsidR="000241D3">
        <w:t>Čakovec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7F7D04">
        <w:t>25.766,22</w:t>
      </w:r>
      <w:r>
        <w:t xml:space="preserve"> </w:t>
      </w:r>
      <w:proofErr w:type="gramStart"/>
      <w:r>
        <w:t>kn</w:t>
      </w:r>
      <w:proofErr w:type="gramEnd"/>
      <w:r>
        <w:t>.</w:t>
      </w:r>
    </w:p>
    <w:p w:rsidRDefault="00AB6229" w:rsidP="00AB6229" w:rsidR="00AB6229">
      <w:pPr>
        <w:jc w:val="both"/>
      </w:pPr>
    </w:p>
    <w:p w:rsidRDefault="00AB6229" w:rsidP="00AB6229" w:rsidR="00AB6229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 w:rsidR="00E51AB4">
        <w:t>Sanja</w:t>
      </w:r>
      <w:proofErr w:type="spellEnd"/>
      <w:r w:rsidR="00E51AB4">
        <w:t xml:space="preserve"> </w:t>
      </w:r>
      <w:proofErr w:type="spellStart"/>
      <w:r w:rsidR="00E51AB4">
        <w:t>Krsnik</w:t>
      </w:r>
      <w:proofErr w:type="spellEnd"/>
      <w:r w:rsidR="00E51AB4">
        <w:t xml:space="preserve">, OIB: 38066353942, </w:t>
      </w:r>
      <w:proofErr w:type="spellStart"/>
      <w:r w:rsidR="00E51AB4">
        <w:t>Čakovec</w:t>
      </w:r>
      <w:proofErr w:type="spellEnd"/>
      <w:r w:rsidR="00E51AB4">
        <w:t xml:space="preserve">, </w:t>
      </w:r>
      <w:proofErr w:type="spellStart"/>
      <w:r w:rsidR="00E51AB4">
        <w:t>Putjane</w:t>
      </w:r>
      <w:proofErr w:type="spellEnd"/>
      <w:r w:rsidR="00E51AB4">
        <w:t xml:space="preserve"> 33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AB6229" w:rsidP="00AB6229" w:rsidR="00AB6229">
      <w:pPr>
        <w:jc w:val="both"/>
      </w:pPr>
    </w:p>
    <w:p w:rsidRDefault="00AB6229" w:rsidP="00AB6229" w:rsidR="00AB6229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AB6229" w:rsidP="00AB6229" w:rsidR="00AB6229">
      <w:pPr>
        <w:jc w:val="both"/>
      </w:pPr>
    </w:p>
    <w:p w:rsidRDefault="00AB6229" w:rsidP="00AB6229" w:rsidR="00AB6229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AB6229" w:rsidP="00AB6229" w:rsidR="00AB6229">
      <w:pPr>
        <w:jc w:val="both"/>
      </w:pPr>
      <w:r>
        <w:tab/>
      </w:r>
    </w:p>
    <w:p w:rsidRDefault="00AB6229" w:rsidP="00AB6229" w:rsidR="00AB6229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AB6229" w:rsidP="00AB6229" w:rsidR="00AB6229">
      <w:pPr>
        <w:outlineLvl w:val="0"/>
        <w:rPr>
          <w:lang w:val="hr-HR"/>
        </w:rPr>
      </w:pPr>
    </w:p>
    <w:p w:rsidRDefault="00AB6229" w:rsidP="00AB6229" w:rsidR="00AB6229">
      <w:pPr>
        <w:outlineLvl w:val="0"/>
        <w:rPr>
          <w:lang w:val="hr-HR"/>
        </w:rPr>
      </w:pPr>
    </w:p>
    <w:p w:rsidRDefault="00AB6229" w:rsidP="00AB6229" w:rsidR="00AB6229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AB6229" w:rsidP="00AB6229" w:rsidR="00AB6229">
      <w:pPr>
        <w:outlineLvl w:val="0"/>
        <w:rPr>
          <w:lang w:val="hr-HR"/>
        </w:rPr>
      </w:pPr>
    </w:p>
    <w:p w:rsidRDefault="00AB6229" w:rsidP="00AB6229" w:rsidR="00AB6229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AE303D">
        <w:rPr>
          <w:lang w:val="hr-HR"/>
        </w:rPr>
        <w:t>29. studenog</w:t>
      </w:r>
      <w:r>
        <w:rPr>
          <w:lang w:val="hr-HR"/>
        </w:rPr>
        <w:t xml:space="preserve">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AE303D">
        <w:t xml:space="preserve">EUPORIJA </w:t>
      </w:r>
      <w:proofErr w:type="spellStart"/>
      <w:r w:rsidR="00AE303D">
        <w:t>j.d.o.o</w:t>
      </w:r>
      <w:proofErr w:type="spellEnd"/>
      <w:r w:rsidR="00AE303D">
        <w:t xml:space="preserve">., OIB: 52764470180, </w:t>
      </w:r>
      <w:proofErr w:type="spellStart"/>
      <w:r w:rsidR="00AE303D">
        <w:t>Putjane</w:t>
      </w:r>
      <w:proofErr w:type="spellEnd"/>
      <w:r w:rsidR="00AE303D">
        <w:t xml:space="preserve"> 33, </w:t>
      </w:r>
      <w:proofErr w:type="spellStart"/>
      <w:r w:rsidR="00AE303D">
        <w:t>Čakovec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AE303D">
        <w:t>2</w:t>
      </w:r>
      <w:r>
        <w:t xml:space="preserve">7. </w:t>
      </w:r>
      <w:proofErr w:type="spellStart"/>
      <w:proofErr w:type="gramStart"/>
      <w:r w:rsidR="00AE303D">
        <w:t>studenog</w:t>
      </w:r>
      <w:proofErr w:type="spellEnd"/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AE303D">
        <w:t>25.766,22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AB6229" w:rsidP="00AB6229" w:rsidR="00AB6229">
      <w:pPr>
        <w:jc w:val="both"/>
        <w:outlineLvl w:val="0"/>
        <w:rPr>
          <w:lang w:val="hr-HR"/>
        </w:rPr>
      </w:pPr>
    </w:p>
    <w:p w:rsidRDefault="00AB6229" w:rsidP="00AB6229" w:rsidR="00AB6229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AB6229" w:rsidP="00AB6229" w:rsidR="00AB6229">
      <w:pPr>
        <w:jc w:val="both"/>
        <w:outlineLvl w:val="0"/>
        <w:rPr>
          <w:lang w:val="hr-HR"/>
        </w:rPr>
      </w:pPr>
    </w:p>
    <w:p w:rsidRDefault="00AB6229" w:rsidP="00AB6229" w:rsidR="00AB6229">
      <w:pPr>
        <w:jc w:val="center"/>
        <w:outlineLvl w:val="0"/>
        <w:rPr>
          <w:lang w:val="hr-HR"/>
        </w:rPr>
      </w:pPr>
    </w:p>
    <w:p w:rsidRDefault="00AB6229" w:rsidP="00AB6229" w:rsidR="00AB6229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04. prosinca 2017. </w:t>
      </w:r>
    </w:p>
    <w:p w:rsidRDefault="00AB6229" w:rsidP="00AB6229" w:rsidR="00AB6229">
      <w:pPr>
        <w:jc w:val="center"/>
        <w:outlineLvl w:val="0"/>
        <w:rPr>
          <w:lang w:val="hr-HR"/>
        </w:rPr>
      </w:pPr>
    </w:p>
    <w:p w:rsidRDefault="00AB6229" w:rsidP="00AB6229" w:rsidR="00AB6229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AB6229" w:rsidP="00AB6229" w:rsidR="00AB6229">
      <w:pPr>
        <w:jc w:val="center"/>
        <w:outlineLvl w:val="0"/>
        <w:rPr>
          <w:lang w:val="hr-HR"/>
        </w:rPr>
      </w:pPr>
    </w:p>
    <w:p w:rsidRDefault="00AB6229" w:rsidP="00AB6229" w:rsidR="00AB6229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AB6229" w:rsidP="00AB6229" w:rsidR="00AB6229">
      <w:pPr>
        <w:ind w:firstLine="720" w:left="3600"/>
        <w:outlineLvl w:val="0"/>
        <w:rPr>
          <w:lang w:val="hr-HR"/>
        </w:rPr>
      </w:pPr>
    </w:p>
    <w:p w:rsidRDefault="00AB6229" w:rsidP="00091287" w:rsidR="00AB622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AB6229" w:rsidP="00AB6229" w:rsidR="00AB6229">
      <w:pPr>
        <w:ind w:firstLine="720" w:left="3600"/>
        <w:outlineLvl w:val="0"/>
        <w:rPr>
          <w:lang w:val="hr-HR"/>
        </w:rPr>
      </w:pPr>
    </w:p>
    <w:p w:rsidRDefault="00AB6229" w:rsidP="00AB6229" w:rsidR="00AB6229">
      <w:pPr>
        <w:outlineLvl w:val="0"/>
        <w:rPr>
          <w:lang w:val="hr-HR"/>
        </w:rPr>
      </w:pPr>
    </w:p>
    <w:p w:rsidRDefault="00AB6229" w:rsidP="00AB6229" w:rsidR="00AB6229">
      <w:pPr>
        <w:outlineLvl w:val="0"/>
        <w:rPr>
          <w:lang w:val="hr-HR"/>
        </w:rPr>
      </w:pPr>
    </w:p>
    <w:p w:rsidRDefault="00AB6229" w:rsidP="00AB6229" w:rsidR="00AB6229">
      <w:pPr>
        <w:outlineLvl w:val="0"/>
        <w:rPr>
          <w:lang w:val="hr-HR"/>
        </w:rPr>
      </w:pPr>
    </w:p>
    <w:p w:rsidRDefault="00AB6229" w:rsidP="00AB6229" w:rsidR="00AB6229">
      <w:pPr>
        <w:outlineLvl w:val="0"/>
        <w:rPr>
          <w:lang w:val="hr-HR"/>
        </w:rPr>
      </w:pPr>
    </w:p>
    <w:p w:rsidRDefault="00AB6229" w:rsidP="00AB6229" w:rsidR="00AB6229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AB6229" w:rsidP="00AB6229" w:rsidR="00AB6229" w:rsidRPr="00091287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AE649C" w:rsidP="00AB6229" w:rsidR="00AE649C" w:rsidRPr="00AB6229"/>
    <w:sectPr w:rsidSect="0032366B" w:rsidR="00AE649C" w:rsidRPr="00AB622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63ED" w:rsidP="00537B78" w:rsidR="007F63ED">
      <w:r>
        <w:separator/>
      </w:r>
    </w:p>
  </w:endnote>
  <w:endnote w:id="0" w:type="continuationSeparator">
    <w:p w:rsidRDefault="007F63ED" w:rsidP="00537B78" w:rsidR="007F6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63ED" w:rsidP="00537B78" w:rsidR="007F63ED">
      <w:r>
        <w:separator/>
      </w:r>
    </w:p>
  </w:footnote>
  <w:footnote w:id="0" w:type="continuationSeparator">
    <w:p w:rsidRDefault="007F63ED" w:rsidP="00537B78" w:rsidR="007F63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229" w:rsidR="008333A9">
    <w:pPr>
      <w:pStyle w:val="Zaglavlje"/>
    </w:pPr>
    <w:r>
      <w:rPr>
        <w:rStyle w:val="PozadinaSvijetloCrvena"/>
        <w:shd w:fill="auto" w:color="auto" w:val="clear"/>
      </w:rPr>
      <w:t>Poslovni broj: 8 St-602/17-3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41D3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287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4D04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681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0E26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2D1D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63ED"/>
    <w:rsid w:val="007F7D04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0135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229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03D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1AB4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B622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B622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722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St-602/2017-3</izvorni_sadrzaj>
    <derivirana_varijabla naziv="DomainObject.Oznaka_1">St-602/2017-3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St-602/2017</izvorni_sadrzaj>
    <derivirana_varijabla naziv="DomainObject.Predmet.OznakaBroj_1">St-602/2017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EUPORIJA jednostavno društvo s ograničenom odgovornošću za ugostiteljstvo zastupanog po punomoćniku Sanja Krsnik</izvorni_sadrzaj>
    <derivirana_varijabla naziv="DomainObject.Predmet.ProtustrankaFormated_1">  EUPORIJA jednostavno društvo s ograničenom odgovornošću za ugostiteljstvo zastupanog po punomoćniku Sanja Krsnik</derivirana_varijabla>
  </DomainObject.Predmet.ProtustrankaFormated>
  <DomainObject.Predmet.ProtustrankaFormatedOIB>
    <izvorni_sadrzaj>  EUPORIJA jednostavno društvo s ograničenom odgovornošću za ugostiteljstvo, OIB 52764470180 zastupanog po punomoćniku Sanja Krsnik</izvorni_sadrzaj>
    <derivirana_varijabla naziv="DomainObject.Predmet.ProtustrankaFormatedOIB_1">  EUPORIJA jednostavno društvo s ograničenom odgovornošću za ugostiteljstvo, OIB 52764470180 zastupanog po punomoćniku Sanja Krsnik</derivirana_varijabla>
  </DomainObject.Predmet.ProtustrankaFormatedOIB>
  <DomainObject.Predmet.ProtustrankaFormatedWithAdress>
    <izvorni_sadrzaj> EUPORIJA jednostavno društvo s ograničenom odgovornošću za ugostiteljstvo, Putjane 33, 40000 Čakovec zastupanog po punomoćniku Sanja Krsnik</izvorni_sadrzaj>
    <derivirana_varijabla naziv="DomainObject.Predmet.ProtustrankaFormatedWithAdress_1"> EUPORIJA jednostavno društvo s ograničenom odgovornošću za ugostiteljstvo, Putjane 33, 40000 Čakovec zastupanog po punomoćniku Sanja Krsnik</derivirana_varijabla>
  </DomainObject.Predmet.ProtustrankaFormatedWithAdress>
  <DomainObject.Predmet.ProtustrankaFormatedWithAdressOIB>
    <izvorni_sadrzaj> EUPORIJA jednostavno društvo s ograničenom odgovornošću za ugostiteljstvo, OIB 52764470180, Putjane 33, 40000 Čakovec zastupanog po punomoćniku Sanja Krsnik</izvorni_sadrzaj>
    <derivirana_varijabla naziv="DomainObject.Predmet.ProtustrankaFormatedWithAdressOIB_1"> EUPORIJA jednostavno društvo s ograničenom odgovornošću za ugostiteljstvo, OIB 52764470180, Putjane 33, 40000 Čakovec zastupanog po punomoćniku Sanja Krsnik</derivirana_varijabla>
  </DomainObject.Predmet.ProtustrankaFormatedWithAdressOIB>
  <DomainObject.Predmet.ProtustrankaWithAdress>
    <izvorni_sadrzaj>EUPORIJA jednostavno društvo s ograničenom odgovornošću za ugostiteljstvo Putjane 33, 40000 Čakovec</izvorni_sadrzaj>
    <derivirana_varijabla naziv="DomainObject.Predmet.ProtustrankaWithAdress_1">EUPORIJA jednostavno društvo s ograničenom odgovornošću za ugostiteljstvo Putjane 33, 40000 Čakovec</derivirana_varijabla>
  </DomainObject.Predmet.ProtustrankaWithAdress>
  <DomainObject.Predmet.ProtustrankaWithAdressOIB>
    <izvorni_sadrzaj>EUPORIJA jednostavno društvo s ograničenom odgovornošću za ugostiteljstvo, OIB 52764470180, Putjane 33, 40000 Čakovec</izvorni_sadrzaj>
    <derivirana_varijabla naziv="DomainObject.Predmet.ProtustrankaWithAdressOIB_1">EUPORIJA jednostavno društvo s ograničenom odgovornošću za ugostiteljstvo, OIB 52764470180, Putjane 33, 40000 Čakovec</derivirana_varijabla>
  </DomainObject.Predmet.ProtustrankaWithAdressOIB>
  <DomainObject.Predmet.ProtustrankaNazivFormated>
    <izvorni_sadrzaj>EUPORIJA jednostavno društvo s ograničenom odgovornošću za ugostiteljstvo</izvorni_sadrzaj>
    <derivirana_varijabla naziv="DomainObject.Predmet.ProtustrankaNazivFormated_1">EUPORIJA jednostavno društvo s ograničenom odgovornošću za ugostiteljstvo</derivirana_varijabla>
  </DomainObject.Predmet.ProtustrankaNazivFormated>
  <DomainObject.Predmet.ProtustrankaNazivFormatedOIB>
    <izvorni_sadrzaj>EUPORIJA jednostavno društvo s ograničenom odgovornošću za ugostiteljstvo, OIB 52764470180</izvorni_sadrzaj>
    <derivirana_varijabla naziv="DomainObject.Predmet.ProtustrankaNazivFormatedOIB_1">EUPORIJA jednostavno društvo s ograničenom odgovornošću za ugostiteljstvo, OIB 52764470180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25766.22</izvorni_sadrzaj>
    <derivirana_varijabla naziv="DomainObject.Predmet.TrenutnaVrijednost_1">25766.22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EUPORIJA jednostavno društvo s ograničenom odgovornošću za ugostiteljstvo zastupanog po punomoćniku Sanja Krsnik</item>
    </izvorni_sadrzaj>
    <derivirana_varijabla naziv="DomainObject.Predmet.ProtuStrankaListFormated_1">
      <item>EUPORIJA jednostavno društvo s ograničenom odgovornošću za ugostiteljstvo zastupanog po punomoćniku Sanja Krsnik</item>
    </derivirana_varijabla>
  </DomainObject.Predmet.ProtuStrankaListFormated>
  <DomainObject.Predmet.ProtuStrankaListFormatedOIB>
    <izvorni_sadrzaj>
      <item>EUPORIJA jednostavno društvo s ograničenom odgovornošću za ugostiteljstvo, OIB 52764470180 zastupanog po punomoćniku Sanja Krsnik</item>
    </izvorni_sadrzaj>
    <derivirana_varijabla naziv="DomainObject.Predmet.ProtuStrankaListFormatedOIB_1">
      <item>EUPORIJA jednostavno društvo s ograničenom odgovornošću za ugostiteljstvo, OIB 52764470180 zastupanog po punomoćniku Sanja Krsnik</item>
    </derivirana_varijabla>
  </DomainObject.Predmet.ProtuStrankaListFormatedOIB>
  <DomainObject.Predmet.ProtuStrankaListFormatedWithAdress>
    <izvorni_sadrzaj>
      <item>EUPORIJA jednostavno društvo s ograničenom odgovornošću za ugostiteljstvo, Putjane 33, 40000 Čakovec zastupanog po punomoćniku Sanja Krsnik</item>
    </izvorni_sadrzaj>
    <derivirana_varijabla naziv="DomainObject.Predmet.ProtuStrankaListFormatedWithAdress_1">
      <item>EUPORIJA jednostavno društvo s ograničenom odgovornošću za ugostiteljstvo, Putjane 33, 40000 Čakovec zastupanog po punomoćniku Sanja Krsnik</item>
    </derivirana_varijabla>
  </DomainObject.Predmet.ProtuStrankaListFormatedWithAdress>
  <DomainObject.Predmet.ProtuStrankaListFormatedWithAdressOIB>
    <izvorni_sadrzaj>
      <item>EUPORIJA jednostavno društvo s ograničenom odgovornošću za ugostiteljstvo, OIB 52764470180, Putjane 33, 40000 Čakovec zastupanog po punomoćniku Sanja Krsnik</item>
    </izvorni_sadrzaj>
    <derivirana_varijabla naziv="DomainObject.Predmet.ProtuStrankaListFormatedWithAdressOIB_1">
      <item>EUPORIJA jednostavno društvo s ograničenom odgovornošću za ugostiteljstvo, OIB 52764470180, Putjane 33, 40000 Čakovec zastupanog po punomoćniku Sanja Krsnik</item>
    </derivirana_varijabla>
  </DomainObject.Predmet.ProtuStrankaListFormatedWithAdressOIB>
  <DomainObject.Predmet.ProtuStrankaListNazivFormated>
    <izvorni_sadrzaj>
      <item>EUPORIJA jednostavno društvo s ograničenom odgovornošću za ugostiteljstvo</item>
    </izvorni_sadrzaj>
    <derivirana_varijabla naziv="DomainObject.Predmet.ProtuStrankaListNazivFormated_1">
      <item>EUPORIJA jednostavno društvo s ograničenom odgovornošću za ugostiteljstvo</item>
    </derivirana_varijabla>
  </DomainObject.Predmet.ProtuStrankaListNazivFormated>
  <DomainObject.Predmet.ProtuStrankaListNazivFormatedOIB>
    <izvorni_sadrzaj>
      <item>EUPORIJA jednostavno društvo s ograničenom odgovornošću za ugostiteljstvo, OIB 52764470180</item>
    </izvorni_sadrzaj>
    <derivirana_varijabla naziv="DomainObject.Predmet.ProtuStrankaListNazivFormatedOIB_1">
      <item>EUPORIJA jednostavno društvo s ograničenom odgovornošću za ugostiteljstvo, OIB 52764470180</item>
    </derivirana_varijabla>
  </DomainObject.Predmet.ProtuStrankaListNazivFormatedOIB>
  <DomainObject.Predmet.OstaliListFormated>
    <izvorni_sadrzaj>
      <item>Sudski registar</item>
      <item>Sanja Krsnik punomoćnik sudionika u postupku EUPORIJA jednostavno društvo s ograničenom odgovornošću za ugostiteljstvo</item>
    </izvorni_sadrzaj>
    <derivirana_varijabla naziv="DomainObject.Predmet.OstaliListFormated_1">
      <item>Sudski registar</item>
      <item>Sanja Krsnik punomoćnik sudionika u postupku EUPORIJA jednostavno društvo s ograničenom odgovornošću za ugostiteljstvo</item>
    </derivirana_varijabla>
  </DomainObject.Predmet.OstaliListFormated>
  <DomainObject.Predmet.OstaliListFormatedOIB>
    <izvorni_sadrzaj>
      <item>Sudski registar</item>
      <item>Sanja Krsnik, OIB 38066353942 punomoćnik sudionika u postupku EUPORIJA jednostavno društvo s ograničenom odgovornošću za ugostiteljstvo</item>
    </izvorni_sadrzaj>
    <derivirana_varijabla naziv="DomainObject.Predmet.OstaliListFormatedOIB_1">
      <item>Sudski registar</item>
      <item>Sanja Krsnik, OIB 38066353942 punomoćnik sudionika u postupku EUPORIJA jednostavno društvo s ograničenom odgovornošću za ugostiteljstvo</item>
    </derivirana_varijabla>
  </DomainObject.Predmet.OstaliListFormatedOIB>
  <DomainObject.Predmet.OstaliListFormatedWithAdress>
    <izvorni_sadrzaj>
      <item>Sudski registar</item>
      <item>Sanja Krsnik, Putjane 33, 40000 Čakovec punomoćnik sudionika u postupku EUPORIJA jednostavno društvo s ograničenom odgovornošću za ugostiteljstvo</item>
    </izvorni_sadrzaj>
    <derivirana_varijabla naziv="DomainObject.Predmet.OstaliListFormatedWithAdress_1">
      <item>Sudski registar</item>
      <item>Sanja Krsnik, Putjane 33, 40000 Čakovec punomoćnik sudionika u postupku EUPORIJA jednostavno društvo s ograničenom odgovornošću za ugostiteljstvo</item>
    </derivirana_varijabla>
  </DomainObject.Predmet.OstaliListFormatedWithAdress>
  <DomainObject.Predmet.OstaliListFormatedWithAdressOIB>
    <izvorni_sadrzaj>
      <item>Sudski registar</item>
      <item>Sanja Krsnik, OIB 38066353942, Putjane 33, 40000 Čakovec punomoćnik sudionika u postupku EUPORIJA jednostavno društvo s ograničenom odgovornošću za ugostiteljstvo</item>
    </izvorni_sadrzaj>
    <derivirana_varijabla naziv="DomainObject.Predmet.OstaliListFormatedWithAdressOIB_1">
      <item>Sudski registar</item>
      <item>Sanja Krsnik, OIB 38066353942, Putjane 33, 40000 Čakovec punomoćnik sudionika u postupku EUPORIJA jednostavno društvo s ograničenom odgovornošću za ugostiteljstvo</item>
    </derivirana_varijabla>
  </DomainObject.Predmet.OstaliListFormatedWithAdressOIB>
  <DomainObject.Predmet.OstaliListNazivFormated>
    <izvorni_sadrzaj>
      <item>Sudski registar</item>
      <item>Sanja Krsnik</item>
    </izvorni_sadrzaj>
    <derivirana_varijabla naziv="DomainObject.Predmet.OstaliListNazivFormated_1">
      <item>Sudski registar</item>
      <item>Sanja Krsnik</item>
    </derivirana_varijabla>
  </DomainObject.Predmet.OstaliListNazivFormated>
  <DomainObject.Predmet.OstaliListNazivFormatedOIB>
    <izvorni_sadrzaj>
      <item>Sudski registar</item>
      <item>Sanja Krsnik, OIB 38066353942</item>
    </izvorni_sadrzaj>
    <derivirana_varijabla naziv="DomainObject.Predmet.OstaliListNazivFormatedOIB_1">
      <item>Sudski registar</item>
      <item>Sanja Krsnik, OIB 38066353942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St-602/2017-3</izvorni_sadrzaj>
    <derivirana_varijabla naziv="DomainObject.PoslovniBrojDokumenta_1">St-602/2017-3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EUPORIJA jednostavno društvo s ograničenom odgovornošću za ugostiteljstvo</izvorni_sadrzaj>
    <derivirana_varijabla naziv="DomainObject.Predmet.ProtustrankaIDrugi_1">EUPORIJA jednostavno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EUPORIJA jednostavno društvo s ograničenom odgovornošću za ugostiteljstvo, OIB 52764470180, Putjane 33, 40000 Čakovec</izvorni_sadrzaj>
    <derivirana_varijabla naziv="DomainObject.Predmet.ProtustrankaIDrugiAdressOIB_1">EUPORIJA jednostavno društvo s ograničenom odgovornošću za ugostiteljstvo, OIB 52764470180, Putjane 33,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EUPORIJA jednostavno društvo s ograničenom odgovornošću za ugostiteljstvo</item>
      <item>Sudski registar</item>
      <item>Sanja Krsnik</item>
    </izvorni_sadrzaj>
    <derivirana_varijabla naziv="DomainObject.Predmet.SudioniciListNaziv_1">
      <item>Financijska agencija</item>
      <item>EUPORIJA jednostavno društvo s ograničenom odgovornošću za ugostiteljstvo</item>
      <item>Sudski registar</item>
      <item>Sanja Krsnik</item>
    </derivirana_varijabla>
  </DomainObject.Predmet.SudioniciListNaziv>
  <DomainObject.Predmet.SudioniciListAdressOIB>
    <izvorni_sadrzaj>
      <item>Financijska agencija, OIB 85821130368, Ulica grada Vukovara 70,10000 Zagreb</item>
      <item>EUPORIJA jednostavno društvo s ograničenom odgovornošću za ugostiteljstvo, OIB 52764470180, Putjane 33,40000 Čakovec</item>
      <item>Sudski registar</item>
      <item>Sanja Krsnik, OIB 38066353942, Putjane 33,40000 Čakovec</item>
    </izvorni_sadrzaj>
    <derivirana_varijabla naziv="DomainObject.Predmet.SudioniciListAdressOIB_1">
      <item>Financijska agencija, OIB 85821130368, Ulica grada Vukovara 70,10000 Zagreb</item>
      <item>EUPORIJA jednostavno društvo s ograničenom odgovornošću za ugostiteljstvo, OIB 52764470180, Putjane 33,40000 Čakovec</item>
      <item>Sudski registar</item>
      <item>Sanja Krsnik, OIB 38066353942, Putjane 33,40000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F66BFD-C5FC-49DC-AA67-992A3D460D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2456</properties:Characters>
  <properties:Lines>70</properties:Lines>
  <properties:Paragraphs>18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2017-12-04T08:23:00Z</cp:lastPrinted>
  <dcterms:modified xmlns:xsi="http://www.w3.org/2001/XMLSchema-instance" xsi:type="dcterms:W3CDTF">2017-12-04T08:25:00Z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St-602/2017-3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