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7d679" w14:paraId="9f7d679" w:rsidRDefault="00CA3F39" w:rsidP="00CA3F39" w:rsidR="00CA3F39" w:rsidRPr="00CA3F39">
      <w:pPr>
        <w:tabs>
          <w:tab w:pos="7230" w:val="left"/>
        </w:tabs>
        <w:ind w:firstLine="720"/>
        <w:jc w:val="both"/>
        <w15:collapsed w:val="false"/>
      </w:pPr>
      <w:bookmarkStart w:name="_GoBack" w:id="0"/>
      <w:bookmarkEnd w:id="0"/>
      <w:r w:rsidRPr="00CA3F39">
        <w:t xml:space="preserve">     </w:t>
      </w:r>
      <w:r w:rsidRPr="00CA3F39">
        <w:rPr>
          <w:noProof/>
        </w:rPr>
        <w:drawing>
          <wp:inline distR="0" distL="0" distB="0" distT="0">
            <wp:extent cy="656590" cx="5988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6590" cx="59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3F39" w:rsidP="00CA3F39" w:rsidR="00CA3F39" w:rsidRPr="00CA3F39">
      <w:pPr>
        <w:jc w:val="both"/>
        <w:rPr>
          <w:lang w:val="pl-PL"/>
        </w:rPr>
      </w:pPr>
      <w:r>
        <w:rPr>
          <w:lang w:val="pl-PL"/>
        </w:rPr>
        <w:t xml:space="preserve">   </w:t>
      </w:r>
      <w:r w:rsidRPr="00CA3F39">
        <w:rPr>
          <w:lang w:val="pl-PL"/>
        </w:rPr>
        <w:t>REPUBLIKA HRVATSKA</w:t>
      </w:r>
    </w:p>
    <w:p w:rsidRDefault="00CA3F39" w:rsidP="00CA3F39" w:rsidR="00CA3F39">
      <w:pPr>
        <w:jc w:val="both"/>
        <w:rPr>
          <w:lang w:val="pl-PL"/>
        </w:rPr>
      </w:pPr>
      <w:r w:rsidRPr="00CA3F39">
        <w:rPr>
          <w:lang w:val="pl-PL"/>
        </w:rPr>
        <w:t xml:space="preserve">TRGOVAČKI SUD U </w:t>
      </w:r>
      <w:r>
        <w:rPr>
          <w:lang w:val="pl-PL"/>
        </w:rPr>
        <w:t>PAZINU</w:t>
      </w:r>
    </w:p>
    <w:p w:rsidRDefault="00CA3F39" w:rsidP="00CA3F39" w:rsidR="00CA3F39" w:rsidRPr="00CA3F39">
      <w:pPr>
        <w:jc w:val="both"/>
        <w:rPr>
          <w:lang w:val="pl-PL"/>
        </w:rPr>
      </w:pPr>
      <w:r>
        <w:rPr>
          <w:lang w:val="pl-PL"/>
        </w:rPr>
        <w:tab/>
        <w:t>Pazin, Dršćevka 1</w:t>
      </w:r>
    </w:p>
    <w:p w:rsidRDefault="00CA3F39" w:rsidP="00CA3F39" w:rsidR="00CA3F39" w:rsidRPr="00CA3F39">
      <w:pPr>
        <w:jc w:val="right"/>
      </w:pPr>
      <w:r w:rsidRPr="00CA3F39">
        <w:t xml:space="preserve">      Posl. br. </w:t>
      </w:r>
      <w:r>
        <w:t>1</w:t>
      </w:r>
      <w:r w:rsidRPr="00CA3F39">
        <w:t>0 St-</w:t>
      </w:r>
      <w:r w:rsidR="00D10B45">
        <w:t>102</w:t>
      </w:r>
      <w:r w:rsidRPr="00CA3F39">
        <w:t>/1</w:t>
      </w:r>
      <w:r w:rsidR="00D10B45">
        <w:t>7</w:t>
      </w:r>
      <w:r w:rsidRPr="00CA3F39">
        <w:t>-</w:t>
      </w:r>
      <w:r w:rsidR="00D10B45">
        <w:t>09</w:t>
      </w:r>
    </w:p>
    <w:p w:rsidRDefault="00CA3F39" w:rsidP="00CA3F39" w:rsidR="00CA3F39" w:rsidRPr="00CA3F39">
      <w:pPr>
        <w:jc w:val="both"/>
      </w:pPr>
    </w:p>
    <w:p w:rsidRDefault="00CA3F39" w:rsidP="00CA3F39" w:rsidR="00CA3F39" w:rsidRPr="00CA3F39">
      <w:pPr>
        <w:jc w:val="both"/>
      </w:pPr>
      <w:r w:rsidRPr="00CA3F39">
        <w:tab/>
      </w:r>
    </w:p>
    <w:p w:rsidRDefault="00CA3F39" w:rsidP="00CA3F39" w:rsidR="00CA3F39">
      <w:pPr>
        <w:jc w:val="both"/>
      </w:pPr>
    </w:p>
    <w:p w:rsidRDefault="00CA3F39" w:rsidP="00CA3F39" w:rsidR="00CA3F39">
      <w:pPr>
        <w:ind w:firstLine="708"/>
        <w:jc w:val="both"/>
      </w:pPr>
      <w:r>
        <w:t xml:space="preserve">Trgovački sud u Pazinu, </w:t>
      </w:r>
      <w:r w:rsidR="00D10B45">
        <w:t xml:space="preserve">po stečajnom sucu Ivanu Dujiću, </w:t>
      </w:r>
      <w:r w:rsidR="00D10B45" w:rsidRPr="001E1EFB">
        <w:t>u postupku radi otvaranja stečajnog postupka nad dužnikom</w:t>
      </w:r>
      <w:r>
        <w:t xml:space="preserve"> </w:t>
      </w:r>
      <w:r w:rsidR="00D10B45" w:rsidRPr="00E92AFF">
        <w:t>KOKI VOĆE j.d.o.o. Umag, Voćarska 5, OIB: 81364145734</w:t>
      </w:r>
      <w:r>
        <w:t xml:space="preserve">, </w:t>
      </w:r>
      <w:r w:rsidR="00D10B45">
        <w:t>19</w:t>
      </w:r>
      <w:r>
        <w:t xml:space="preserve">. </w:t>
      </w:r>
      <w:r w:rsidR="00D10B45">
        <w:t xml:space="preserve">srpnja </w:t>
      </w:r>
      <w:r>
        <w:t>2017., donio je slijedeći</w:t>
      </w:r>
    </w:p>
    <w:p w:rsidRDefault="00CA3F39" w:rsidP="00CA3F39" w:rsidR="00CA3F39" w:rsidRPr="00CA3F39">
      <w:pPr>
        <w:ind w:firstLine="708"/>
        <w:jc w:val="both"/>
      </w:pPr>
    </w:p>
    <w:p w:rsidRDefault="00CA3F39" w:rsidP="00CA3F39" w:rsidR="00CA3F39" w:rsidRPr="00CA3F39">
      <w:pPr>
        <w:jc w:val="center"/>
      </w:pPr>
      <w:r w:rsidRPr="00CA3F39">
        <w:t>Z A K L J U Č A K</w:t>
      </w:r>
    </w:p>
    <w:p w:rsidRDefault="00CA3F39" w:rsidP="00CA3F39" w:rsidR="00CA3F39" w:rsidRPr="00CA3F39">
      <w:pPr>
        <w:jc w:val="both"/>
      </w:pPr>
    </w:p>
    <w:p w:rsidRDefault="00CA3F39" w:rsidP="00CA3F39" w:rsidR="00CA3F39" w:rsidRPr="00CA3F39">
      <w:pPr>
        <w:ind w:firstLine="708"/>
        <w:jc w:val="both"/>
      </w:pPr>
      <w:r w:rsidRPr="00CA3F39">
        <w:t xml:space="preserve">Poziva se </w:t>
      </w:r>
      <w:r w:rsidR="00D10B45">
        <w:t>dužnik</w:t>
      </w:r>
      <w:r w:rsidRPr="00CA3F39">
        <w:t xml:space="preserve"> </w:t>
      </w:r>
      <w:r w:rsidR="00D10B45" w:rsidRPr="00E92AFF">
        <w:t>KOKI VOĆE j.d.o.o. Umag</w:t>
      </w:r>
      <w:r w:rsidR="00D10B45" w:rsidRPr="00CA3F39">
        <w:t xml:space="preserve"> </w:t>
      </w:r>
      <w:r w:rsidRPr="00CA3F39">
        <w:t xml:space="preserve">da u roku od </w:t>
      </w:r>
      <w:r w:rsidR="00D10B45">
        <w:t>10</w:t>
      </w:r>
      <w:r w:rsidRPr="00CA3F39">
        <w:t xml:space="preserve"> dana od dana primitka </w:t>
      </w:r>
      <w:r>
        <w:t xml:space="preserve">ovog </w:t>
      </w:r>
      <w:r w:rsidRPr="00CA3F39">
        <w:t xml:space="preserve">zaključka </w:t>
      </w:r>
      <w:r w:rsidR="00D10B45">
        <w:t>obavijesti sud o razlozima uplate iznosa od 10.000,00 kuna na depozit ovog suda posl. br. St-102/2017.</w:t>
      </w:r>
    </w:p>
    <w:p w:rsidRDefault="00CA3F39" w:rsidP="00CA3F39" w:rsidR="00CA3F39" w:rsidRPr="00CA3F39">
      <w:pPr>
        <w:ind w:firstLine="708"/>
        <w:jc w:val="both"/>
      </w:pPr>
    </w:p>
    <w:p w:rsidRDefault="00CA3F39" w:rsidP="00CA3F39" w:rsidR="00CA3F39" w:rsidRPr="00CA3F39">
      <w:pPr>
        <w:jc w:val="center"/>
      </w:pPr>
      <w:r w:rsidRPr="00CA3F39">
        <w:t xml:space="preserve">U Pazinu, </w:t>
      </w:r>
      <w:r w:rsidR="00D10B45">
        <w:t>19</w:t>
      </w:r>
      <w:r w:rsidRPr="00CA3F39">
        <w:t xml:space="preserve">. </w:t>
      </w:r>
      <w:r w:rsidR="00D10B45">
        <w:t xml:space="preserve">srpnja </w:t>
      </w:r>
      <w:r w:rsidRPr="00CA3F39">
        <w:t>20</w:t>
      </w:r>
      <w:r>
        <w:t>17</w:t>
      </w:r>
      <w:r w:rsidRPr="00CA3F39">
        <w:t>. godine</w:t>
      </w:r>
    </w:p>
    <w:p w:rsidRDefault="00CA3F39" w:rsidP="00CA3F39" w:rsidR="00CA3F39">
      <w:pPr>
        <w:jc w:val="both"/>
      </w:pPr>
    </w:p>
    <w:p w:rsidRDefault="00CA3F39" w:rsidP="00CA3F39" w:rsidR="00CA3F39" w:rsidRPr="00CA3F39">
      <w:pPr>
        <w:jc w:val="both"/>
      </w:pPr>
    </w:p>
    <w:p w:rsidRDefault="00CA3F39" w:rsidP="00CA3F39" w:rsidR="00CA3F39" w:rsidRPr="00CA3F39">
      <w:pPr>
        <w:jc w:val="both"/>
      </w:pPr>
      <w:r w:rsidRPr="00CA3F39">
        <w:tab/>
      </w:r>
      <w:r w:rsidRPr="00CA3F39">
        <w:tab/>
      </w:r>
      <w:r w:rsidRPr="00CA3F39">
        <w:tab/>
      </w:r>
      <w:r w:rsidRPr="00CA3F39">
        <w:tab/>
      </w:r>
      <w:r w:rsidRPr="00CA3F39">
        <w:tab/>
      </w:r>
      <w:r w:rsidRPr="00CA3F39">
        <w:tab/>
      </w:r>
      <w:r w:rsidRPr="00CA3F39">
        <w:tab/>
      </w:r>
      <w:r w:rsidRPr="00CA3F39">
        <w:tab/>
      </w:r>
      <w:r w:rsidRPr="00CA3F39">
        <w:tab/>
      </w:r>
      <w:r>
        <w:tab/>
      </w:r>
      <w:r w:rsidRPr="00CA3F39">
        <w:t>Sudac</w:t>
      </w:r>
    </w:p>
    <w:p w:rsidRDefault="00CA3F39" w:rsidP="00CA3F39" w:rsidR="00CA3F39" w:rsidRPr="00CA3F39">
      <w:pPr>
        <w:jc w:val="both"/>
      </w:pPr>
    </w:p>
    <w:p w:rsidRDefault="00CA3F39" w:rsidP="00CA3F39" w:rsidR="00CA3F39" w:rsidRPr="00CA3F39">
      <w:pPr>
        <w:jc w:val="both"/>
      </w:pPr>
      <w:r w:rsidRPr="00CA3F39">
        <w:tab/>
      </w:r>
      <w:r w:rsidRPr="00CA3F39">
        <w:tab/>
      </w:r>
      <w:r w:rsidRPr="00CA3F39">
        <w:tab/>
      </w:r>
      <w:r w:rsidRPr="00CA3F39">
        <w:tab/>
      </w:r>
      <w:r w:rsidRPr="00CA3F39">
        <w:tab/>
      </w:r>
      <w:r w:rsidRPr="00CA3F39">
        <w:tab/>
        <w:t xml:space="preserve">                                  </w:t>
      </w:r>
      <w:r>
        <w:tab/>
        <w:t xml:space="preserve">         </w:t>
      </w:r>
      <w:r w:rsidRPr="00CA3F39">
        <w:t>Ivan Dujić</w:t>
      </w:r>
      <w:r w:rsidR="00B00F46">
        <w:t>, v.r.</w:t>
      </w:r>
      <w:r w:rsidRPr="00CA3F39">
        <w:t xml:space="preserve"> </w:t>
      </w:r>
    </w:p>
    <w:p w:rsidRDefault="00CA3F39" w:rsidP="00CA3F39" w:rsidR="00CA3F39" w:rsidRPr="00CA3F39">
      <w:pPr>
        <w:jc w:val="both"/>
      </w:pPr>
    </w:p>
    <w:p w:rsidRDefault="00CA3F39" w:rsidP="00CA3F39" w:rsidR="00CA3F39" w:rsidRPr="00CA3F39">
      <w:pPr>
        <w:jc w:val="both"/>
      </w:pPr>
    </w:p>
    <w:p w:rsidRDefault="00CA3F39" w:rsidP="00CA3F39" w:rsidR="00CA3F39" w:rsidRPr="00CA3F39">
      <w:pPr>
        <w:jc w:val="both"/>
      </w:pPr>
    </w:p>
    <w:p w:rsidRDefault="00CA3F39" w:rsidP="00CA3F39" w:rsidR="00CA3F39" w:rsidRPr="00CA3F39">
      <w:pPr>
        <w:jc w:val="both"/>
      </w:pPr>
    </w:p>
    <w:p w:rsidRDefault="00CA3F39" w:rsidP="00CA3F39" w:rsidR="00CA3F39" w:rsidRPr="00CA3F39">
      <w:pPr>
        <w:jc w:val="both"/>
      </w:pPr>
      <w:r w:rsidRPr="00CA3F39">
        <w:t>POUKA O PRAVNOM LIJEKU:</w:t>
      </w:r>
    </w:p>
    <w:p w:rsidRDefault="00CA3F39" w:rsidP="00CA3F39" w:rsidR="00CA3F39">
      <w:pPr>
        <w:rPr>
          <w:bCs/>
        </w:rPr>
      </w:pPr>
      <w:r w:rsidRPr="00DE10EF">
        <w:rPr>
          <w:bCs/>
        </w:rPr>
        <w:t>Protiv ovog zaključka žalba nije dopuštena.</w:t>
      </w:r>
    </w:p>
    <w:p w:rsidRDefault="00CA3F39" w:rsidP="00CA3F39" w:rsidR="00CA3F39" w:rsidRPr="00CA3F39">
      <w:pPr>
        <w:jc w:val="both"/>
      </w:pPr>
    </w:p>
    <w:p w:rsidRDefault="00CA3F39" w:rsidP="00CA3F39" w:rsidR="00CA3F39" w:rsidRPr="00CA3F39">
      <w:pPr>
        <w:jc w:val="both"/>
      </w:pPr>
      <w:r w:rsidRPr="00CA3F39">
        <w:t>DNA:</w:t>
      </w:r>
    </w:p>
    <w:p w:rsidRDefault="00D10B45" w:rsidP="00CA3F39" w:rsidR="00CA3F39">
      <w:pPr>
        <w:numPr>
          <w:ilvl w:val="0"/>
          <w:numId w:val="1"/>
        </w:numPr>
        <w:jc w:val="both"/>
      </w:pPr>
      <w:r>
        <w:t>dužniku</w:t>
      </w:r>
      <w:r w:rsidR="00CA3F39" w:rsidRPr="00CA3F39">
        <w:t xml:space="preserve"> </w:t>
      </w:r>
    </w:p>
    <w:p w:rsidRDefault="00C40BDD" w:rsidP="00CA3F39" w:rsidR="00C40BDD" w:rsidRPr="00CA3F39">
      <w:pPr>
        <w:numPr>
          <w:ilvl w:val="0"/>
          <w:numId w:val="1"/>
        </w:numPr>
        <w:jc w:val="both"/>
      </w:pPr>
      <w:r>
        <w:t>e – oglasna ploča suda (8 dana)</w:t>
      </w:r>
    </w:p>
    <w:p w:rsidRDefault="001F6ACF" w:rsidP="00CA3F39" w:rsidR="001F6ACF" w:rsidRPr="00CA3F39">
      <w:pPr>
        <w:jc w:val="both"/>
      </w:pPr>
    </w:p>
    <w:sectPr w:rsidR="001F6ACF" w:rsidRPr="00CA3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9A4D35"/>
    <w:multiLevelType w:val="hybridMultilevel"/>
    <w:tmpl w:val="F260EE78"/>
    <w:lvl w:tplc="5C9E887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3F39"/>
    <w:rsid w:val="001F6ACF"/>
    <w:rsid w:val="0071783F"/>
    <w:rsid w:val="007948CB"/>
    <w:rsid w:val="00A93CA7"/>
    <w:rsid w:val="00B00F46"/>
    <w:rsid w:val="00C40BDD"/>
    <w:rsid w:val="00CA3F39"/>
    <w:rsid w:val="00D10B45"/>
    <w:rsid w:val="00D1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3F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f21" w:type="character">
    <w:name w:val="f21"/>
    <w:basedOn w:val="Zadanifontodlomka"/>
    <w:rsid w:val="00CA3F39"/>
    <w:rPr>
      <w:rFonts w:cs="Arial" w:hAnsi="Arial" w:ascii="Arial" w:hint="default"/>
      <w:color w:val="000000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3F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3F3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0F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F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F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F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F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3F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f21" w:type="character">
    <w:name w:val="f21"/>
    <w:basedOn w:val="Zadanifontodlomka"/>
    <w:rsid w:val="00CA3F39"/>
    <w:rPr>
      <w:rFonts w:ascii="Arial" w:cs="Arial" w:hAnsi="Arial" w:hint="default"/>
      <w:color w:val="000000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3F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3F3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0F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F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F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F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F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1929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St-102/2017</izvorni_sadrzaj>
    <derivirana_varijabla naziv="DomainObject.Predmet.OznakaBroj_1">St-102/2017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KOKI VOĆE j.d.o.o. UMAG</izvorni_sadrzaj>
    <derivirana_varijabla naziv="DomainObject.Predmet.ProtustrankaFormated_1">  KOKI VOĆE j.d.o.o. UMAG</derivirana_varijabla>
  </DomainObject.Predmet.ProtustrankaFormated>
  <DomainObject.Predmet.ProtustrankaFormatedOIB>
    <izvorni_sadrzaj>  KOKI VOĆE j.d.o.o. UMAG, OIB 81364145734</izvorni_sadrzaj>
    <derivirana_varijabla naziv="DomainObject.Predmet.ProtustrankaFormatedOIB_1">  KOKI VOĆE j.d.o.o. UMAG, OIB 81364145734</derivirana_varijabla>
  </DomainObject.Predmet.ProtustrankaFormatedOIB>
  <DomainObject.Predmet.ProtustrankaFormatedWithAdress>
    <izvorni_sadrzaj> KOKI VOĆE j.d.o.o. UMAG, Voćarska 5, 52470 Umag</izvorni_sadrzaj>
    <derivirana_varijabla naziv="DomainObject.Predmet.ProtustrankaFormatedWithAdress_1"> KOKI VOĆE j.d.o.o. UMAG, Voćarska 5, 52470 Umag</derivirana_varijabla>
  </DomainObject.Predmet.ProtustrankaFormatedWithAdress>
  <DomainObject.Predmet.ProtustrankaFormatedWithAdressOIB>
    <izvorni_sadrzaj> KOKI VOĆE j.d.o.o. UMAG, OIB 81364145734, Voćarska 5, 52470 Umag</izvorni_sadrzaj>
    <derivirana_varijabla naziv="DomainObject.Predmet.ProtustrankaFormatedWithAdressOIB_1"> KOKI VOĆE j.d.o.o. UMAG, OIB 81364145734, Voćarska 5, 52470 Umag</derivirana_varijabla>
  </DomainObject.Predmet.ProtustrankaFormatedWithAdressOIB>
  <DomainObject.Predmet.ProtustrankaWithAdress>
    <izvorni_sadrzaj>KOKI VOĆE j.d.o.o. UMAG Voćarska 5, 52470 Umag</izvorni_sadrzaj>
    <derivirana_varijabla naziv="DomainObject.Predmet.ProtustrankaWithAdress_1">KOKI VOĆE j.d.o.o. UMAG Voćarska 5, 52470 Umag</derivirana_varijabla>
  </DomainObject.Predmet.ProtustrankaWithAdress>
  <DomainObject.Predmet.ProtustrankaWithAdressOIB>
    <izvorni_sadrzaj>KOKI VOĆE j.d.o.o. UMAG, OIB 81364145734, Voćarska 5, 52470 Umag</izvorni_sadrzaj>
    <derivirana_varijabla naziv="DomainObject.Predmet.ProtustrankaWithAdressOIB_1">KOKI VOĆE j.d.o.o. UMAG, OIB 81364145734, Voćarska 5, 52470 Umag</derivirana_varijabla>
  </DomainObject.Predmet.ProtustrankaWithAdressOIB>
  <DomainObject.Predmet.ProtustrankaNazivFormated>
    <izvorni_sadrzaj>KOKI VOĆE j.d.o.o. UMAG</izvorni_sadrzaj>
    <derivirana_varijabla naziv="DomainObject.Predmet.ProtustrankaNazivFormated_1">KOKI VOĆE j.d.o.o. UMAG</derivirana_varijabla>
  </DomainObject.Predmet.ProtustrankaNazivFormated>
  <DomainObject.Predmet.ProtustrankaNazivFormatedOIB>
    <izvorni_sadrzaj>KOKI VOĆE j.d.o.o. UMAG, OIB 81364145734</izvorni_sadrzaj>
    <derivirana_varijabla naziv="DomainObject.Predmet.ProtustrankaNazivFormatedOIB_1">KOKI VOĆE j.d.o.o. UMAG, OIB 81364145734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10255.00</izvorni_sadrzaj>
    <derivirana_varijabla naziv="DomainObject.Predmet.TrenutnaVrijednost_1">10255.00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KOKI VOĆE j.d.o.o. UMAG</item>
    </izvorni_sadrzaj>
    <derivirana_varijabla naziv="DomainObject.Predmet.ProtuStrankaListFormated_1">
      <item>KOKI VOĆE j.d.o.o. UMAG</item>
    </derivirana_varijabla>
  </DomainObject.Predmet.ProtuStrankaListFormated>
  <DomainObject.Predmet.ProtuStrankaListFormatedOIB>
    <izvorni_sadrzaj>
      <item>KOKI VOĆE j.d.o.o. UMAG, OIB 81364145734</item>
    </izvorni_sadrzaj>
    <derivirana_varijabla naziv="DomainObject.Predmet.ProtuStrankaListFormatedOIB_1">
      <item>KOKI VOĆE j.d.o.o. UMAG, OIB 81364145734</item>
    </derivirana_varijabla>
  </DomainObject.Predmet.ProtuStrankaListFormatedOIB>
  <DomainObject.Predmet.ProtuStrankaListFormatedWithAdress>
    <izvorni_sadrzaj>
      <item>KOKI VOĆE j.d.o.o. UMAG, Voćarska 5, 52470 Umag</item>
    </izvorni_sadrzaj>
    <derivirana_varijabla naziv="DomainObject.Predmet.ProtuStrankaListFormatedWithAdress_1">
      <item>KOKI VOĆE j.d.o.o. UMAG, Voćarska 5, 52470 Umag</item>
    </derivirana_varijabla>
  </DomainObject.Predmet.ProtuStrankaListFormatedWithAdress>
  <DomainObject.Predmet.ProtuStrankaListFormatedWithAdressOIB>
    <izvorni_sadrzaj>
      <item>KOKI VOĆE j.d.o.o. UMAG, OIB 81364145734, Voćarska 5, 52470 Umag</item>
    </izvorni_sadrzaj>
    <derivirana_varijabla naziv="DomainObject.Predmet.ProtuStrankaListFormatedWithAdressOIB_1">
      <item>KOKI VOĆE j.d.o.o. UMAG, OIB 81364145734, Voćarska 5, 52470 Umag</item>
    </derivirana_varijabla>
  </DomainObject.Predmet.ProtuStrankaListFormatedWithAdressOIB>
  <DomainObject.Predmet.ProtuStrankaListNazivFormated>
    <izvorni_sadrzaj>
      <item>KOKI VOĆE j.d.o.o. UMAG</item>
    </izvorni_sadrzaj>
    <derivirana_varijabla naziv="DomainObject.Predmet.ProtuStrankaListNazivFormated_1">
      <item>KOKI VOĆE j.d.o.o. UMAG</item>
    </derivirana_varijabla>
  </DomainObject.Predmet.ProtuStrankaListNazivFormated>
  <DomainObject.Predmet.ProtuStrankaListNazivFormatedOIB>
    <izvorni_sadrzaj>
      <item>KOKI VOĆE j.d.o.o. UMAG, OIB 81364145734</item>
    </izvorni_sadrzaj>
    <derivirana_varijabla naziv="DomainObject.Predmet.ProtuStrankaListNazivFormatedOIB_1">
      <item>KOKI VOĆE j.d.o.o. UMAG, OIB 81364145734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KOKI VOĆE j.d.o.o. UMAG</izvorni_sadrzaj>
    <derivirana_varijabla naziv="DomainObject.Predmet.ProtustrankaIDrugi_1">KOKI VOĆE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KOKI VOĆE j.d.o.o. UMAG, OIB 81364145734, Voćarska 5, 52470 Umag</izvorni_sadrzaj>
    <derivirana_varijabla naziv="DomainObject.Predmet.ProtustrankaIDrugiAdressOIB_1">KOKI VOĆE j.d.o.o. UMAG, OIB 81364145734, Voćarska 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KOKI VOĆE j.d.o.o. UMAG</item>
    </izvorni_sadrzaj>
    <derivirana_varijabla naziv="DomainObject.Predmet.SudioniciListNaziv_1">
      <item>FINANCIJSKA AGENCIJA, RC RIJEKA, PODRUŽNICA PULA, PULA</item>
      <item>KOKI VOĆE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KOKI VOĆE j.d.o.o. UMAG, OIB 81364145734, Voćarska 5,52470 Umag</item>
    </izvorni_sadrzaj>
    <derivirana_varijabla naziv="DomainObject.Predmet.SudioniciListAdressOIB_1">
      <item>FINANCIJSKA AGENCIJA, RC RIJEKA, PODRUŽNICA PULA, PULA, OIB 85821130368, Giardini 5,52100 Pula</item>
      <item>KOKI VOĆE j.d.o.o. UMAG, OIB 81364145734, Voćarska 5,52470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81364145734</item>
    </izvorni_sadrzaj>
    <derivirana_varijabla naziv="DomainObject.Predmet.SudioniciListNazivOIB_1">
      <item>, OIB 85821130368</item>
      <item>, OIB 81364145734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88A59F-7A61-403D-B7F0-59A73E06A9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117</properties:Words>
  <properties:Characters>563</properties:Characters>
  <properties:Lines>34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2017-07-19T07:08:00Z</dcterms:created>
  <dc:creator>Sanja Lakošeljac</dc:creator>
  <cp:lastModifiedBy>Sanja Lakošeljac</cp:lastModifiedBy>
  <cp:lastPrinted>2017-07-19T08:34:00Z</cp:lastPrinted>
  <dcterms:modified xmlns:xsi="http://www.w3.org/2001/XMLSchema-instance" xsi:type="dcterms:W3CDTF">2017-07-19T08:36:00Z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