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f418" w14:paraId="3ebf418" w:rsidRDefault="004E6E0A" w:rsidP="004E6E0A" w:rsidR="004E6E0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</w:t>
      </w:r>
      <w:r w:rsidRPr="00356ACB">
        <w:t xml:space="preserve">                   </w:t>
      </w:r>
    </w:p>
    <w:p w:rsidRDefault="004E6E0A" w:rsidP="004E6E0A" w:rsidR="004E6E0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2D2D2A">
        <w:t>5</w:t>
      </w:r>
      <w:r>
        <w:t>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2D2D2A" w:rsidP="00470A38" w:rsidR="00CE19B5">
      <w:pPr>
        <w:jc w:val="both"/>
      </w:pPr>
      <w:r>
        <w:tab/>
      </w:r>
      <w:r w:rsidR="004E6E0A" w:rsidRPr="004E6E0A">
        <w:t xml:space="preserve">radi određivanja vrijednosti </w:t>
      </w:r>
      <w:r w:rsidR="00470A38">
        <w:t>pokretnine</w:t>
      </w:r>
      <w:r w:rsidR="00CE19B5">
        <w:t xml:space="preserve"> dužnika </w:t>
      </w:r>
      <w:r w:rsidR="00470A38" w:rsidRPr="00470A38">
        <w:t>PIRATAE TOURS j.d.o.o. u stečaju Vrsar, Stancija Velika 1, OIB 62789501263</w:t>
      </w:r>
      <w:r w:rsidR="00CE19B5">
        <w:t xml:space="preserve">, </w:t>
      </w:r>
      <w:r w:rsidR="00A072DC">
        <w:t xml:space="preserve">i to </w:t>
      </w:r>
      <w:r w:rsidR="00470A38" w:rsidRPr="00470A38">
        <w:t>brod</w:t>
      </w:r>
      <w:r w:rsidR="00A072DC">
        <w:t>a</w:t>
      </w:r>
      <w:r w:rsidR="00470A38" w:rsidRPr="00470A38">
        <w:t xml:space="preserve"> "Sv. Ana", upisan</w:t>
      </w:r>
      <w:r w:rsidR="00A072DC">
        <w:t>og</w:t>
      </w:r>
      <w:r w:rsidR="00470A38" w:rsidRPr="00470A38">
        <w:t xml:space="preserve"> u uložak 1T-190 glavne knjige hrvatskog Upisnika pomorskih trgovačkih brodova Lučke kapetanije Pula</w:t>
      </w:r>
    </w:p>
    <w:p w:rsidRDefault="00470A38" w:rsidP="00470A38" w:rsidR="00470A38" w:rsidRPr="00CE19B5">
      <w:pPr>
        <w:jc w:val="both"/>
      </w:pPr>
    </w:p>
    <w:p w:rsidRDefault="002D2D2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za dan </w:t>
      </w:r>
      <w:r w:rsidR="00A072DC">
        <w:rPr>
          <w:b/>
        </w:rPr>
        <w:t>19</w:t>
      </w:r>
      <w:r w:rsidR="004E6E0A" w:rsidRPr="00CE19B5">
        <w:rPr>
          <w:b/>
        </w:rPr>
        <w:t xml:space="preserve">. </w:t>
      </w:r>
      <w:r w:rsidR="00A072DC">
        <w:rPr>
          <w:b/>
        </w:rPr>
        <w:t>travnja</w:t>
      </w:r>
      <w:r w:rsidR="004E6E0A" w:rsidRPr="00CE19B5">
        <w:rPr>
          <w:b/>
        </w:rPr>
        <w:t xml:space="preserve"> 2017. u </w:t>
      </w:r>
      <w:r w:rsidR="00A072DC">
        <w:rPr>
          <w:b/>
        </w:rPr>
        <w:t>9</w:t>
      </w:r>
      <w:r w:rsidR="004E6E0A" w:rsidRPr="00CE19B5">
        <w:rPr>
          <w:b/>
        </w:rPr>
        <w:t>:</w:t>
      </w:r>
      <w:r w:rsidR="00A072DC">
        <w:rPr>
          <w:b/>
        </w:rPr>
        <w:t>3</w:t>
      </w:r>
      <w:r w:rsidR="004E6E0A" w:rsidRPr="00CE19B5">
        <w:rPr>
          <w:b/>
        </w:rPr>
        <w:t>0 sati</w:t>
      </w:r>
    </w:p>
    <w:p w:rsidRDefault="004E6E0A" w:rsidP="004E6E0A" w:rsidR="004E6E0A" w:rsidRPr="00CE19B5">
      <w:pPr>
        <w:jc w:val="center"/>
        <w:rPr>
          <w:b/>
        </w:rPr>
      </w:pPr>
      <w:r w:rsidRPr="00CE19B5">
        <w:rPr>
          <w:b/>
        </w:rPr>
        <w:t xml:space="preserve">u Trgovačkom sudu u Pazinu, Dršćevka 1, sudnica br. </w:t>
      </w:r>
      <w:r w:rsidR="002D2D2A" w:rsidRPr="00CE19B5">
        <w:rPr>
          <w:b/>
        </w:rPr>
        <w:t>1</w:t>
      </w:r>
      <w:r w:rsidR="00BD3560" w:rsidRPr="00CE19B5">
        <w:rPr>
          <w:b/>
        </w:rPr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A072DC">
        <w:t>Pazinu, 07</w:t>
      </w:r>
      <w:r>
        <w:t xml:space="preserve">. </w:t>
      </w:r>
      <w:r w:rsidR="00A072DC">
        <w:t>travnja</w:t>
      </w:r>
      <w:r>
        <w:t xml:space="preserve"> 2017.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5C78AE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</w:t>
      </w:r>
      <w:r w:rsidR="005C78AE">
        <w:t xml:space="preserve"> </w:t>
      </w:r>
    </w:p>
    <w:p w:rsidRDefault="005C78AE" w:rsidP="004E6E0A" w:rsidR="004E6E0A" w:rsidRPr="00446C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D2D2A">
        <w:t>Ivan Dujić</w:t>
      </w:r>
      <w:r w:rsidR="007A4EA7"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DA3079" w:rsidP="004E6E0A" w:rsidR="00DA3079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2D2D2A" w:rsidP="002D2D2A" w:rsidR="002D2D2A" w:rsidRPr="004E6E0A">
      <w:r w:rsidRPr="004E6E0A">
        <w:t>- e-</w:t>
      </w:r>
      <w:r w:rsidR="005C78AE">
        <w:t>O</w:t>
      </w:r>
      <w:r w:rsidRPr="004E6E0A">
        <w:t xml:space="preserve">glasna ploča sudova </w:t>
      </w:r>
      <w:r w:rsidR="005C78AE">
        <w:t xml:space="preserve">- </w:t>
      </w:r>
      <w:r w:rsidRPr="004E6E0A">
        <w:t>8 dana</w:t>
      </w:r>
    </w:p>
    <w:p w:rsidRDefault="00957738" w:rsidP="00957738" w:rsidR="00957738">
      <w:r>
        <w:t>- stečajni upravitelj Zdravko Čupković iz Rijeke, Gnambova 2/III</w:t>
      </w:r>
    </w:p>
    <w:p w:rsidRDefault="00957738" w:rsidP="00957738" w:rsidR="00957738">
      <w:r>
        <w:t>-  Republika Hrvatska, po ŽDO Pula</w:t>
      </w:r>
    </w:p>
    <w:p w:rsidRDefault="00957738" w:rsidP="00957738" w:rsidR="00957738">
      <w:r>
        <w:t>- Hrvatska banka za obnovu i razvitak, Zagreb, Strossmayerov trg 9</w:t>
      </w:r>
    </w:p>
    <w:p w:rsidRDefault="00957738" w:rsidP="00957738" w:rsidR="00500701">
      <w:r>
        <w:t>- HAMAG BICRO Zagreb, Ksaver 208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37B" w:rsidR="00AC737B">
      <w:r>
        <w:separator/>
      </w:r>
    </w:p>
  </w:endnote>
  <w:endnote w:id="0" w:type="continuationSeparator">
    <w:p w:rsidRDefault="00AC737B" w:rsidR="00AC7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37B" w:rsidR="00AC737B">
      <w:r>
        <w:separator/>
      </w:r>
    </w:p>
  </w:footnote>
  <w:footnote w:id="0" w:type="continuationSeparator">
    <w:p w:rsidRDefault="00AC737B" w:rsidR="00AC7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4EA7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30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78AE" w:rsidR="00B359BD">
    <w:pPr>
      <w:pStyle w:val="Zaglavlje"/>
    </w:pPr>
    <w:r w:rsidRPr="005C78AE">
      <w:t xml:space="preserve">      </w:t>
    </w:r>
    <w:r>
      <w:tab/>
    </w:r>
    <w:r>
      <w:tab/>
    </w:r>
    <w:r w:rsidRPr="005C78AE">
      <w:t>Posl. br. 10 St-534/16-55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  <w:t xml:space="preserve">      </w:t>
    </w:r>
    <w:r w:rsidR="00AE191E">
      <w:t>Posl. br. 10 St-</w:t>
    </w:r>
    <w:r w:rsidR="00470A38">
      <w:t>823</w:t>
    </w:r>
    <w:r w:rsidR="00CE19B5">
      <w:t>/1</w:t>
    </w:r>
    <w:r w:rsidR="00470A38">
      <w:t>6-31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1143BE"/>
    <w:rsid w:val="00157356"/>
    <w:rsid w:val="001A308E"/>
    <w:rsid w:val="002D2D2A"/>
    <w:rsid w:val="002F2B08"/>
    <w:rsid w:val="00340157"/>
    <w:rsid w:val="00470A38"/>
    <w:rsid w:val="004E6E0A"/>
    <w:rsid w:val="0051630C"/>
    <w:rsid w:val="00554328"/>
    <w:rsid w:val="005C78AE"/>
    <w:rsid w:val="007A4EA7"/>
    <w:rsid w:val="008252D3"/>
    <w:rsid w:val="008F7114"/>
    <w:rsid w:val="00940406"/>
    <w:rsid w:val="00941660"/>
    <w:rsid w:val="00957738"/>
    <w:rsid w:val="00985388"/>
    <w:rsid w:val="00A05FE2"/>
    <w:rsid w:val="00A072DC"/>
    <w:rsid w:val="00A51785"/>
    <w:rsid w:val="00A82D12"/>
    <w:rsid w:val="00AB384A"/>
    <w:rsid w:val="00AC737B"/>
    <w:rsid w:val="00AE191E"/>
    <w:rsid w:val="00B97B16"/>
    <w:rsid w:val="00BB79BC"/>
    <w:rsid w:val="00BD3560"/>
    <w:rsid w:val="00CE19B5"/>
    <w:rsid w:val="00D90BC2"/>
    <w:rsid w:val="00DA3079"/>
    <w:rsid w:val="00EA73CF"/>
    <w:rsid w:val="00F9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E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E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E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E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4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E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E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E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E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St-823/2016-31</izvorni_sadrzaj>
    <derivirana_varijabla naziv="DomainObject.Oznaka_1">St-823/2016-31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St-823/2016-31</izvorni_sadrzaj>
    <derivirana_varijabla naziv="DomainObject.PoslovniBrojDokumenta_1">St-823/2016-31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116</properties:Words>
  <properties:Characters>612</properties:Characters>
  <properties:Lines>36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2017-04-07T10:49:00Z</dcterms:created>
  <dc:creator>Jasmina Matika</dc:creator>
  <cp:lastModifiedBy>Sanja Lakošeljac</cp:lastModifiedBy>
  <dcterms:modified xmlns:xsi="http://www.w3.org/2001/XMLSchema-instance" xsi:type="dcterms:W3CDTF">2017-04-07T10:50:00Z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St-823/2016-31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