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a5d8b" w14:paraId="27a5d8b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86282A">
        <w:t>69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86282A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7664BF" w:rsidP="001D7CD3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E-163, </w:t>
      </w:r>
      <w:r w:rsidRPr="00103A86">
        <w:t>PARKIRNO MJESTO</w:t>
      </w:r>
      <w:r>
        <w:t xml:space="preserve"> - P 56</w:t>
      </w:r>
      <w:r w:rsidRPr="00103A86">
        <w:t xml:space="preserve"> u </w:t>
      </w:r>
      <w:r>
        <w:t>podrumu</w:t>
      </w:r>
      <w:r w:rsidRPr="00103A86">
        <w:t xml:space="preserve"> koji se sastoji od parkirnog mjesta </w:t>
      </w:r>
      <w:r>
        <w:t>u garaži</w:t>
      </w:r>
      <w:r w:rsidRPr="00103A86">
        <w:t>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86282A">
        <w:rPr>
          <w:b/>
          <w:u w:val="single"/>
        </w:rPr>
        <w:t>12</w:t>
      </w:r>
      <w:r w:rsidR="002C658E">
        <w:rPr>
          <w:b/>
          <w:u w:val="single"/>
        </w:rPr>
        <w:t>,</w:t>
      </w:r>
      <w:r w:rsidR="0086282A">
        <w:rPr>
          <w:b/>
          <w:u w:val="single"/>
        </w:rPr>
        <w:t>4</w:t>
      </w:r>
      <w:r w:rsidR="007664BF">
        <w:rPr>
          <w:b/>
          <w:u w:val="single"/>
        </w:rPr>
        <w:t>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86282A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443FB0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443FB0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D7CD3"/>
    <w:rsid w:val="001F7388"/>
    <w:rsid w:val="00246FEA"/>
    <w:rsid w:val="00271D07"/>
    <w:rsid w:val="00282E78"/>
    <w:rsid w:val="00292860"/>
    <w:rsid w:val="002B2CB0"/>
    <w:rsid w:val="002B68B6"/>
    <w:rsid w:val="002C658E"/>
    <w:rsid w:val="002E3F6D"/>
    <w:rsid w:val="002E5E7A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A6993"/>
    <w:rsid w:val="003B7F17"/>
    <w:rsid w:val="003C5E26"/>
    <w:rsid w:val="003E3221"/>
    <w:rsid w:val="003F7DFC"/>
    <w:rsid w:val="00416E97"/>
    <w:rsid w:val="00426019"/>
    <w:rsid w:val="0042718C"/>
    <w:rsid w:val="004362AC"/>
    <w:rsid w:val="00443FB0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539B7"/>
    <w:rsid w:val="0076194D"/>
    <w:rsid w:val="007664BF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282A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4688"/>
    <w:rsid w:val="00926224"/>
    <w:rsid w:val="00935B4A"/>
    <w:rsid w:val="0094118D"/>
    <w:rsid w:val="009468CE"/>
    <w:rsid w:val="00954AA8"/>
    <w:rsid w:val="00972B7B"/>
    <w:rsid w:val="009B3121"/>
    <w:rsid w:val="009C36BA"/>
    <w:rsid w:val="009C51E1"/>
    <w:rsid w:val="009D56F5"/>
    <w:rsid w:val="009E77C6"/>
    <w:rsid w:val="009E77E8"/>
    <w:rsid w:val="00A05A1F"/>
    <w:rsid w:val="00A46C9F"/>
    <w:rsid w:val="00A60C0F"/>
    <w:rsid w:val="00A90D64"/>
    <w:rsid w:val="00A9193B"/>
    <w:rsid w:val="00AA63DC"/>
    <w:rsid w:val="00AC640F"/>
    <w:rsid w:val="00AD59E4"/>
    <w:rsid w:val="00B01CEC"/>
    <w:rsid w:val="00B0518E"/>
    <w:rsid w:val="00B06C21"/>
    <w:rsid w:val="00B116CF"/>
    <w:rsid w:val="00B13DF8"/>
    <w:rsid w:val="00B15099"/>
    <w:rsid w:val="00B346B3"/>
    <w:rsid w:val="00B3534C"/>
    <w:rsid w:val="00B9709A"/>
    <w:rsid w:val="00BB3200"/>
    <w:rsid w:val="00BC22A4"/>
    <w:rsid w:val="00BC7E1F"/>
    <w:rsid w:val="00BF2B0C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0DB6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32DA8"/>
    <w:rsid w:val="00D43242"/>
    <w:rsid w:val="00D6593C"/>
    <w:rsid w:val="00D802CF"/>
    <w:rsid w:val="00D94062"/>
    <w:rsid w:val="00DC4F3A"/>
    <w:rsid w:val="00DC7198"/>
    <w:rsid w:val="00DF04FF"/>
    <w:rsid w:val="00DF2187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55CE"/>
    <w:rsid w:val="00F71D8E"/>
    <w:rsid w:val="00F8597D"/>
    <w:rsid w:val="00F875E4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3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F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F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F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F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3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F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F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F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F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St-5/2018-167</izvorni_sadrzaj>
    <derivirana_varijabla naziv="DomainObject.PredzadnjaOdlukaIzPredmeta.Oznaka_1">St-5/2018-167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961</properties:Characters>
  <properties:Lines>46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2019-01-02T14:09:00Z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(1st-5-18-174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