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40dc" w14:paraId="74440dc" w:rsidRDefault="00A01CD9" w:rsidR="00A01CD9" w:rsidRPr="003A4017">
      <w:pPr>
        <w15:collapsed w:val="false"/>
      </w:pPr>
      <w:bookmarkStart w:name="_GoBack" w:id="0"/>
      <w:bookmarkEnd w:id="0"/>
    </w:p>
    <w:p w:rsidRDefault="003D1C2B" w:rsidR="00A01CD9" w:rsidRPr="003A4017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3A4017">
      <w:r w:rsidRPr="003A4017">
        <w:t xml:space="preserve">   REPUBLIKA HRVATSKA </w:t>
      </w:r>
      <w:r w:rsidR="00C505CC" w:rsidRPr="003A4017">
        <w:t xml:space="preserve"> </w:t>
      </w:r>
    </w:p>
    <w:p w:rsidRDefault="00A01CD9" w:rsidR="00A01CD9" w:rsidRPr="003A4017">
      <w:r w:rsidRPr="003A4017">
        <w:t xml:space="preserve">TRGOVAČKI </w:t>
      </w:r>
      <w:r w:rsidR="00B56D54" w:rsidRPr="003A4017">
        <w:t>SUD U ZAGREBU</w:t>
      </w:r>
    </w:p>
    <w:p w:rsidRDefault="00B56D54" w:rsidR="00B56D54" w:rsidRPr="003A4017">
      <w:r w:rsidRPr="003A4017">
        <w:t>Zagre</w:t>
      </w:r>
      <w:r w:rsidR="00B74342" w:rsidRPr="003A4017">
        <w:t>b, Amruševa 2/II</w:t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B74342" w:rsidRPr="003A4017">
        <w:tab/>
      </w:r>
      <w:r w:rsidR="003A4017" w:rsidRPr="003A4017">
        <w:tab/>
      </w:r>
      <w:r w:rsidR="00B74342" w:rsidRPr="003A4017">
        <w:t>31-ST-</w:t>
      </w:r>
      <w:r w:rsidR="0096559B">
        <w:t>2116/16-20</w:t>
      </w:r>
    </w:p>
    <w:p w:rsidRDefault="00B56D54" w:rsidR="00B56D54" w:rsidRPr="003A4017"/>
    <w:p w:rsidRDefault="00A01CD9" w:rsidR="00A01CD9" w:rsidRPr="003A4017"/>
    <w:p w:rsidRDefault="00A01CD9" w:rsidR="00A01CD9">
      <w:r w:rsidRPr="003A4017">
        <w:tab/>
      </w:r>
      <w:r w:rsidR="003D1C2B" w:rsidRPr="00C8121D">
        <w:rPr>
          <w:bCs/>
        </w:rPr>
        <w:t xml:space="preserve">TRGOVAČKI SUD U ZAGREBU </w:t>
      </w:r>
      <w:r w:rsidR="003D1C2B" w:rsidRPr="00C8121D">
        <w:t>po sucu Nadi Kraljić u stečajnom predmetu stečajnog dužnika</w:t>
      </w:r>
      <w:r w:rsidR="003D1C2B" w:rsidRPr="00701442">
        <w:t xml:space="preserve"> </w:t>
      </w:r>
      <w:r w:rsidR="0096559B" w:rsidRPr="00A860A5">
        <w:t>MULTI BREND d.o.o.</w:t>
      </w:r>
      <w:r w:rsidR="0096559B">
        <w:t xml:space="preserve"> – u stečaju, Velika Gorica, Sajmišna 26 MBS: </w:t>
      </w:r>
      <w:r w:rsidR="0096559B" w:rsidRPr="00A860A5">
        <w:t>120011822</w:t>
      </w:r>
      <w:r w:rsidR="0096559B">
        <w:t xml:space="preserve"> OIB: </w:t>
      </w:r>
      <w:r w:rsidR="0096559B" w:rsidRPr="00A860A5">
        <w:t>06746262221</w:t>
      </w:r>
      <w:r w:rsidR="0096559B">
        <w:t xml:space="preserve">  </w:t>
      </w:r>
      <w:r w:rsidR="003D1C2B" w:rsidRPr="00C8121D">
        <w:t xml:space="preserve">dana </w:t>
      </w:r>
      <w:r w:rsidR="0096559B">
        <w:t>30. svibnja</w:t>
      </w:r>
      <w:r w:rsidR="005149CC">
        <w:t xml:space="preserve"> 2017.</w:t>
      </w:r>
      <w:r w:rsidR="003D1C2B">
        <w:t xml:space="preserve"> </w:t>
      </w:r>
      <w:r w:rsidR="003D1C2B" w:rsidRPr="00C8121D">
        <w:t xml:space="preserve"> godine </w:t>
      </w:r>
      <w:r w:rsidRPr="003A4017">
        <w:t xml:space="preserve">donio je slijedeći </w:t>
      </w:r>
    </w:p>
    <w:p w:rsidRDefault="005149CC" w:rsidR="005149CC" w:rsidRPr="003A4017"/>
    <w:p w:rsidRDefault="00A01CD9" w:rsidP="00A01CD9" w:rsidR="00A01CD9" w:rsidRPr="003A4017">
      <w:pPr>
        <w:jc w:val="center"/>
      </w:pPr>
      <w:r w:rsidRPr="003A4017">
        <w:t xml:space="preserve">Z A K L J U Č A K </w:t>
      </w:r>
    </w:p>
    <w:p w:rsidRDefault="00A01CD9" w:rsidP="00A01CD9" w:rsidR="00A01CD9" w:rsidRPr="003A4017"/>
    <w:p w:rsidRDefault="00A01CD9" w:rsidP="00A01CD9" w:rsidR="00264DA8" w:rsidRPr="003A4017">
      <w:r w:rsidRPr="003A4017">
        <w:tab/>
      </w:r>
      <w:r w:rsidR="005149CC">
        <w:t>I</w:t>
      </w:r>
      <w:r w:rsidR="005149CC">
        <w:tab/>
        <w:t>Određuje se temeljem čl. 29</w:t>
      </w:r>
      <w:r w:rsidRPr="003A4017">
        <w:t xml:space="preserve">3 st. 2 Stečajnog zakona Skupština vjerovnika </w:t>
      </w:r>
      <w:r w:rsidR="00264DA8" w:rsidRPr="003A4017">
        <w:t xml:space="preserve">radi pribavljanja mišljenja o obustavi i zaključenju stečajnog postupka za dan </w:t>
      </w:r>
    </w:p>
    <w:p w:rsidRDefault="0096559B" w:rsidP="00FC6AC2" w:rsidR="00B56D54" w:rsidRPr="003A4017">
      <w:pPr>
        <w:jc w:val="center"/>
      </w:pPr>
      <w:r>
        <w:t>6. rujna</w:t>
      </w:r>
      <w:r w:rsidR="005149CC">
        <w:t xml:space="preserve"> 2017.</w:t>
      </w:r>
      <w:r w:rsidR="00FC6AC2" w:rsidRPr="003A4017">
        <w:t xml:space="preserve"> </w:t>
      </w:r>
      <w:r w:rsidR="00B56D54" w:rsidRPr="003A4017">
        <w:t xml:space="preserve"> godine</w:t>
      </w:r>
    </w:p>
    <w:p w:rsidRDefault="00B74342" w:rsidP="00B56D54" w:rsidR="00B56D54" w:rsidRPr="003A4017">
      <w:pPr>
        <w:jc w:val="center"/>
      </w:pPr>
      <w:r w:rsidRPr="003A4017">
        <w:t xml:space="preserve">u </w:t>
      </w:r>
      <w:r w:rsidR="0096559B">
        <w:t>09,30</w:t>
      </w:r>
      <w:r w:rsidR="00B56D54" w:rsidRPr="003A4017">
        <w:t xml:space="preserve"> sati </w:t>
      </w:r>
    </w:p>
    <w:p w:rsidRDefault="00264DA8" w:rsidP="00B56D54" w:rsidR="00264DA8" w:rsidRPr="003A4017">
      <w:r w:rsidRPr="003A4017">
        <w:t xml:space="preserve">u prostorijama Trgovačkog suda u Zagrebu, Petrinjska 8, soba broj </w:t>
      </w:r>
      <w:r w:rsidR="0057170B" w:rsidRPr="003A4017">
        <w:t>89/II (ulična zgrada).</w:t>
      </w:r>
    </w:p>
    <w:p w:rsidRDefault="00264DA8" w:rsidP="00A01CD9" w:rsidR="00264DA8" w:rsidRPr="003A4017">
      <w:r w:rsidRPr="003A4017">
        <w:tab/>
        <w:t>II</w:t>
      </w:r>
      <w:r w:rsidRPr="003A4017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3A4017"/>
    <w:p w:rsidRDefault="00264DA8" w:rsidP="00A01CD9" w:rsidR="00264DA8" w:rsidRPr="003A4017">
      <w:r w:rsidRPr="003A4017">
        <w:tab/>
        <w:t xml:space="preserve">U Zagrebu, </w:t>
      </w:r>
      <w:r w:rsidR="0096559B">
        <w:t>30. svibnja</w:t>
      </w:r>
      <w:r w:rsidR="005149CC">
        <w:t xml:space="preserve"> 2017.</w:t>
      </w:r>
      <w:r w:rsidR="00FC6AC2" w:rsidRPr="003A4017">
        <w:t xml:space="preserve"> </w:t>
      </w:r>
      <w:r w:rsidR="00B74342" w:rsidRPr="003A4017">
        <w:t xml:space="preserve">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SUDAC </w:t>
      </w:r>
    </w:p>
    <w:p w:rsidRDefault="00264DA8" w:rsidP="00A01CD9" w:rsidR="00264DA8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>Nada K</w:t>
      </w:r>
      <w:r w:rsidR="00F6325E" w:rsidRPr="003A4017">
        <w:t>raljić</w:t>
      </w:r>
      <w:r w:rsidR="00AA1260">
        <w:t>,v.r.</w:t>
      </w:r>
    </w:p>
    <w:p w:rsidRDefault="00F6325E" w:rsidP="00A01CD9" w:rsidR="00F6325E" w:rsidRPr="003A4017"/>
    <w:p w:rsidRDefault="00F6325E" w:rsidP="00A01CD9" w:rsidR="00F6325E" w:rsidRPr="003A4017"/>
    <w:p w:rsidRDefault="00AA1260" w:rsidR="00AA12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A1260" w:rsidP="00AA1260" w:rsidR="00AA1260">
      <w:pPr>
        <w:ind w:firstLine="708" w:left="4956"/>
      </w:pPr>
      <w:r>
        <w:t>Vinka Mihalinčić</w:t>
      </w:r>
    </w:p>
    <w:p w:rsidRDefault="00233DB9" w:rsidP="00A01CD9" w:rsidR="00233DB9" w:rsidRPr="003A4017"/>
    <w:p w:rsidRDefault="00233DB9" w:rsidP="00A01CD9" w:rsidR="00233DB9" w:rsidRPr="003A4017"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</w:r>
      <w:r w:rsidRPr="003A4017">
        <w:tab/>
        <w:t xml:space="preserve"> </w:t>
      </w:r>
    </w:p>
    <w:p w:rsidRDefault="00264DA8" w:rsidP="00A01CD9" w:rsidR="00264DA8" w:rsidRPr="003A4017"/>
    <w:p w:rsidRDefault="00264DA8" w:rsidP="00264DA8" w:rsidR="00264DA8" w:rsidRPr="003A4017">
      <w:pPr>
        <w:ind w:left="360"/>
      </w:pPr>
      <w:r w:rsidRPr="003A4017">
        <w:t xml:space="preserve"> </w:t>
      </w:r>
    </w:p>
    <w:sectPr w:rsidR="00264DA8" w:rsidRPr="003A401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1C2B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4795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270F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49CC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559B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260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802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1CD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1C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2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D1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1C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1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2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St-2116/2016</izvorni_sadrzaj>
    <derivirana_varijabla naziv="DomainObject.Predmet.OznakaBroj_1">St-2116/2016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 BREND d.o.o.</izvorni_sadrzaj>
    <derivirana_varijabla naziv="DomainObject.Predmet.ProtustrankaFormated_1">  MULTI BREND d.o.o.</derivirana_varijabla>
  </DomainObject.Predmet.ProtustrankaFormated>
  <DomainObject.Predmet.ProtustrankaFormatedOIB>
    <izvorni_sadrzaj>  MULTI BREND d.o.o., OIB 06746262221</izvorni_sadrzaj>
    <derivirana_varijabla naziv="DomainObject.Predmet.ProtustrankaFormatedOIB_1">  MULTI BREND d.o.o., OIB 06746262221</derivirana_varijabla>
  </DomainObject.Predmet.ProtustrankaFormatedOIB>
  <DomainObject.Predmet.ProtustrankaFormatedWithAdress>
    <izvorni_sadrzaj> MULTI BREND d.o.o., Sajmišna 26, 10410 Velika Gorica</izvorni_sadrzaj>
    <derivirana_varijabla naziv="DomainObject.Predmet.ProtustrankaFormatedWithAdress_1"> MULTI BREND d.o.o., Sajmišna 26, 10410 Velika Gorica</derivirana_varijabla>
  </DomainObject.Predmet.ProtustrankaFormatedWithAdress>
  <DomainObject.Predmet.ProtustrankaFormatedWithAdressOIB>
    <izvorni_sadrzaj> MULTI BREND d.o.o., OIB 06746262221, Sajmišna 26, 10410 Velika Gorica</izvorni_sadrzaj>
    <derivirana_varijabla naziv="DomainObject.Predmet.ProtustrankaFormatedWithAdressOIB_1"> MULTI BREND d.o.o., OIB 06746262221, Sajmišna 26, 10410 Velika Gorica</derivirana_varijabla>
  </DomainObject.Predmet.ProtustrankaFormatedWithAdressOIB>
  <DomainObject.Predmet.ProtustrankaWithAdress>
    <izvorni_sadrzaj>MULTI BREND d.o.o. Sajmišna 26, 10410 Velika Gorica</izvorni_sadrzaj>
    <derivirana_varijabla naziv="DomainObject.Predmet.ProtustrankaWithAdress_1">MULTI BREND d.o.o. Sajmišna 26, 10410 Velika Gorica</derivirana_varijabla>
  </DomainObject.Predmet.ProtustrankaWithAdress>
  <DomainObject.Predmet.ProtustrankaWithAdressOIB>
    <izvorni_sadrzaj>MULTI BREND d.o.o., OIB 06746262221, Sajmišna 26, 10410 Velika Gorica</izvorni_sadrzaj>
    <derivirana_varijabla naziv="DomainObject.Predmet.ProtustrankaWithAdressOIB_1">MULTI BREND d.o.o., OIB 06746262221, Sajmišna 26, 10410 Velika Gorica</derivirana_varijabla>
  </DomainObject.Predmet.ProtustrankaWithAdressOIB>
  <DomainObject.Predmet.ProtustrankaNazivFormated>
    <izvorni_sadrzaj>MULTI BREND d.o.o.</izvorni_sadrzaj>
    <derivirana_varijabla naziv="DomainObject.Predmet.ProtustrankaNazivFormated_1">MULTI BREND d.o.o.</derivirana_varijabla>
  </DomainObject.Predmet.ProtustrankaNazivFormated>
  <DomainObject.Predmet.ProtustrankaNazivFormatedOIB>
    <izvorni_sadrzaj>MULTI BREND d.o.o., OIB 06746262221</izvorni_sadrzaj>
    <derivirana_varijabla naziv="DomainObject.Predmet.ProtustrankaNazivFormatedOIB_1">MULTI BREND d.o.o., OIB 06746262221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 BREND d.o.o.</item>
    </izvorni_sadrzaj>
    <derivirana_varijabla naziv="DomainObject.Predmet.ProtuStrankaListFormated_1">
      <item>MULTI BREND d.o.o.</item>
    </derivirana_varijabla>
  </DomainObject.Predmet.ProtuStrankaListFormated>
  <DomainObject.Predmet.ProtuStrankaListFormatedOIB>
    <izvorni_sadrzaj>
      <item>MULTI BREND d.o.o., OIB 06746262221</item>
    </izvorni_sadrzaj>
    <derivirana_varijabla naziv="DomainObject.Predmet.ProtuStrankaListFormatedOIB_1">
      <item>MULTI BREND d.o.o., OIB 06746262221</item>
    </derivirana_varijabla>
  </DomainObject.Predmet.ProtuStrankaListFormatedOIB>
  <DomainObject.Predmet.ProtuStrankaListFormatedWithAdress>
    <izvorni_sadrzaj>
      <item>MULTI BREND d.o.o., Sajmišna 26, 10410 Velika Gorica</item>
    </izvorni_sadrzaj>
    <derivirana_varijabla naziv="DomainObject.Predmet.ProtuStrankaListFormatedWithAdress_1">
      <item>MULTI BREND d.o.o., Sajmišna 26, 10410 Velika Gorica</item>
    </derivirana_varijabla>
  </DomainObject.Predmet.ProtuStrankaListFormatedWithAdress>
  <DomainObject.Predmet.ProtuStrankaListFormatedWithAdressOIB>
    <izvorni_sadrzaj>
      <item>MULTI BREND d.o.o., OIB 06746262221, Sajmišna 26, 10410 Velika Gorica</item>
    </izvorni_sadrzaj>
    <derivirana_varijabla naziv="DomainObject.Predmet.ProtuStrankaListFormatedWithAdressOIB_1">
      <item>MULTI BREND d.o.o., OIB 06746262221, Sajmišna 26, 10410 Velika Gorica</item>
    </derivirana_varijabla>
  </DomainObject.Predmet.ProtuStrankaListFormatedWithAdressOIB>
  <DomainObject.Predmet.ProtuStrankaListNazivFormated>
    <izvorni_sadrzaj>
      <item>MULTI BREND d.o.o.</item>
    </izvorni_sadrzaj>
    <derivirana_varijabla naziv="DomainObject.Predmet.ProtuStrankaListNazivFormated_1">
      <item>MULTI BREND d.o.o.</item>
    </derivirana_varijabla>
  </DomainObject.Predmet.ProtuStrankaListNazivFormated>
  <DomainObject.Predmet.ProtuStrankaListNazivFormatedOIB>
    <izvorni_sadrzaj>
      <item>MULTI BREND d.o.o., OIB 06746262221</item>
    </izvorni_sadrzaj>
    <derivirana_varijabla naziv="DomainObject.Predmet.ProtuStrankaListNazivFormatedOIB_1">
      <item>MULTI BREND d.o.o., OIB 06746262221</item>
    </derivirana_varijabla>
  </DomainObject.Predmet.ProtuStrankaListNazivFormatedOIB>
  <DomainObject.Predmet.OstaliListFormated>
    <izvorni_sadrzaj>
      <item>Robert Grilec</item>
      <item>Roman Vukalović</item>
    </izvorni_sadrzaj>
    <derivirana_varijabla naziv="DomainObject.Predmet.OstaliListFormated_1">
      <item>Robert Grilec</item>
      <item>Roman Vukalović</item>
    </derivirana_varijabla>
  </DomainObject.Predmet.OstaliListFormated>
  <DomainObject.Predmet.OstaliListFormatedOIB>
    <izvorni_sadrzaj>
      <item>Robert Grilec, OIB 31132690324</item>
      <item>Roman Vukalović, OIB 79724809753</item>
    </izvorni_sadrzaj>
    <derivirana_varijabla naziv="DomainObject.Predmet.OstaliListFormatedOIB_1">
      <item>Robert Grilec, OIB 31132690324</item>
      <item>Roman Vukalović, OIB 79724809753</item>
    </derivirana_varijabla>
  </DomainObject.Predmet.OstaliListFormatedOIB>
  <DomainObject.Predmet.OstaliListFormatedWithAdress>
    <izvorni_sadrzaj>
      <item>Robert Grilec, Odra 1. Lijevi Odvojak 24, 44000 Odra Sisačka</item>
      <item>Roman Vukalović, Plesmo 8, 44324 Plesmo</item>
    </izvorni_sadrzaj>
    <derivirana_varijabla naziv="DomainObject.Predmet.OstaliListFormatedWithAdress_1">
      <item>Robert Grilec, Odra 1. Lijevi Odvojak 24, 44000 Odra Sisačka</item>
      <item>Roman Vukalović, Plesmo 8, 44324 Plesmo</item>
    </derivirana_varijabla>
  </DomainObject.Predmet.OstaliListFormatedWithAdress>
  <DomainObject.Predmet.OstaliListFormatedWithAdressOIB>
    <izvorni_sadrzaj>
      <item>Robert Grilec, OIB 31132690324, Odra 1. Lijevi Odvojak 24, 44000 Odra Sisačka</item>
      <item>Roman Vukalović, OIB 79724809753, Plesmo 8, 44324 Plesmo</item>
    </izvorni_sadrzaj>
    <derivirana_varijabla naziv="DomainObject.Predmet.OstaliListFormatedWithAdressOIB_1">
      <item>Robert Grilec, OIB 31132690324, Odra 1. Lijevi Odvojak 24, 44000 Odra Sisačka</item>
      <item>Roman Vukalović, OIB 79724809753, Plesmo 8, 44324 Plesmo</item>
    </derivirana_varijabla>
  </DomainObject.Predmet.OstaliListFormatedWithAdressOIB>
  <DomainObject.Predmet.OstaliListNazivFormated>
    <izvorni_sadrzaj>
      <item>Robert Grilec</item>
      <item>Roman Vukalović</item>
    </izvorni_sadrzaj>
    <derivirana_varijabla naziv="DomainObject.Predmet.OstaliListNazivFormated_1">
      <item>Robert Grilec</item>
      <item>Roman Vukalović</item>
    </derivirana_varijabla>
  </DomainObject.Predmet.OstaliListNazivFormated>
  <DomainObject.Predmet.OstaliListNazivFormatedOIB>
    <izvorni_sadrzaj>
      <item>Robert Grilec, OIB 31132690324</item>
      <item>Roman Vukalović, OIB 79724809753</item>
    </izvorni_sadrzaj>
    <derivirana_varijabla naziv="DomainObject.Predmet.OstaliListNazivFormatedOIB_1">
      <item>Robert Grilec, OIB 31132690324</item>
      <item>Roman Vukalović, OIB 79724809753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 BREND d.o.o.</izvorni_sadrzaj>
    <derivirana_varijabla naziv="DomainObject.Predmet.ProtustrankaIDrugi_1">MULTI BREND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 BREND d.o.o., OIB 06746262221, Sajmišna 26, 10410 Velika Gorica</izvorni_sadrzaj>
    <derivirana_varijabla naziv="DomainObject.Predmet.ProtustrankaIDrugiAdressOIB_1">MULTI BREND d.o.o., OIB 06746262221, Sajmišna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 BREND d.o.o.</item>
      <item>Robert Grilec</item>
      <item>Roman Vukalović</item>
    </izvorni_sadrzaj>
    <derivirana_varijabla naziv="DomainObject.Predmet.SudioniciListNaziv_1">
      <item>FINA Regionalni centar Zagreb</item>
      <item>MULTI BREND d.o.o.</item>
      <item>Robert Grilec</item>
      <item>Roman Vukalović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izvorni_sadrzaj>
    <derivirana_varijabla naziv="DomainObject.Predmet.SudioniciListAdressOIB_1">
      <item>FINA Regionalni centar Zagreb, OIB 85821130368, Trg svibanjskih žrtava 1995. 1,10000 Zagreb</item>
      <item>MULTI BREND d.o.o., OIB 06746262221, Sajmišna 26,10410 Velika Gorica</item>
      <item>Robert Grilec, OIB 31132690324, Odra 1. Lijevi Odvojak 24,44000 Odra Sisačka</item>
      <item>Roman Vukalović, OIB 79724809753, Plesmo 8,44324 Plesmo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06746262221</item>
      <item>, OIB 31132690324</item>
      <item>, OIB 79724809753</item>
    </izvorni_sadrzaj>
    <derivirana_varijabla naziv="DomainObject.Predmet.SudioniciListNazivOIB_1">
      <item>, OIB 85821130368</item>
      <item>, OIB 06746262221</item>
      <item>, OIB 31132690324</item>
      <item>, OIB 79724809753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690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2017-05-30T09:08:00Z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2017-05-30T09:09:00Z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