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d8fa" w14:paraId="bf2d8fa" w:rsidRDefault="00417C39" w:rsidP="00417C39" w:rsidR="00417C39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7C39" w:rsidP="00417C39" w:rsidR="00417C39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17C39" w:rsidP="00417C39" w:rsidR="00417C39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17C39" w:rsidP="00417C39" w:rsidR="00417C39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17C39" w:rsidP="00417C39" w:rsidR="00417C39" w:rsidRPr="009843DB"/>
    <w:p w:rsidRDefault="00417C39" w:rsidP="00417C39" w:rsidR="00417C39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17C39" w:rsidP="00417C39" w:rsidR="00417C39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417C39" w:rsidP="00417C39" w:rsidR="00417C39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6413</w:t>
      </w:r>
      <w:r w:rsidRPr="009843DB">
        <w:rPr>
          <w:rFonts w:cs="Times New Roman" w:eastAsia="Times New Roman"/>
          <w:szCs w:val="24"/>
          <w:lang w:eastAsia="hr-HR"/>
        </w:rPr>
        <w:t xml:space="preserve"> od 29.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UDRUGA MLADIH ZA PROMICANJE GLAZBENE KULTURE „SUPAFREAK“, Umag, Žrtava fašizma 26, OIB 44754846376, reg. br. 18002258, 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17C39" w:rsidP="00417C39" w:rsidR="00417C39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417C39" w:rsidP="00417C39" w:rsidR="00417C39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17C39" w:rsidP="00417C39" w:rsidR="00417C3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MLADIH ZA PROMICANJE GLAZBENE KULTURE „SUPAFREAK“, Umag, Žrtava fašizma 26, OIB 44754846376, reg. br. 18002258, Žrtava fašizma 26, OIB 44754846376, reg. br. 18002258.</w:t>
      </w: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MLADIH ZA PROMICANJE GLAZBENE KULTURE „SUPAFREAK“, Umag.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1017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191.877,68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417C39" w:rsidP="00417C39" w:rsidR="00417C39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417C39" w:rsidP="00417C39" w:rsidR="00417C39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3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417C39" w:rsidP="00417C39" w:rsidR="00417C39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417C39" w:rsidP="00783F2D" w:rsidR="00417C3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AB6507">
        <w:rPr>
          <w:rFonts w:cs="Times New Roman" w:eastAsia="Times New Roman"/>
          <w:szCs w:val="24"/>
          <w:lang w:eastAsia="hr-HR"/>
        </w:rPr>
        <w:t>, v. r.</w:t>
      </w:r>
    </w:p>
    <w:p w:rsidRDefault="00417C39" w:rsidP="00783F2D" w:rsidR="00783F2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417C39" w:rsidP="00783F2D" w:rsidR="00417C39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417C39" w:rsidP="00417C39" w:rsidR="00417C3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17C39" w:rsidP="00417C39" w:rsidR="00417C3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417C39" w:rsidP="00417C39" w:rsidR="00417C39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DNA:</w:t>
      </w:r>
    </w:p>
    <w:p w:rsidRDefault="00417C39" w:rsidP="00417C39" w:rsidR="00417C3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417C39" w:rsidP="00417C39" w:rsidR="00417C39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p w:rsidRDefault="00FD42D0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C39" w:rsidP="00417C39" w:rsidR="00417C39">
      <w:r>
        <w:separator/>
      </w:r>
    </w:p>
  </w:endnote>
  <w:endnote w:id="0" w:type="continuationSeparator">
    <w:p w:rsidRDefault="00417C39" w:rsidP="00417C39" w:rsidR="00417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C39" w:rsidP="00417C39" w:rsidR="00417C39">
      <w:r>
        <w:separator/>
      </w:r>
    </w:p>
  </w:footnote>
  <w:footnote w:id="0" w:type="continuationSeparator">
    <w:p w:rsidRDefault="00417C39" w:rsidP="00417C39" w:rsidR="00417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C39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42D0">
          <w:rPr>
            <w:noProof/>
          </w:rPr>
          <w:t>2</w:t>
        </w:r>
        <w:r>
          <w:fldChar w:fldCharType="end"/>
        </w:r>
      </w:sdtContent>
    </w:sdt>
    <w:r>
      <w:tab/>
      <w:t>11 St-520/2015-3</w:t>
    </w:r>
  </w:p>
  <w:p w:rsidRDefault="00FD42D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C39" w:rsidP="007B623F" w:rsidR="007B623F">
    <w:pPr>
      <w:pStyle w:val="Zaglavlje"/>
      <w:jc w:val="right"/>
    </w:pPr>
    <w:r>
      <w:t>11 St-520/2015-3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074A"/>
    <w:rsid w:val="0014074A"/>
    <w:rsid w:val="00417C39"/>
    <w:rsid w:val="00783F2D"/>
    <w:rsid w:val="007A5C5B"/>
    <w:rsid w:val="00AB6507"/>
    <w:rsid w:val="00C9611B"/>
    <w:rsid w:val="00FD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C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7C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7C3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C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C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7C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7C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4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2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2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2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2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C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7C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7C3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7C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C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17C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7C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4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2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2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2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2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ZA PROMICANJE GLAZBENE KULTURE "SUPAFREAK", UMAG</izvorni_sadrzaj>
    <derivirana_varijabla naziv="DomainObject.Predmet.ProtustrankaFormated_1">  UDRUGA MLADIH ZA PROMICANJE GLAZBENE KULTURE "SUPAFREAK", UMAG</derivirana_varijabla>
  </DomainObject.Predmet.ProtustrankaFormated>
  <DomainObject.Predmet.ProtustrankaFormatedOIB>
    <izvorni_sadrzaj>  UDRUGA MLADIH ZA PROMICANJE GLAZBENE KULTURE "SUPAFREAK", UMAG, OIB 44754846376</izvorni_sadrzaj>
    <derivirana_varijabla naziv="DomainObject.Predmet.ProtustrankaFormatedOIB_1">  UDRUGA MLADIH ZA PROMICANJE GLAZBENE KULTURE "SUPAFREAK", UMAG, OIB 44754846376</derivirana_varijabla>
  </DomainObject.Predmet.ProtustrankaFormatedOIB>
  <DomainObject.Predmet.ProtustrankaFormatedWithAdress>
    <izvorni_sadrzaj> UDRUGA MLADIH ZA PROMICANJE GLAZBENE KULTURE "SUPAFREAK", UMAG, Žrtava fašizma 26, 52470 Umag</izvorni_sadrzaj>
    <derivirana_varijabla naziv="DomainObject.Predmet.ProtustrankaFormatedWithAdress_1"> UDRUGA MLADIH ZA PROMICANJE GLAZBENE KULTURE "SUPAFREAK", UMAG, Žrtava fašizma 26, 52470 Umag</derivirana_varijabla>
  </DomainObject.Predmet.ProtustrankaFormatedWithAdress>
  <DomainObject.Predmet.ProtustrankaFormatedWithAdressOIB>
    <izvorni_sadrzaj> UDRUGA MLADIH ZA PROMICANJE GLAZBENE KULTURE "SUPAFREAK", UMAG, OIB 44754846376, Žrtava fašizma 26, 52470 Umag</izvorni_sadrzaj>
    <derivirana_varijabla naziv="DomainObject.Predmet.ProtustrankaFormatedWithAdressOIB_1"> UDRUGA MLADIH ZA PROMICANJE GLAZBENE KULTURE "SUPAFREAK", UMAG, OIB 44754846376, Žrtava fašizma 26, 52470 Umag</derivirana_varijabla>
  </DomainObject.Predmet.ProtustrankaFormatedWithAdressOIB>
  <DomainObject.Predmet.ProtustrankaWithAdress>
    <izvorni_sadrzaj>UDRUGA MLADIH ZA PROMICANJE GLAZBENE KULTURE "SUPAFREAK", UMAG Žrtava fašizma 26, 52470 Umag</izvorni_sadrzaj>
    <derivirana_varijabla naziv="DomainObject.Predmet.ProtustrankaWithAdress_1">UDRUGA MLADIH ZA PROMICANJE GLAZBENE KULTURE "SUPAFREAK", UMAG Žrtava fašizma 26, 52470 Umag</derivirana_varijabla>
  </DomainObject.Predmet.ProtustrankaWithAdress>
  <DomainObject.Predmet.ProtustrankaWithAdressOIB>
    <izvorni_sadrzaj>UDRUGA MLADIH ZA PROMICANJE GLAZBENE KULTURE "SUPAFREAK", UMAG, OIB 44754846376, Žrtava fašizma 26, 52470 Umag</izvorni_sadrzaj>
    <derivirana_varijabla naziv="DomainObject.Predmet.ProtustrankaWithAdressOIB_1">UDRUGA MLADIH ZA PROMICANJE GLAZBENE KULTURE "SUPAFREAK", UMAG, OIB 44754846376, Žrtava fašizma 26, 52470 Umag</derivirana_varijabla>
  </DomainObject.Predmet.ProtustrankaWithAdressOIB>
  <DomainObject.Predmet.ProtustrankaNazivFormated>
    <izvorni_sadrzaj>UDRUGA MLADIH ZA PROMICANJE GLAZBENE KULTURE "SUPAFREAK", UMAG</izvorni_sadrzaj>
    <derivirana_varijabla naziv="DomainObject.Predmet.ProtustrankaNazivFormated_1">UDRUGA MLADIH ZA PROMICANJE GLAZBENE KULTURE "SUPAFREAK", UMAG</derivirana_varijabla>
  </DomainObject.Predmet.ProtustrankaNazivFormated>
  <DomainObject.Predmet.ProtustrankaNazivFormatedOIB>
    <izvorni_sadrzaj>UDRUGA MLADIH ZA PROMICANJE GLAZBENE KULTURE "SUPAFREAK", UMAG, OIB 44754846376</izvorni_sadrzaj>
    <derivirana_varijabla naziv="DomainObject.Predmet.ProtustrankaNazivFormatedOIB_1">UDRUGA MLADIH ZA PROMICANJE GLAZBENE KULTURE "SUPAFREAK", UMAG, OIB 44754846376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191877.68</izvorni_sadrzaj>
    <derivirana_varijabla naziv="DomainObject.Predmet.TrenutnaVrijednost_1">191877.68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MLADIH ZA PROMICANJE GLAZBENE KULTURE "SUPAFREAK", UMAG</item>
    </izvorni_sadrzaj>
    <derivirana_varijabla naziv="DomainObject.Predmet.ProtuStrankaListFormated_1">
      <item>UDRUGA MLADIH ZA PROMICANJE GLAZBENE KULTURE "SUPAFREAK", UMAG</item>
    </derivirana_varijabla>
  </DomainObject.Predmet.ProtuStrankaListFormated>
  <DomainObject.Predmet.ProtuStrankaListFormatedOIB>
    <izvorni_sadrzaj>
      <item>UDRUGA MLADIH ZA PROMICANJE GLAZBENE KULTURE "SUPAFREAK", UMAG, OIB 44754846376</item>
    </izvorni_sadrzaj>
    <derivirana_varijabla naziv="DomainObject.Predmet.ProtuStrankaListFormatedOIB_1">
      <item>UDRUGA MLADIH ZA PROMICANJE GLAZBENE KULTURE "SUPAFREAK", UMAG, OIB 44754846376</item>
    </derivirana_varijabla>
  </DomainObject.Predmet.ProtuStrankaListFormatedOIB>
  <DomainObject.Predmet.ProtuStrankaListFormatedWithAdress>
    <izvorni_sadrzaj>
      <item>UDRUGA MLADIH ZA PROMICANJE GLAZBENE KULTURE "SUPAFREAK", UMAG, Žrtava fašizma 26, 52470 Umag</item>
    </izvorni_sadrzaj>
    <derivirana_varijabla naziv="DomainObject.Predmet.ProtuStrankaListFormatedWithAdress_1">
      <item>UDRUGA MLADIH ZA PROMICANJE GLAZBENE KULTURE "SUPAFREAK", UMAG, Žrtava fašizma 26, 52470 Umag</item>
    </derivirana_varijabla>
  </DomainObject.Predmet.ProtuStrankaListFormatedWithAdress>
  <DomainObject.Predmet.ProtuStrankaListFormatedWithAdressOIB>
    <izvorni_sadrzaj>
      <item>UDRUGA MLADIH ZA PROMICANJE GLAZBENE KULTURE "SUPAFREAK", UMAG, OIB 44754846376, Žrtava fašizma 26, 52470 Umag</item>
    </izvorni_sadrzaj>
    <derivirana_varijabla naziv="DomainObject.Predmet.ProtuStrankaListFormatedWithAdressOIB_1">
      <item>UDRUGA MLADIH ZA PROMICANJE GLAZBENE KULTURE "SUPAFREAK", UMAG, OIB 44754846376, Žrtava fašizma 26, 52470 Umag</item>
    </derivirana_varijabla>
  </DomainObject.Predmet.ProtuStrankaListFormatedWithAdressOIB>
  <DomainObject.Predmet.ProtuStrankaListNazivFormated>
    <izvorni_sadrzaj>
      <item>UDRUGA MLADIH ZA PROMICANJE GLAZBENE KULTURE "SUPAFREAK", UMAG</item>
    </izvorni_sadrzaj>
    <derivirana_varijabla naziv="DomainObject.Predmet.ProtuStrankaListNazivFormated_1">
      <item>UDRUGA MLADIH ZA PROMICANJE GLAZBENE KULTURE "SUPAFREAK", UMAG</item>
    </derivirana_varijabla>
  </DomainObject.Predmet.ProtuStrankaListNazivFormated>
  <DomainObject.Predmet.ProtuStrankaListNazivFormatedOIB>
    <izvorni_sadrzaj>
      <item>UDRUGA MLADIH ZA PROMICANJE GLAZBENE KULTURE "SUPAFREAK", UMAG, OIB 44754846376</item>
    </izvorni_sadrzaj>
    <derivirana_varijabla naziv="DomainObject.Predmet.ProtuStrankaListNazivFormatedOIB_1">
      <item>UDRUGA MLADIH ZA PROMICANJE GLAZBENE KULTURE "SUPAFREAK", UMAG, OIB 44754846376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MLADIH ZA PROMICANJE GLAZBENE KULTURE "SUPAFREAK", UMAG</izvorni_sadrzaj>
    <derivirana_varijabla naziv="DomainObject.Predmet.ProtustrankaIDrugi_1">UDRUGA MLADIH ZA PROMICANJE GLAZBENE KULTURE "SUPAFREAK",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MLADIH ZA PROMICANJE GLAZBENE KULTURE "SUPAFREAK", UMAG, OIB 44754846376, Žrtava fašizma 26, 52470 Umag</izvorni_sadrzaj>
    <derivirana_varijabla naziv="DomainObject.Predmet.ProtustrankaIDrugiAdressOIB_1">UDRUGA MLADIH ZA PROMICANJE GLAZBENE KULTURE "SUPAFREAK", UMAG, OIB 44754846376, Žrtava fašizma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MLADIH ZA PROMICANJE GLAZBENE KULTURE "SUPAFREAK", UMAG</item>
    </izvorni_sadrzaj>
    <derivirana_varijabla naziv="DomainObject.Predmet.SudioniciListNaziv_1">
      <item>FINANCIJSKA AGENCIJA, RC RIJEKA, PODRUŽNICA PULA, PULA</item>
      <item>UDRUGA MLADIH ZA PROMICANJE GLAZBENE KULTURE "SUPAFREAK",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MLADIH ZA PROMICANJE GLAZBENE KULTURE "SUPAFREAK", UMAG, OIB 44754846376, Žrtava fašizma 26,52470 Umag</item>
    </izvorni_sadrzaj>
    <derivirana_varijabla naziv="DomainObject.Predmet.SudioniciListAdressOIB_1">
      <item>FINANCIJSKA AGENCIJA, RC RIJEKA, PODRUŽNICA PULA, PULA, OIB 85821130368, Ulica grada Vukovara 70,Zagreb</item>
      <item>UDRUGA MLADIH ZA PROMICANJE GLAZBENE KULTURE "SUPAFREAK", UMAG, OIB 44754846376, Žrtava fašizma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44754846376</item>
    </izvorni_sadrzaj>
    <derivirana_varijabla naziv="DomainObject.Predmet.SudioniciListNazivOIB_1">
      <item>, OIB 85821130368</item>
      <item>, OIB 44754846376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2031</properties:Characters>
  <properties:Lines>52</properties:Lines>
  <properties:Paragraphs>20</properties:Paragraphs>
  <properties:TotalTime>6</properties:TotalTime>
  <properties:ScaleCrop>false</properties:ScaleCrop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2015-12-03T13:39:00Z</dcterms:created>
  <dc:creator>Mihaela Kaligari</dc:creator>
  <dc:description/>
  <cp:keywords/>
  <cp:lastModifiedBy>Ana Jeromela</cp:lastModifiedBy>
  <cp:lastPrinted>2015-12-16T09:36:00Z</cp:lastPrinted>
  <dcterms:modified xmlns:xsi="http://www.w3.org/2001/XMLSchema-instance" xsi:type="dcterms:W3CDTF">2015-12-16T09:36:00Z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