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1e21" w14:paraId="a231e21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0F17D0" w:rsidR="000F17D0">
      <w:r>
        <w:t xml:space="preserve">35000 Slavonski </w:t>
      </w:r>
      <w:r w:rsidR="00763F2C">
        <w:t xml:space="preserve">Brod          </w:t>
      </w:r>
      <w:r w:rsidR="00C04996">
        <w:t xml:space="preserve">                    </w:t>
      </w:r>
    </w:p>
    <w:p w:rsidRDefault="000F17D0" w:rsidR="000F17D0"/>
    <w:p w:rsidRDefault="000F17D0" w:rsidP="00B0060D" w:rsidR="00803D9B">
      <w:pPr>
        <w:ind w:left="3540"/>
        <w:rPr>
          <w:b/>
        </w:rPr>
      </w:pPr>
      <w:r>
        <w:t xml:space="preserve">       </w:t>
      </w:r>
      <w:r w:rsidR="00C04996">
        <w:t xml:space="preserve">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 w:rsidRPr="00167760">
        <w:rPr>
          <w:b/>
        </w:rPr>
        <w:t xml:space="preserve">Broj: </w:t>
      </w:r>
      <w:r w:rsidR="00336504" w:rsidRPr="00167760">
        <w:rPr>
          <w:b/>
        </w:rPr>
        <w:t>1/</w:t>
      </w:r>
      <w:r w:rsidR="001B3E04" w:rsidRPr="00167760">
        <w:rPr>
          <w:b/>
        </w:rPr>
        <w:t>St</w:t>
      </w:r>
      <w:r w:rsidR="000028E7" w:rsidRPr="00167760">
        <w:rPr>
          <w:b/>
        </w:rPr>
        <w:t>-</w:t>
      </w:r>
      <w:r>
        <w:rPr>
          <w:b/>
        </w:rPr>
        <w:t>682/2016-59</w:t>
      </w: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</w:r>
      <w:r w:rsidR="00E958D6">
        <w:t xml:space="preserve">TRGOVAČKI SUD U OSIJEKU STALNA SLUŽBA U SLAVONSKOM BRODU, po stečajnoj sutkinji Vesni Vukelić, u postupku stečaja nad dužnikom </w:t>
      </w:r>
      <w:r w:rsidR="000F17D0">
        <w:t>CILINDER SISTEM d.o.o. u stečaju Slavonski Brod, Dr. Mile Budaka 1, OIB 27694384517</w:t>
      </w:r>
      <w:r w:rsidR="00AD09CD">
        <w:rPr>
          <w:color w:val="000000"/>
        </w:rPr>
        <w:t>,</w:t>
      </w:r>
      <w:r>
        <w:t xml:space="preserve"> </w:t>
      </w:r>
      <w:r w:rsidR="008A5E92">
        <w:t xml:space="preserve">odlučujući o sazivu Skupštine vjerovnika, dana </w:t>
      </w:r>
      <w:r w:rsidR="000F17D0">
        <w:t>04.  veljače 2019.</w:t>
      </w:r>
    </w:p>
    <w:p w:rsidRDefault="00640E64" w:rsidP="008A5E92" w:rsidR="00640E64">
      <w:pPr>
        <w:jc w:val="both"/>
      </w:pPr>
    </w:p>
    <w:p w:rsidRDefault="009A60EC" w:rsidP="008A5E92" w:rsidR="008A5E92">
      <w:pPr>
        <w:jc w:val="center"/>
      </w:pPr>
      <w:r>
        <w:t>z a k l j u č i o</w:t>
      </w:r>
      <w:r w:rsidR="008A5E92" w:rsidRPr="002B12D1">
        <w:t xml:space="preserve">    j e</w:t>
      </w:r>
    </w:p>
    <w:p w:rsidRDefault="00640E64" w:rsidP="008A5E92" w:rsidR="00640E64" w:rsidRPr="002B12D1">
      <w:pPr>
        <w:jc w:val="center"/>
      </w:pP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B0060D">
        <w:t>Na prijedlog stečajnog</w:t>
      </w:r>
      <w:r w:rsidR="00970E49">
        <w:t xml:space="preserve"> upravitelj</w:t>
      </w:r>
      <w:r w:rsidR="00B0060D">
        <w:t>a</w:t>
      </w:r>
      <w:r w:rsidR="00970E49">
        <w:t>, s</w:t>
      </w:r>
      <w:r>
        <w:t xml:space="preserve">aziva se </w:t>
      </w:r>
      <w:r w:rsidRPr="00167760">
        <w:rPr>
          <w:b/>
        </w:rPr>
        <w:t>Skupština vjerovnika</w:t>
      </w:r>
      <w:r>
        <w:t xml:space="preserve"> </w:t>
      </w:r>
      <w:r w:rsidR="00AD09CD">
        <w:t>s</w:t>
      </w:r>
      <w:r w:rsidR="00AD09CD">
        <w:rPr>
          <w:color w:val="000000"/>
        </w:rPr>
        <w:t xml:space="preserve">tečajnog dužnika </w:t>
      </w:r>
      <w:r w:rsidR="00B0060D" w:rsidRPr="00B0060D">
        <w:rPr>
          <w:b/>
        </w:rPr>
        <w:t>CILINDER SISTEM d.o.o. u stečaju Slavonski Brod, Dr. Mile Budaka 1, OIB 27694384517</w:t>
      </w:r>
      <w:r w:rsidR="00970E49">
        <w:rPr>
          <w:b/>
        </w:rPr>
        <w:t xml:space="preserve">, </w:t>
      </w:r>
      <w:r w:rsidR="00FB455D">
        <w:t>sa slijedećim dnevnim redom:</w:t>
      </w:r>
      <w:r w:rsidR="00AD09CD">
        <w:t xml:space="preserve"> </w:t>
      </w:r>
    </w:p>
    <w:p w:rsidRDefault="009A0DB5" w:rsidP="008A5E92" w:rsidR="009A0DB5">
      <w:pPr>
        <w:jc w:val="both"/>
      </w:pPr>
    </w:p>
    <w:p w:rsidRDefault="00B0060D" w:rsidP="00DC38E4" w:rsidR="00FB455D">
      <w:pPr>
        <w:pStyle w:val="Odlomakpopisa"/>
        <w:numPr>
          <w:ilvl w:val="0"/>
          <w:numId w:val="3"/>
        </w:numPr>
        <w:jc w:val="both"/>
      </w:pPr>
      <w:r>
        <w:t>Razmatranje izvješća stečajnog</w:t>
      </w:r>
      <w:r w:rsidR="004F16C0">
        <w:t xml:space="preserve"> up</w:t>
      </w:r>
      <w:r w:rsidR="00AD09CD">
        <w:t>ravitelj</w:t>
      </w:r>
      <w:r>
        <w:t>a</w:t>
      </w:r>
      <w:r w:rsidR="004F16C0">
        <w:t xml:space="preserve"> </w:t>
      </w:r>
      <w:r w:rsidR="00187404">
        <w:t xml:space="preserve">o </w:t>
      </w:r>
      <w:r w:rsidR="00AD09CD">
        <w:t xml:space="preserve">tijeku stečajnog postupka i </w:t>
      </w:r>
      <w:r w:rsidR="00187404">
        <w:t>stanju stečajne mase</w:t>
      </w:r>
    </w:p>
    <w:p w:rsidRDefault="006C0465" w:rsidP="00DC38E4" w:rsidR="00D83D1B">
      <w:pPr>
        <w:pStyle w:val="Odlomakpopisa"/>
        <w:numPr>
          <w:ilvl w:val="0"/>
          <w:numId w:val="3"/>
        </w:numPr>
        <w:jc w:val="both"/>
      </w:pPr>
      <w:r>
        <w:t>Razmatranje dosadašnjeg tijeka parničnih postupaka i donošenje odluka o radnjama koje treba poduzeti u cilju njihova nastavka</w:t>
      </w:r>
    </w:p>
    <w:p w:rsidRDefault="00B77AD8" w:rsidP="00E630CA" w:rsidR="00FB7C3C">
      <w:pPr>
        <w:ind w:firstLine="705"/>
        <w:jc w:val="both"/>
      </w:pPr>
      <w:r>
        <w:t>3</w:t>
      </w:r>
      <w:r w:rsidR="00FB7C3C">
        <w:t xml:space="preserve">. </w:t>
      </w:r>
      <w:r w:rsidR="00AD09CD">
        <w:t xml:space="preserve"> </w:t>
      </w:r>
      <w:r w:rsidR="005030D3">
        <w:t xml:space="preserve"> </w:t>
      </w:r>
      <w:r w:rsidR="00FB7C3C">
        <w:t>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AE1AB4" w:rsidP="008A5E92" w:rsidR="00423C99">
      <w:pPr>
        <w:ind w:left="1410"/>
        <w:jc w:val="both"/>
        <w:rPr>
          <w:b/>
        </w:rPr>
      </w:pPr>
      <w:r>
        <w:rPr>
          <w:b/>
        </w:rPr>
        <w:t>25. veljače</w:t>
      </w:r>
      <w:r w:rsidR="00E958D6">
        <w:rPr>
          <w:b/>
        </w:rPr>
        <w:t xml:space="preserve"> 2019</w:t>
      </w:r>
      <w:r w:rsidR="00DC38E4">
        <w:rPr>
          <w:b/>
        </w:rPr>
        <w:t xml:space="preserve">. </w:t>
      </w:r>
      <w:r w:rsidR="009A0DB5">
        <w:rPr>
          <w:b/>
        </w:rPr>
        <w:t xml:space="preserve">u </w:t>
      </w:r>
      <w:r>
        <w:rPr>
          <w:b/>
        </w:rPr>
        <w:t>13,00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r w:rsidR="00786630">
        <w:rPr>
          <w:b/>
        </w:rPr>
        <w:t xml:space="preserve">Slavonskom </w:t>
      </w:r>
      <w:r w:rsidR="00526A79">
        <w:rPr>
          <w:b/>
        </w:rPr>
        <w:t>Brodu, sudnica 89/</w:t>
      </w:r>
      <w:r w:rsidR="00423C99">
        <w:rPr>
          <w:b/>
        </w:rPr>
        <w:t>III</w:t>
      </w:r>
      <w:r w:rsidR="00DC38E4">
        <w:rPr>
          <w:b/>
        </w:rPr>
        <w:t>.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</w:t>
      </w:r>
      <w:r w:rsidR="00096E08">
        <w:t>Na ročište se pozivaju: stečajni</w:t>
      </w:r>
      <w:r>
        <w:t xml:space="preserve"> upravitelj</w:t>
      </w:r>
      <w:r w:rsidR="00B218A1">
        <w:t>, stečajni vjerovnici i vjerovnici s pravom odvojenog namirenja.</w:t>
      </w:r>
    </w:p>
    <w:p w:rsidRDefault="00526A79" w:rsidP="008A5E92" w:rsidR="00526A79">
      <w:pPr>
        <w:jc w:val="both"/>
      </w:pPr>
    </w:p>
    <w:p w:rsidRDefault="00423C99" w:rsidP="0050751F" w:rsidR="008A5E92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</w:t>
      </w:r>
      <w:r w:rsidR="00927EB8">
        <w:t>r</w:t>
      </w:r>
      <w:r w:rsidR="00F96F3C">
        <w:t>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  <w:r w:rsidR="008A5E92"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B60187" w:rsidP="0039050E" w:rsidR="00B60187">
      <w:pPr>
        <w:jc w:val="both"/>
      </w:pPr>
    </w:p>
    <w:p w:rsidRDefault="00E75EAA" w:rsidP="00E75EAA" w:rsidR="009B7739">
      <w:pPr>
        <w:jc w:val="both"/>
      </w:pPr>
      <w:r>
        <w:tab/>
      </w:r>
      <w:r w:rsidR="00BE3A0E">
        <w:t xml:space="preserve">Podneskom zaprimljenim kod ovog suda 23.01.2019. stečajni upravitelj Slavko Marinac predložio je sudu </w:t>
      </w:r>
      <w:r w:rsidR="00304728">
        <w:t>sazivanje Skupštine vjerovnika radi razmatranja njegovog izvješća i donošenja odluka važnih za nastavak stečajnog postupka.</w:t>
      </w:r>
    </w:p>
    <w:p w:rsidRDefault="009B7739" w:rsidP="00E75EAA" w:rsidR="009B7739">
      <w:pPr>
        <w:jc w:val="both"/>
      </w:pPr>
    </w:p>
    <w:p w:rsidRDefault="00B218A1" w:rsidP="00B218A1" w:rsidR="00B218A1">
      <w:pPr>
        <w:ind w:firstLine="708"/>
        <w:jc w:val="right"/>
        <w:rPr>
          <w:b/>
        </w:rPr>
      </w:pPr>
      <w:r w:rsidRPr="00167760">
        <w:rPr>
          <w:b/>
        </w:rPr>
        <w:lastRenderedPageBreak/>
        <w:t>Broj: 1/St-</w:t>
      </w:r>
      <w:r>
        <w:rPr>
          <w:b/>
        </w:rPr>
        <w:t>682/2016-59</w:t>
      </w:r>
    </w:p>
    <w:p w:rsidRDefault="00B218A1" w:rsidP="00B218A1" w:rsidR="00B218A1">
      <w:pPr>
        <w:ind w:firstLine="708"/>
        <w:jc w:val="right"/>
        <w:rPr>
          <w:b/>
        </w:rPr>
      </w:pPr>
    </w:p>
    <w:p w:rsidRDefault="00B218A1" w:rsidP="00B218A1" w:rsidR="00B218A1">
      <w:pPr>
        <w:ind w:firstLine="708"/>
        <w:jc w:val="right"/>
      </w:pPr>
    </w:p>
    <w:p w:rsidRDefault="009B7739" w:rsidP="00C255B9" w:rsidR="00B4224B">
      <w:pPr>
        <w:ind w:firstLine="708"/>
        <w:jc w:val="both"/>
      </w:pPr>
      <w:r>
        <w:t>U prijedlogu navodi</w:t>
      </w:r>
      <w:r w:rsidR="00BE3A0E">
        <w:t xml:space="preserve"> </w:t>
      </w:r>
      <w:r>
        <w:t xml:space="preserve">da je zadnja Skupština održana 21.03.2017., a s obzirom na protok vremenskog razdoblja i radnji koje su provedene do početka ove godine, smatra potrebnim izvijestiti Skupštinu vjerovnika o stanju stečajne mase i tijeku postupka, kao i </w:t>
      </w:r>
      <w:r w:rsidR="00C255B9">
        <w:t>mogućnosti</w:t>
      </w:r>
      <w:r>
        <w:t xml:space="preserve"> unovčenja </w:t>
      </w:r>
      <w:r w:rsidR="00C255B9">
        <w:t>ostatka stečajne mase koja se odnosi na neunovčene nekretnine i stanje</w:t>
      </w:r>
      <w:r>
        <w:t xml:space="preserve"> parni</w:t>
      </w:r>
      <w:r w:rsidR="007153D3">
        <w:t>čnih postupaka</w:t>
      </w:r>
      <w:r w:rsidR="00C255B9">
        <w:t xml:space="preserve"> koji su u tijeku.</w:t>
      </w:r>
    </w:p>
    <w:p w:rsidRDefault="00C255B9" w:rsidP="00C255B9" w:rsidR="00C255B9">
      <w:pPr>
        <w:ind w:firstLine="708"/>
        <w:jc w:val="both"/>
      </w:pPr>
    </w:p>
    <w:p w:rsidRDefault="00640E64" w:rsidP="00640E64" w:rsidR="005F6E05">
      <w:pPr>
        <w:jc w:val="both"/>
      </w:pPr>
      <w:r>
        <w:tab/>
      </w:r>
      <w:r w:rsidR="00444877">
        <w:t>Razmatrajući prijedlog stečajnog upravitelja</w:t>
      </w:r>
      <w:r w:rsidR="005F6E05">
        <w:t>, sud je isti ocijenio osnovanim.</w:t>
      </w:r>
    </w:p>
    <w:p w:rsidRDefault="005F6E05" w:rsidP="00640E64" w:rsidR="005F6E05">
      <w:pPr>
        <w:jc w:val="both"/>
      </w:pPr>
    </w:p>
    <w:p w:rsidRDefault="00640E64" w:rsidP="005F6E05" w:rsidR="00930377">
      <w:pPr>
        <w:ind w:firstLine="708"/>
        <w:jc w:val="both"/>
      </w:pPr>
      <w:r>
        <w:t xml:space="preserve">S obzirom na činjenicu da </w:t>
      </w:r>
      <w:r w:rsidR="00444877">
        <w:t>stečajni upravitelj</w:t>
      </w:r>
      <w:r w:rsidR="007B7316">
        <w:t xml:space="preserve"> predlaže sazivanje Skupštine radi donošenja odluka o važnim pitanjima koja se odnose na imovinu koja ulazi u stečajnu masu dužnika</w:t>
      </w:r>
      <w:r>
        <w:t>, to je val</w:t>
      </w:r>
      <w:r w:rsidR="007B7316">
        <w:t xml:space="preserve">jalo prijedlog </w:t>
      </w:r>
      <w:r>
        <w:t xml:space="preserve">prihvatiti i odlučiti kao u izreci zaključka na temelju odredbe </w:t>
      </w:r>
      <w:r w:rsidR="00F64CDA">
        <w:t xml:space="preserve">čl. 103 i </w:t>
      </w:r>
      <w:r>
        <w:t xml:space="preserve">čl. </w:t>
      </w:r>
      <w:r w:rsidR="00552D1A">
        <w:t>104 st 1 toč. 1</w:t>
      </w:r>
      <w:r>
        <w:t xml:space="preserve"> </w:t>
      </w:r>
      <w:r w:rsidR="006347A1">
        <w:t xml:space="preserve">Stečajnog zakona (NN br. </w:t>
      </w:r>
      <w:r w:rsidR="00003972">
        <w:t>71/15, 104/17</w:t>
      </w:r>
      <w:r w:rsidR="006347A1">
        <w:t>)</w:t>
      </w:r>
      <w:r>
        <w:t>.</w:t>
      </w:r>
    </w:p>
    <w:p w:rsidRDefault="00547460" w:rsidP="005F6E05" w:rsidR="00547460">
      <w:pPr>
        <w:ind w:firstLine="708"/>
        <w:jc w:val="both"/>
      </w:pPr>
    </w:p>
    <w:p w:rsidRDefault="008A5E92" w:rsidP="008A5E92" w:rsidR="008A5E92"/>
    <w:p w:rsidRDefault="009A54F5" w:rsidP="00930377" w:rsidR="003322D3">
      <w:pPr>
        <w:jc w:val="center"/>
      </w:pPr>
      <w:r>
        <w:t xml:space="preserve">U Slavonskom </w:t>
      </w:r>
      <w:r w:rsidR="008A5E92">
        <w:t>Brodu</w:t>
      </w:r>
      <w:r w:rsidR="00444877">
        <w:t xml:space="preserve"> 04. veljače 2019.</w:t>
      </w:r>
    </w:p>
    <w:p w:rsidRDefault="00640E64" w:rsidP="00930377" w:rsidR="00640E64">
      <w:pPr>
        <w:jc w:val="center"/>
      </w:pPr>
    </w:p>
    <w:p w:rsidRDefault="001438BE" w:rsidP="00930377" w:rsidR="001438BE">
      <w:pPr>
        <w:jc w:val="center"/>
      </w:pPr>
    </w:p>
    <w:p w:rsidRDefault="008A5E92" w:rsidP="008A5E92" w:rsidR="008A5E92">
      <w:r>
        <w:t xml:space="preserve">                                                                              </w:t>
      </w:r>
      <w:r w:rsidR="00520AA7">
        <w:t xml:space="preserve">                        </w:t>
      </w:r>
      <w:r w:rsidR="00B218A1">
        <w:t xml:space="preserve">   </w:t>
      </w:r>
      <w:r w:rsidR="00520AA7">
        <w:t>STEČAJNA SUTKINJA</w:t>
      </w:r>
      <w:r>
        <w:t>:</w:t>
      </w:r>
    </w:p>
    <w:p w:rsidRDefault="008A5E92" w:rsidP="008A5E92" w:rsidR="008A5E92">
      <w:r>
        <w:t xml:space="preserve">                                                                                                   </w:t>
      </w:r>
      <w:r w:rsidR="00B218A1">
        <w:t xml:space="preserve">        </w:t>
      </w:r>
      <w:r>
        <w:t xml:space="preserve">     Vesna Vukelić</w:t>
      </w:r>
    </w:p>
    <w:p w:rsidRDefault="00F55995" w:rsidP="008A5E92" w:rsidR="00640E64">
      <w:r>
        <w:t xml:space="preserve"> </w:t>
      </w:r>
    </w:p>
    <w:p w:rsidRDefault="00F96F3C" w:rsidP="008A5E92" w:rsidR="008A5E92">
      <w:r>
        <w:t>Dostaviti putem mrežne st</w:t>
      </w:r>
      <w:r w:rsidR="00B60187">
        <w:t>r</w:t>
      </w:r>
      <w:r>
        <w:t>anice e-O</w:t>
      </w:r>
      <w:r w:rsidR="00F62EFE">
        <w:t>glasna ploča</w:t>
      </w:r>
      <w:r w:rsidR="007767E8">
        <w:t>:</w:t>
      </w:r>
    </w:p>
    <w:p w:rsidRDefault="007767E8" w:rsidP="008A5E92" w:rsidR="008A5E92">
      <w:r>
        <w:t>1.stečajnom upravitelju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p w:rsidRDefault="00B218A1" w:rsidP="0057657A" w:rsidR="00B218A1"/>
    <w:sectPr w:rsidR="00B218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16252D55"/>
    <w:multiLevelType w:val="hybridMultilevel"/>
    <w:tmpl w:val="457AB880"/>
    <w:lvl w:tplc="F74813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03972"/>
    <w:rsid w:val="0001715D"/>
    <w:rsid w:val="00034D4E"/>
    <w:rsid w:val="00042B7D"/>
    <w:rsid w:val="00052ED8"/>
    <w:rsid w:val="00096E08"/>
    <w:rsid w:val="000C2375"/>
    <w:rsid w:val="000F17D0"/>
    <w:rsid w:val="000F1F64"/>
    <w:rsid w:val="000F3BC3"/>
    <w:rsid w:val="00105B16"/>
    <w:rsid w:val="00106AC8"/>
    <w:rsid w:val="0012690B"/>
    <w:rsid w:val="0014264D"/>
    <w:rsid w:val="001438BE"/>
    <w:rsid w:val="00167760"/>
    <w:rsid w:val="001713F0"/>
    <w:rsid w:val="00172033"/>
    <w:rsid w:val="00177DD4"/>
    <w:rsid w:val="00183E44"/>
    <w:rsid w:val="00187404"/>
    <w:rsid w:val="00191BF2"/>
    <w:rsid w:val="00192B4A"/>
    <w:rsid w:val="0019570A"/>
    <w:rsid w:val="001A51B3"/>
    <w:rsid w:val="001B340F"/>
    <w:rsid w:val="001B3E04"/>
    <w:rsid w:val="001C003C"/>
    <w:rsid w:val="001D170C"/>
    <w:rsid w:val="001D67AF"/>
    <w:rsid w:val="001E7D52"/>
    <w:rsid w:val="00201494"/>
    <w:rsid w:val="002163A6"/>
    <w:rsid w:val="00222615"/>
    <w:rsid w:val="002242C5"/>
    <w:rsid w:val="002308C8"/>
    <w:rsid w:val="00264C8A"/>
    <w:rsid w:val="00296D1B"/>
    <w:rsid w:val="002B12D1"/>
    <w:rsid w:val="002B2D95"/>
    <w:rsid w:val="002C49BB"/>
    <w:rsid w:val="002E56FB"/>
    <w:rsid w:val="00304728"/>
    <w:rsid w:val="00314E00"/>
    <w:rsid w:val="003203AC"/>
    <w:rsid w:val="003322D3"/>
    <w:rsid w:val="00336504"/>
    <w:rsid w:val="00342252"/>
    <w:rsid w:val="0037779D"/>
    <w:rsid w:val="00387753"/>
    <w:rsid w:val="0039050E"/>
    <w:rsid w:val="003A3390"/>
    <w:rsid w:val="003B0F71"/>
    <w:rsid w:val="003B5777"/>
    <w:rsid w:val="003D3708"/>
    <w:rsid w:val="004048C1"/>
    <w:rsid w:val="00423C99"/>
    <w:rsid w:val="00444877"/>
    <w:rsid w:val="004B581D"/>
    <w:rsid w:val="004D120C"/>
    <w:rsid w:val="004D2959"/>
    <w:rsid w:val="004F0AD3"/>
    <w:rsid w:val="004F16C0"/>
    <w:rsid w:val="004F2E4F"/>
    <w:rsid w:val="00500608"/>
    <w:rsid w:val="005030D3"/>
    <w:rsid w:val="00505A6A"/>
    <w:rsid w:val="00507197"/>
    <w:rsid w:val="0050751F"/>
    <w:rsid w:val="00520AA7"/>
    <w:rsid w:val="00526A79"/>
    <w:rsid w:val="00547460"/>
    <w:rsid w:val="00552D1A"/>
    <w:rsid w:val="00563327"/>
    <w:rsid w:val="0057657A"/>
    <w:rsid w:val="0057694B"/>
    <w:rsid w:val="00584F4D"/>
    <w:rsid w:val="00592909"/>
    <w:rsid w:val="00592D33"/>
    <w:rsid w:val="005F6E05"/>
    <w:rsid w:val="00613361"/>
    <w:rsid w:val="00623F50"/>
    <w:rsid w:val="00632C75"/>
    <w:rsid w:val="006347A1"/>
    <w:rsid w:val="00640E64"/>
    <w:rsid w:val="00650FE7"/>
    <w:rsid w:val="00682C5D"/>
    <w:rsid w:val="00685226"/>
    <w:rsid w:val="00690D98"/>
    <w:rsid w:val="0069706A"/>
    <w:rsid w:val="006C0465"/>
    <w:rsid w:val="006D07C2"/>
    <w:rsid w:val="006D23F4"/>
    <w:rsid w:val="007153D3"/>
    <w:rsid w:val="007212D9"/>
    <w:rsid w:val="00763F2C"/>
    <w:rsid w:val="007767E8"/>
    <w:rsid w:val="00783107"/>
    <w:rsid w:val="00786630"/>
    <w:rsid w:val="0078735F"/>
    <w:rsid w:val="00791069"/>
    <w:rsid w:val="007B7316"/>
    <w:rsid w:val="007C4777"/>
    <w:rsid w:val="007E5562"/>
    <w:rsid w:val="007E680B"/>
    <w:rsid w:val="007F43EE"/>
    <w:rsid w:val="008017A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84D37"/>
    <w:rsid w:val="008A5E92"/>
    <w:rsid w:val="008C0E1B"/>
    <w:rsid w:val="008D392D"/>
    <w:rsid w:val="009053E3"/>
    <w:rsid w:val="00927EB8"/>
    <w:rsid w:val="00930377"/>
    <w:rsid w:val="00943895"/>
    <w:rsid w:val="00945F6D"/>
    <w:rsid w:val="00970E49"/>
    <w:rsid w:val="009A0DB5"/>
    <w:rsid w:val="009A54F5"/>
    <w:rsid w:val="009A60EC"/>
    <w:rsid w:val="009B7739"/>
    <w:rsid w:val="009C17AE"/>
    <w:rsid w:val="009E6061"/>
    <w:rsid w:val="00A25153"/>
    <w:rsid w:val="00A26FA8"/>
    <w:rsid w:val="00A3625B"/>
    <w:rsid w:val="00A37A73"/>
    <w:rsid w:val="00A45CB9"/>
    <w:rsid w:val="00A5339C"/>
    <w:rsid w:val="00A653CE"/>
    <w:rsid w:val="00A666DE"/>
    <w:rsid w:val="00A67AFF"/>
    <w:rsid w:val="00A75EE6"/>
    <w:rsid w:val="00A86EB3"/>
    <w:rsid w:val="00AA3F5D"/>
    <w:rsid w:val="00AA78DE"/>
    <w:rsid w:val="00AB2914"/>
    <w:rsid w:val="00AB5FEE"/>
    <w:rsid w:val="00AB6A40"/>
    <w:rsid w:val="00AD09CD"/>
    <w:rsid w:val="00AE1AB4"/>
    <w:rsid w:val="00AE6D66"/>
    <w:rsid w:val="00AF7301"/>
    <w:rsid w:val="00B0060D"/>
    <w:rsid w:val="00B00989"/>
    <w:rsid w:val="00B033F5"/>
    <w:rsid w:val="00B218A1"/>
    <w:rsid w:val="00B32318"/>
    <w:rsid w:val="00B32C0F"/>
    <w:rsid w:val="00B4224B"/>
    <w:rsid w:val="00B60187"/>
    <w:rsid w:val="00B625FE"/>
    <w:rsid w:val="00B63722"/>
    <w:rsid w:val="00B74F81"/>
    <w:rsid w:val="00B77AD8"/>
    <w:rsid w:val="00B861AD"/>
    <w:rsid w:val="00B918B4"/>
    <w:rsid w:val="00B93F09"/>
    <w:rsid w:val="00B9529B"/>
    <w:rsid w:val="00B96118"/>
    <w:rsid w:val="00BB517E"/>
    <w:rsid w:val="00BC4F0A"/>
    <w:rsid w:val="00BE3A0E"/>
    <w:rsid w:val="00BE3CA1"/>
    <w:rsid w:val="00C04996"/>
    <w:rsid w:val="00C12A46"/>
    <w:rsid w:val="00C255B9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D6AC7"/>
    <w:rsid w:val="00CE6F39"/>
    <w:rsid w:val="00CF470F"/>
    <w:rsid w:val="00D1412F"/>
    <w:rsid w:val="00D20FD7"/>
    <w:rsid w:val="00D56AD3"/>
    <w:rsid w:val="00D76745"/>
    <w:rsid w:val="00D83D1B"/>
    <w:rsid w:val="00D8517E"/>
    <w:rsid w:val="00D9087D"/>
    <w:rsid w:val="00D92E56"/>
    <w:rsid w:val="00D97B4C"/>
    <w:rsid w:val="00DA46C5"/>
    <w:rsid w:val="00DB2E12"/>
    <w:rsid w:val="00DC20CF"/>
    <w:rsid w:val="00DC38E4"/>
    <w:rsid w:val="00DD1FFE"/>
    <w:rsid w:val="00E041AF"/>
    <w:rsid w:val="00E042D7"/>
    <w:rsid w:val="00E15699"/>
    <w:rsid w:val="00E1641E"/>
    <w:rsid w:val="00E27B5B"/>
    <w:rsid w:val="00E630CA"/>
    <w:rsid w:val="00E66B7D"/>
    <w:rsid w:val="00E73FA0"/>
    <w:rsid w:val="00E75EAA"/>
    <w:rsid w:val="00E83056"/>
    <w:rsid w:val="00E958D6"/>
    <w:rsid w:val="00EB329F"/>
    <w:rsid w:val="00EB4BE7"/>
    <w:rsid w:val="00EF09B3"/>
    <w:rsid w:val="00F13373"/>
    <w:rsid w:val="00F26DCF"/>
    <w:rsid w:val="00F4528C"/>
    <w:rsid w:val="00F545BF"/>
    <w:rsid w:val="00F55995"/>
    <w:rsid w:val="00F62EFE"/>
    <w:rsid w:val="00F63080"/>
    <w:rsid w:val="00F64CDA"/>
    <w:rsid w:val="00F955FF"/>
    <w:rsid w:val="00F96F3C"/>
    <w:rsid w:val="00FA7829"/>
    <w:rsid w:val="00FA78C9"/>
    <w:rsid w:val="00FB455D"/>
    <w:rsid w:val="00FB7C3C"/>
    <w:rsid w:val="00FC3972"/>
    <w:rsid w:val="00FD3A7B"/>
    <w:rsid w:val="00FD6626"/>
    <w:rsid w:val="00FF407B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369</properties:Words>
  <properties:Characters>2098</properties:Characters>
  <properties:Lines>73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2018-11-30T12:52:00Z</dcterms:created>
  <dc:creator>Korisnik</dc:creator>
  <cp:lastModifiedBy>wsadmin</cp:lastModifiedBy>
  <cp:lastPrinted>2019-02-04T09:51:00Z</cp:lastPrinted>
  <dcterms:modified xmlns:xsi="http://www.w3.org/2001/XMLSchema-instance" xsi:type="dcterms:W3CDTF">2019-02-04T10:38:00Z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(ZAKLJUČAK-SAZIVANJE SKUPŠTINE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