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9cdf" w14:paraId="e149cdf" w:rsidRDefault="00AE649C" w:rsidP="005F707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F7070" w:rsidP="005F7070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5F7070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St-362/16-3</w:t>
      </w:r>
      <w:r w:rsidR="00EA1C6D">
        <w:tab/>
      </w:r>
    </w:p>
    <w:p w:rsidRDefault="005F7070" w:rsidP="005F7070" w:rsidR="005F7070">
      <w:pPr>
        <w:spacing w:after="0"/>
        <w:jc w:val="both"/>
      </w:pPr>
      <w:r>
        <w:rPr>
          <w:bCs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F7070" w:rsidP="005F7070" w:rsidR="005F7070">
      <w:pPr>
        <w:spacing w:after="0"/>
        <w:jc w:val="both"/>
      </w:pPr>
      <w:r>
        <w:t xml:space="preserve">       REPUBLIKA HRVATSKA</w:t>
      </w:r>
    </w:p>
    <w:p w:rsidRDefault="005F7070" w:rsidP="005F7070" w:rsidR="005F7070">
      <w:pPr>
        <w:spacing w:after="0"/>
        <w:jc w:val="both"/>
      </w:pPr>
      <w:r>
        <w:t>TRGOVAČKI SUD U VARAŽDINU</w:t>
      </w:r>
    </w:p>
    <w:p w:rsidRDefault="005F7070" w:rsidP="005F7070" w:rsidR="005F7070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5F7070" w:rsidP="005F7070" w:rsidR="005F7070">
      <w:pPr>
        <w:spacing w:after="0"/>
        <w:jc w:val="right"/>
      </w:pPr>
    </w:p>
    <w:p w:rsidRDefault="005F7070" w:rsidP="005F7070" w:rsidR="005F7070">
      <w:pPr>
        <w:spacing w:after="0"/>
        <w:jc w:val="center"/>
      </w:pPr>
      <w:r>
        <w:t>R E P U B L I K A  H R V A T S K A</w:t>
      </w:r>
    </w:p>
    <w:p w:rsidRDefault="005F7070" w:rsidP="005F7070" w:rsidR="005F7070">
      <w:pPr>
        <w:spacing w:after="0"/>
        <w:jc w:val="center"/>
      </w:pPr>
    </w:p>
    <w:p w:rsidRDefault="005F7070" w:rsidP="005F7070" w:rsidR="005F7070">
      <w:pPr>
        <w:spacing w:after="0"/>
        <w:jc w:val="center"/>
      </w:pPr>
      <w:r>
        <w:t>R J E Š E NJ E</w:t>
      </w:r>
    </w:p>
    <w:p w:rsidRDefault="005F7070" w:rsidP="005F7070" w:rsidR="005F7070">
      <w:pPr>
        <w:spacing w:after="0"/>
        <w:jc w:val="center"/>
      </w:pPr>
    </w:p>
    <w:p w:rsidRDefault="005F7070" w:rsidP="005F7070" w:rsidR="005F7070">
      <w:pPr>
        <w:spacing w:after="0"/>
        <w:jc w:val="center"/>
      </w:pPr>
    </w:p>
    <w:p w:rsidRDefault="005F7070" w:rsidP="005F7070" w:rsidR="005F7070">
      <w:pPr>
        <w:spacing w:after="0"/>
        <w:jc w:val="both"/>
      </w:pPr>
      <w:r>
        <w:tab/>
      </w:r>
      <w:r>
        <w:rPr>
          <w:rFonts w:eastAsia="Calibri"/>
        </w:rPr>
        <w:t xml:space="preserve">Trgovački sud u Varaždinu po sucu toga suda Iris Hatvalić Nemec, kao stečajnom sucu, u stečajnom  predmetu,  povodom  prijedloga  predlagatelja RH, Ministarstvo financija – Porezna uprava, Područni ured sjeverna Hrvatska, OIB: 18683136487, koju zastupa Županijsko državno odvjetništvo u Varaždinu,  za otvaranje stečajnog postupka nad dužnikom </w:t>
      </w:r>
      <w:r>
        <w:t xml:space="preserve">RIF BIRO, društvo s ograničenom odgovornošću za računovodstveno-financijske usluge, poslovni konzalting, trgovinu i ugostiteljstvo, Čakovec, Trg Eugena Kvaternika 13/1, OIB: 48630571506, dana 1. lipnja 2016.               </w:t>
      </w:r>
    </w:p>
    <w:p w:rsidRDefault="005F7070" w:rsidP="005F7070" w:rsidR="005F7070">
      <w:pPr>
        <w:spacing w:after="0"/>
        <w:jc w:val="center"/>
      </w:pPr>
    </w:p>
    <w:p w:rsidRDefault="005F7070" w:rsidP="005F7070" w:rsidR="005F7070">
      <w:pPr>
        <w:spacing w:after="0"/>
        <w:jc w:val="center"/>
      </w:pPr>
      <w:r>
        <w:t>r i j e š i o  j e</w:t>
      </w:r>
    </w:p>
    <w:p w:rsidRDefault="005F7070" w:rsidP="005F7070" w:rsidR="005F7070">
      <w:pPr>
        <w:spacing w:after="0"/>
        <w:jc w:val="both"/>
      </w:pPr>
    </w:p>
    <w:p w:rsidRDefault="005F7070" w:rsidP="005F7070" w:rsidR="005F7070">
      <w:pPr>
        <w:spacing w:after="0"/>
        <w:jc w:val="center"/>
      </w:pPr>
    </w:p>
    <w:p w:rsidRDefault="005F7070" w:rsidP="005F7070" w:rsidR="005F7070">
      <w:pPr>
        <w:spacing w:after="0"/>
        <w:jc w:val="both"/>
      </w:pPr>
      <w:r>
        <w:tab/>
        <w:t xml:space="preserve">I Nalaže se direktoru dužnika RIF BIRO d.o.o., Čakovec, </w:t>
      </w:r>
      <w:r>
        <w:rPr>
          <w:u w:val="single"/>
        </w:rPr>
        <w:t>Darinki Krička iz Čakovca, Trg E. Kvaternika 13, OIB: 30492341456</w:t>
      </w:r>
      <w:r>
        <w:t xml:space="preserve">  da na žiro-račun Fonda za namirenje troškova stečajnog postupka otvoren kod Hrvatske poštanske banke broj: HR6223900011300002746, p</w:t>
      </w:r>
      <w:r>
        <w:rPr>
          <w:rStyle w:val="Naglaeno"/>
          <w:color w:val="000000"/>
        </w:rPr>
        <w:t>oziv na broj odobrenja:</w:t>
      </w:r>
      <w:r>
        <w:rPr>
          <w:b/>
          <w:color w:val="000000"/>
        </w:rPr>
        <w:t xml:space="preserve">  </w:t>
      </w:r>
      <w:r>
        <w:t>22036216 uplati iznos predujma od 1.000,00 kn u roku od 8 dana od dana dostave ovog rješenja.</w:t>
      </w:r>
    </w:p>
    <w:p w:rsidRDefault="005F7070" w:rsidP="005F7070" w:rsidR="005F7070">
      <w:pPr>
        <w:spacing w:after="0"/>
        <w:jc w:val="both"/>
      </w:pPr>
    </w:p>
    <w:p w:rsidRDefault="005F7070" w:rsidP="005F7070" w:rsidR="005F7070">
      <w:pPr>
        <w:spacing w:after="0"/>
        <w:jc w:val="both"/>
      </w:pPr>
      <w:r>
        <w:tab/>
        <w:t xml:space="preserve">II Nalaže se direktoru dužnika RIF BIRO d.o.o., Čakovec, </w:t>
      </w:r>
      <w:r>
        <w:rPr>
          <w:u w:val="single"/>
        </w:rPr>
        <w:t>Darinki Krička iz Čakovca, Trg E. Kvaternika 13, OIB: 30492341456</w:t>
      </w:r>
      <w:r>
        <w:t xml:space="preserve">  da na žiro-račun ovog suda broj: HR40 2390 0011 3000 02754 p</w:t>
      </w:r>
      <w:r>
        <w:rPr>
          <w:rStyle w:val="Naglaeno"/>
          <w:color w:val="000000"/>
        </w:rPr>
        <w:t>oziv na broj odobrenja:</w:t>
      </w:r>
      <w:r>
        <w:rPr>
          <w:color w:val="000000"/>
        </w:rPr>
        <w:t xml:space="preserve">  </w:t>
      </w:r>
      <w:r>
        <w:t>22036216 uplati iznos predujma za namirenje troškova stečajnog postupka u iznosu od 5.000,00 kn, u roku od 8 dana od dana dostave ovog rješenja.</w:t>
      </w:r>
    </w:p>
    <w:p w:rsidRDefault="005F7070" w:rsidP="005F7070" w:rsidR="005F7070">
      <w:pPr>
        <w:spacing w:after="0"/>
        <w:jc w:val="both"/>
      </w:pPr>
    </w:p>
    <w:p w:rsidRDefault="005F7070" w:rsidP="005F7070" w:rsidR="005F7070">
      <w:pPr>
        <w:spacing w:after="0"/>
        <w:jc w:val="both"/>
      </w:pPr>
      <w:r>
        <w:tab/>
        <w:t>III Ako direktor dužnika</w:t>
      </w:r>
      <w:r>
        <w:rPr>
          <w:color w:themeColor="text1" w:val="000000"/>
        </w:rPr>
        <w:t xml:space="preserve"> </w:t>
      </w:r>
      <w:r>
        <w:rPr>
          <w:u w:val="single"/>
        </w:rPr>
        <w:t xml:space="preserve">Darinka Krička iz Čakovca, </w:t>
      </w:r>
      <w:r>
        <w:t>ne plati predujam u propisanom roku, na odgovarajući način primijenit će se pravila o prisilnoj naplati novčane kazne u parničnom postupku.</w:t>
      </w:r>
    </w:p>
    <w:p w:rsidRDefault="005F7070" w:rsidP="005F7070" w:rsidR="005F7070">
      <w:pPr>
        <w:spacing w:after="0"/>
        <w:jc w:val="both"/>
      </w:pPr>
    </w:p>
    <w:p w:rsidRDefault="005F7070" w:rsidP="005F7070" w:rsidR="005F7070">
      <w:pPr>
        <w:spacing w:after="0"/>
        <w:jc w:val="center"/>
      </w:pPr>
      <w:r>
        <w:t>Obrazloženje</w:t>
      </w:r>
    </w:p>
    <w:p w:rsidRDefault="005F7070" w:rsidP="005F7070" w:rsidR="005F7070">
      <w:pPr>
        <w:spacing w:after="0"/>
        <w:jc w:val="center"/>
      </w:pPr>
    </w:p>
    <w:p w:rsidRDefault="005F7070" w:rsidP="005F7070" w:rsidR="005F7070">
      <w:pPr>
        <w:spacing w:after="0"/>
        <w:jc w:val="both"/>
      </w:pPr>
      <w:r>
        <w:tab/>
        <w:t>Financijska agencija je dana 30. listopada 2015. podnijela zahtjev za pokretanje skraćenog stečajnog postupka nad dužnikom navedenim u izreci, pa kako su za to bile ispunjene pretpostavke iz čl. 428. Stečajnog zakona (''Narodne novine'' broj 71/15 - dalje SZ-</w:t>
      </w:r>
      <w:r>
        <w:lastRenderedPageBreak/>
        <w:t>a), sud je, primjenom čl. 430 i 431. SZ-a, objavio oglas na e-oglasnoj ploči suda, u kojem je zatražio od osoba ovlaštenih za zastupanje da u roku od petnaest dana podnesu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F7070" w:rsidP="005F7070" w:rsidR="005F7070">
      <w:pPr>
        <w:spacing w:after="0"/>
        <w:jc w:val="both"/>
      </w:pPr>
    </w:p>
    <w:p w:rsidRDefault="005F7070" w:rsidP="005F7070" w:rsidR="005F7070">
      <w:pPr>
        <w:spacing w:after="0"/>
        <w:jc w:val="both"/>
      </w:pPr>
      <w:r>
        <w:tab/>
        <w:t>Budući da je vjerovnik Republika Hrvatska, Ministarstvo financija-Porezna uprava, Područni ured Sjeverna Hrvatska u određenom roku predložio otvaranje stečajnoga postupka, sud je primjenom čl. 433. SZ-a rješenjem ovog suda poslovni broj St-620/15-7 od 28. prosinca 2016. obustavio skraćeni stečajni postupak.</w:t>
      </w:r>
    </w:p>
    <w:p w:rsidRDefault="005F7070" w:rsidP="005F7070" w:rsidR="005F7070">
      <w:pPr>
        <w:spacing w:after="0"/>
        <w:jc w:val="both"/>
      </w:pPr>
    </w:p>
    <w:p w:rsidRDefault="005F7070" w:rsidP="005F7070" w:rsidR="005F7070">
      <w:pPr>
        <w:spacing w:after="0"/>
        <w:jc w:val="both"/>
      </w:pPr>
      <w:r>
        <w:tab/>
        <w:t>Sukladno čl. 114. st.1. SZ-a podnositelj prijedloga za otvaranje stečajnoga postupka dužan je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5F7070" w:rsidP="005F7070" w:rsidR="005F7070">
      <w:pPr>
        <w:spacing w:after="0"/>
        <w:jc w:val="both"/>
      </w:pPr>
    </w:p>
    <w:p w:rsidRDefault="005F7070" w:rsidP="005F7070" w:rsidR="005F7070">
      <w:pPr>
        <w:spacing w:after="0"/>
        <w:jc w:val="both"/>
      </w:pPr>
      <w:r>
        <w:tab/>
        <w:t>Odredbom čl. 114. st. 3. SZ-a propisano je da Republika Hrvatska nije dužna platiti predujmove iz čl. 114. SZ-a, ako je podnijela prijedlog za otvaranje stečajnoga postupka.</w:t>
      </w:r>
    </w:p>
    <w:p w:rsidRDefault="005F7070" w:rsidP="005F7070" w:rsidR="005F7070">
      <w:pPr>
        <w:spacing w:after="0"/>
        <w:jc w:val="both"/>
      </w:pPr>
    </w:p>
    <w:p w:rsidRDefault="005F7070" w:rsidP="005F7070" w:rsidR="005F7070">
      <w:pPr>
        <w:spacing w:after="0"/>
        <w:jc w:val="both"/>
        <w:rPr>
          <w:rFonts w:eastAsia="Calibri"/>
        </w:rPr>
      </w:pPr>
      <w:r>
        <w:tab/>
        <w:t>Temeljem odredbe čl. 113. st. 1. Stečajnog zakona („Narodne novine“ broj 71/2015, u daljnjem tekstu SZ- a</w:t>
      </w:r>
      <w:r>
        <w:rPr>
          <w:rFonts w:eastAsia="Calibri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5F7070" w:rsidP="005F7070" w:rsidR="005F7070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5F7070" w:rsidP="005F7070" w:rsidR="005F7070">
      <w:pPr>
        <w:spacing w:after="0"/>
        <w:jc w:val="both"/>
      </w:pPr>
      <w:r>
        <w:tab/>
        <w:t>Slijedom navedenog sud je obvezao direktora dužnika na plaćanje predujma za namirenje troškova stečajnog postupka.</w:t>
      </w:r>
    </w:p>
    <w:p w:rsidRDefault="005F7070" w:rsidP="005F7070" w:rsidR="005F7070">
      <w:pPr>
        <w:spacing w:after="0"/>
        <w:jc w:val="both"/>
      </w:pPr>
    </w:p>
    <w:p w:rsidRDefault="005F7070" w:rsidP="005F7070" w:rsidR="005F7070">
      <w:pPr>
        <w:spacing w:after="0"/>
        <w:jc w:val="both"/>
      </w:pPr>
    </w:p>
    <w:p w:rsidRDefault="005F7070" w:rsidP="005F7070" w:rsidR="005F7070">
      <w:pPr>
        <w:spacing w:after="0"/>
        <w:jc w:val="center"/>
      </w:pPr>
      <w:r>
        <w:t xml:space="preserve">U Varaždinu, 1. lipnja 2016. </w:t>
      </w:r>
    </w:p>
    <w:p w:rsidRDefault="005F7070" w:rsidP="005F7070" w:rsidR="005F7070">
      <w:pPr>
        <w:spacing w:after="0"/>
        <w:jc w:val="center"/>
      </w:pPr>
    </w:p>
    <w:p w:rsidRDefault="005F7070" w:rsidP="005F7070" w:rsidR="005F7070">
      <w:pPr>
        <w:spacing w:after="0"/>
        <w:jc w:val="center"/>
      </w:pPr>
    </w:p>
    <w:p w:rsidRDefault="005F7070" w:rsidP="005F7070" w:rsidR="005F7070">
      <w:pPr>
        <w:spacing w:after="0"/>
        <w:jc w:val="both"/>
      </w:pPr>
      <w:r>
        <w:t xml:space="preserve">                                                                                                               SUDAC:</w:t>
      </w:r>
    </w:p>
    <w:p w:rsidRDefault="005F7070" w:rsidP="005F7070" w:rsidR="005F7070">
      <w:pPr>
        <w:spacing w:after="0"/>
        <w:jc w:val="both"/>
      </w:pPr>
    </w:p>
    <w:p w:rsidRDefault="005F7070" w:rsidP="005F7070" w:rsidR="005F7070">
      <w:pPr>
        <w:spacing w:after="0"/>
        <w:jc w:val="both"/>
      </w:pPr>
      <w:r>
        <w:t xml:space="preserve">                                                                                                    Iris Hatvalić Nemec, v.r.</w:t>
      </w:r>
    </w:p>
    <w:p w:rsidRDefault="005F7070" w:rsidP="005F7070" w:rsidR="005F7070">
      <w:pPr>
        <w:spacing w:after="0"/>
        <w:jc w:val="both"/>
      </w:pPr>
    </w:p>
    <w:p w:rsidRDefault="005F7070" w:rsidP="005F7070" w:rsidR="005F707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otpravka - ovlašteni službenik </w:t>
      </w:r>
    </w:p>
    <w:p w:rsidRDefault="005F7070" w:rsidP="005F7070" w:rsidR="005F7070">
      <w:pPr>
        <w:spacing w:after="0"/>
        <w:jc w:val="both"/>
      </w:pPr>
    </w:p>
    <w:p w:rsidRDefault="005F7070" w:rsidP="005F7070" w:rsidR="005F7070">
      <w:pPr>
        <w:spacing w:after="0"/>
        <w:jc w:val="both"/>
      </w:pPr>
      <w:r>
        <w:t xml:space="preserve">  </w:t>
      </w:r>
    </w:p>
    <w:p w:rsidRDefault="005F7070" w:rsidP="005F7070" w:rsidR="005F7070">
      <w:pPr>
        <w:spacing w:after="0"/>
        <w:jc w:val="both"/>
      </w:pPr>
    </w:p>
    <w:p w:rsidRDefault="005F7070" w:rsidP="005F7070" w:rsidR="005F7070">
      <w:pPr>
        <w:spacing w:after="0"/>
        <w:jc w:val="both"/>
      </w:pPr>
      <w:r>
        <w:t>POUKA O PRAVNOM LIJEKU:</w:t>
      </w:r>
    </w:p>
    <w:p w:rsidRDefault="005F7070" w:rsidP="005F7070" w:rsidR="005F7070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5F7070" w:rsidP="005F7070" w:rsidR="005F7070">
      <w:pPr>
        <w:spacing w:after="0"/>
        <w:jc w:val="both"/>
      </w:pPr>
    </w:p>
    <w:p w:rsidRDefault="005F7070" w:rsidP="005F7070" w:rsidR="005F7070">
      <w:pPr>
        <w:spacing w:after="0"/>
        <w:jc w:val="both"/>
      </w:pPr>
    </w:p>
    <w:p w:rsidRDefault="005F7070" w:rsidP="005F7070" w:rsidR="005F7070">
      <w:pPr>
        <w:spacing w:after="0"/>
        <w:jc w:val="both"/>
      </w:pPr>
      <w:r>
        <w:t xml:space="preserve">DNA: </w:t>
      </w:r>
    </w:p>
    <w:p w:rsidRDefault="005F7070" w:rsidP="005F7070" w:rsidR="005F707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Darinki Krička iz Čakovca, Trg E. Kvaternika 13</w:t>
      </w:r>
    </w:p>
    <w:p w:rsidRDefault="00CB0EA4" w:rsidP="005F7070" w:rsidR="00CB0EA4">
      <w:pPr>
        <w:pStyle w:val="Naslovdokumenta"/>
        <w:spacing w:after="0"/>
      </w:pPr>
    </w:p>
    <w:p w:rsidRDefault="0071688E" w:rsidP="005F7070" w:rsidR="0071688E">
      <w:pPr>
        <w:pStyle w:val="Poetniodjeljak"/>
        <w:spacing w:after="0"/>
      </w:pPr>
    </w:p>
    <w:p w:rsidRDefault="00A21F0D" w:rsidP="005F7070" w:rsidR="00A21F0D">
      <w:pPr>
        <w:pStyle w:val="NormaleSPIS"/>
        <w:spacing w:after="0"/>
        <w:rPr>
          <w:noProof/>
        </w:rPr>
      </w:pPr>
    </w:p>
    <w:p w:rsidRDefault="00DA0242" w:rsidP="005F7070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07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698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St-362/2016-3</izvorni_sadrzaj>
    <derivirana_varijabla naziv="DomainObject.Oznaka_1">St-362/2016-3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RIF BIRO, društvo s ograničenom odgovornošću za računovodstveno-financijske usluge, poslovni konzalting, trgovinu i ugostit</izvorni_sadrzaj>
    <derivirana_varijabla naziv="DomainObject.Predmet.ProtustrankaFormated_1">  RIF BIRO, društvo s ograničenom odgovornošću za računovodstveno-financijske usluge, poslovni konzalting, trgovinu i ugostit</derivirana_varijabla>
  </DomainObject.Predmet.ProtustrankaFormated>
  <DomainObject.Predmet.ProtustrankaFormatedOIB>
    <izvorni_sadrzaj>  RIF BIRO, društvo s ograničenom odgovornošću za računovodstveno-financijske usluge, poslovni konzalting, trgovinu i ugostit, OIB 48630571506</izvorni_sadrzaj>
    <derivirana_varijabla naziv="DomainObject.Predmet.ProtustrankaFormatedOIB_1">  RIF BIRO, društvo s ograničenom odgovornošću za računovodstveno-financijske usluge, poslovni konzalting, trgovinu i ugostit, OIB 48630571506</derivirana_varijabla>
  </DomainObject.Predmet.ProtustrankaFormatedOIB>
  <DomainObject.Predmet.ProtustrankaFormatedWithAdress>
    <izvorni_sadrzaj> RIF BIRO, društvo s ograničenom odgovornošću za računovodstveno-financijske usluge, poslovni konzalting, trgovinu i ugostit, Trg Eugena Kvaternika 13/1, 40000 Čakovec</izvorni_sadrzaj>
    <derivirana_varijabla naziv="DomainObject.Predmet.ProtustrankaFormatedWithAdress_1"> RIF BIRO, društvo s ograničenom odgovornošću za računovodstveno-financijske usluge, poslovni konzalting, trgovinu i ugostit, Trg Eugena Kvaternika 13/1, 40000 Čakovec</derivirana_varijabla>
  </DomainObject.Predmet.ProtustrankaFormatedWithAdress>
  <DomainObject.Predmet.ProtustrankaFormatedWithAdressOIB>
    <izvorni_sadrzaj> RIF BIRO, društvo s ograničenom odgovornošću za računovodstveno-financijske usluge, poslovni konzalting, trgovinu i ugostit, OIB 48630571506, Trg Eugena Kvaternika 13/1, 40000 Čakovec</izvorni_sadrzaj>
    <derivirana_varijabla naziv="DomainObject.Predmet.ProtustrankaFormatedWithAdressOIB_1"> RIF BIRO, društvo s ograničenom odgovornošću za računovodstveno-financijske usluge, poslovni konzalting, trgovinu i ugostit, OIB 48630571506, Trg Eugena Kvaternika 13/1, 40000 Čakovec</derivirana_varijabla>
  </DomainObject.Predmet.ProtustrankaFormatedWithAdressOIB>
  <DomainObject.Predmet.ProtustrankaWithAdress>
    <izvorni_sadrzaj>RIF BIRO, društvo s ograničenom odgovornošću za računovodstveno-financijske usluge, poslovni konzalting, trgovinu i ugostit Trg Eugena Kvaternika 13/1, 40000 Čakovec</izvorni_sadrzaj>
    <derivirana_varijabla naziv="DomainObject.Predmet.ProtustrankaWithAdress_1">RIF BIRO, društvo s ograničenom odgovornošću za računovodstveno-financijske usluge, poslovni konzalting, trgovinu i ugostit Trg Eugena Kvaternika 13/1, 40000 Čakovec</derivirana_varijabla>
  </DomainObject.Predmet.ProtustrankaWithAdress>
  <DomainObject.Predmet.ProtustrankaWith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WithAdressOIB_1">RIF BIRO, društvo s ograničenom odgovornošću za računovodstveno-financijske usluge, poslovni konzalting, trgovinu i ugostit, OIB 48630571506, Trg Eugena Kvaternika 13/1, 40000 Čakovec</derivirana_varijabla>
  </DomainObject.Predmet.ProtustrankaWithAdressOIB>
  <DomainObject.Predmet.ProtustrankaNazivFormated>
    <izvorni_sadrzaj>RIF BIRO, društvo s ograničenom odgovornošću za računovodstveno-financijske usluge, poslovni konzalting, trgovinu i ugostit</izvorni_sadrzaj>
    <derivirana_varijabla naziv="DomainObject.Predmet.ProtustrankaNazivFormated_1">RIF BIRO, društvo s ograničenom odgovornošću za računovodstveno-financijske usluge, poslovni konzalting, trgovinu i ugostit</derivirana_varijabla>
  </DomainObject.Predmet.ProtustrankaNazivFormated>
  <DomainObject.Predmet.ProtustrankaNazivFormatedOIB>
    <izvorni_sadrzaj>RIF BIRO, društvo s ograničenom odgovornošću za računovodstveno-financijske usluge, poslovni konzalting, trgovinu i ugostit, OIB 48630571506</izvorni_sadrzaj>
    <derivirana_varijabla naziv="DomainObject.Predmet.ProtustrankaNazivFormatedOIB_1">RIF BIRO, društvo s ograničenom odgovornošću za računovodstveno-financijske usluge, poslovni konzalting, trgovinu i ugostit, OIB 48630571506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1946860.51</izvorni_sadrzaj>
    <derivirana_varijabla naziv="DomainObject.Predmet.TrenutnaVrijednost_1">1946860.51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RIF BIRO, društvo s ograničenom odgovornošću za računovodstveno-financijske usluge, poslovni konzalting, trgovinu i ugostit</item>
    </izvorni_sadrzaj>
    <derivirana_varijabla naziv="DomainObject.Predmet.ProtuStrankaListFormated_1">
      <item>RIF BIRO, društvo s ograničenom odgovornošću za računovodstveno-financijske usluge, poslovni konzalting, trgovinu i ugostit</item>
    </derivirana_varijabla>
  </DomainObject.Predmet.ProtuStrankaListFormated>
  <DomainObject.Predmet.ProtuStrankaList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FormatedOIB_1">
      <item>RIF BIRO, društvo s ograničenom odgovornošću za računovodstveno-financijske usluge, poslovni konzalting, trgovinu i ugostit, OIB 48630571506</item>
    </derivirana_varijabla>
  </DomainObject.Predmet.ProtuStrankaListFormatedOIB>
  <DomainObject.Predmet.ProtuStrankaListFormatedWithAdress>
    <izvorni_sadrzaj>
      <item>RIF BIRO, društvo s ograničenom odgovornošću za računovodstveno-financijske usluge, poslovni konzalting, trgovinu i ugostit, Trg Eugena Kvaternika 13/1, 40000 Čakovec</item>
    </izvorni_sadrzaj>
    <derivirana_varijabla naziv="DomainObject.Predmet.ProtuStrankaListFormatedWithAdress_1">
      <item>RIF BIRO, društvo s ograničenom odgovornošću za računovodstveno-financijske usluge, poslovni konzalting, trgovinu i ugostit, Trg Eugena Kvaternika 13/1, 40000 Čakovec</item>
    </derivirana_varijabla>
  </DomainObject.Predmet.ProtuStrankaListFormatedWithAdress>
  <DomainObject.Predmet.ProtuStrankaListFormatedWithAdressOIB>
    <izvorni_sadrzaj>
      <item>RIF BIRO, društvo s ograničenom odgovornošću za računovodstveno-financijske usluge, poslovni konzalting, trgovinu i ugostit, OIB 48630571506, Trg Eugena Kvaternika 13/1, 40000 Čakovec</item>
    </izvorni_sadrzaj>
    <derivirana_varijabla naziv="DomainObject.Predmet.ProtuStrankaListFormatedWithAdressOIB_1">
      <item>RIF BIRO, društvo s ograničenom odgovornošću za računovodstveno-financijske usluge, poslovni konzalting, trgovinu i ugostit, OIB 48630571506, Trg Eugena Kvaternika 13/1, 40000 Čakovec</item>
    </derivirana_varijabla>
  </DomainObject.Predmet.ProtuStrankaListFormatedWithAdressOIB>
  <DomainObject.Predmet.ProtuStrankaListNazivFormated>
    <izvorni_sadrzaj>
      <item>RIF BIRO, društvo s ograničenom odgovornošću za računovodstveno-financijske usluge, poslovni konzalting, trgovinu i ugostit</item>
    </izvorni_sadrzaj>
    <derivirana_varijabla naziv="DomainObject.Predmet.ProtuStrankaListNazivFormated_1">
      <item>RIF BIRO, društvo s ograničenom odgovornošću za računovodstveno-financijske usluge, poslovni konzalting, trgovinu i ugostit</item>
    </derivirana_varijabla>
  </DomainObject.Predmet.ProtuStrankaListNazivFormated>
  <DomainObject.Predmet.ProtuStrankaListNaziv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NazivFormatedOIB_1">
      <item>RIF BIRO, društvo s ograničenom odgovornošću za računovodstveno-financijske usluge, poslovni konzalting, trgovinu i ugostit, OIB 48630571506</item>
    </derivirana_varijabla>
  </DomainObject.Predmet.ProtuStrankaListNazivFormatedOIB>
  <DomainObject.Predmet.OstaliListFormated>
    <izvorni_sadrzaj>
      <item>Darinka Krička</item>
      <item>Ema Kalogjera Juranić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Darinka Krička</item>
      <item>Ema Kalogjera Juranić</item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Darinka Krička, OIB 30492341456</item>
      <item>Ema Kalogjera Juranić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Darinka Krička, OIB 30492341456</item>
      <item>Ema Kalogjera Juranić</item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Darinka Krička,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Darinka Krička,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Darinka Krička,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Darinka Krička,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Darinka Krička</item>
      <item>Ema Kalogjera Juranić</item>
      <item>Županijsko državno odvjetništvo u Varaždinu</item>
    </izvorni_sadrzaj>
    <derivirana_varijabla naziv="DomainObject.Predmet.OstaliListNazivFormated_1">
      <item>Darinka Krička</item>
      <item>Ema Kalogjera Juranić</item>
      <item>Županijsko državno odvjetništvo u Varaždinu</item>
    </derivirana_varijabla>
  </DomainObject.Predmet.OstaliListNazivFormated>
  <DomainObject.Predmet.OstaliListNazivFormatedOIB>
    <izvorni_sadrzaj>
      <item>Darinka Krička, OIB 30492341456</item>
      <item>Ema Kalogjera Juranić</item>
      <item>Županijsko državno odvjetništvo u Varaždinu</item>
    </izvorni_sadrzaj>
    <derivirana_varijabla naziv="DomainObject.Predmet.OstaliListNazivFormatedOIB_1">
      <item>Darinka Krička, OIB 30492341456</item>
      <item>Ema Kalogjera Juranić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St-362/2016-3</izvorni_sadrzaj>
    <derivirana_varijabla naziv="DomainObject.PoslovniBrojDokumenta_1">St-362/2016-3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RIF BIRO, društvo s ograničenom odgovornošću za računovodstveno-financijske usluge, poslovni konzalting, trgovinu i ugostit</izvorni_sadrzaj>
    <derivirana_varijabla naziv="DomainObject.Predmet.ProtustrankaIDrugi_1">RIF BIRO, društvo s ograničenom odgovornošću za računovodstveno-financijske usluge, poslovni konzalting, trgovinu i ugostit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IDrugiAdressOIB_1">RIF BIRO, društvo s ograničenom odgovornošću za računovodstveno-financijske usluge, poslovni konzalting, trgovinu i ugostit, OIB 48630571506, Trg Eugena Kvaternika 13/1,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RIF BIRO, društvo s ograničenom odgovornošću za računovodstveno-financijske usluge, poslovni konzalting, trgovinu i ugostit</item>
      <item>Darinka Krička</item>
      <item>Ema Kalogjera Juranić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RIF BIRO, društvo s ograničenom odgovornošću za računovodstveno-financijske usluge, poslovni konzalting, trgovinu i ugostit</item>
      <item>Darinka Krička</item>
      <item>Ema Kalogjera Juranić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RIF BIRO, društvo s ograničenom odgovornošću za računovodstveno-financijske usluge, poslovni konzalting, trgovinu i ugostit, OIB 48630571506, Trg Eugena Kvaternika 13/1,40000 Čakovec</item>
      <item>Darinka Krička,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</izvorni_sadrzaj>
    <derivirana_varijabla naziv="DomainObject.Predmet.SudioniciListAdressOIB_1">
      <item>RIF BIRO, društvo s ograničenom odgovornošću za računovodstveno-financijske usluge, poslovni konzalting, trgovinu i ugostit, OIB 48630571506, Trg Eugena Kvaternika 13/1,40000 Čakovec</item>
      <item>Darinka Krička,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5853C8-D1FE-4DF5-9C53-7D0B745992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621</properties:Words>
  <properties:Characters>3382</properties:Characters>
  <properties:Lines>96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2016-06-01T09:58:00Z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St-362/2016-3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