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d83a" w14:paraId="fbad83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80E46">
        <w:t>585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B80E46">
        <w:t>LEPTIR</w:t>
      </w:r>
      <w:r w:rsidR="00B80E46" w:rsidRPr="00A74E19">
        <w:t xml:space="preserve"> </w:t>
      </w:r>
      <w:r w:rsidR="00B80E46">
        <w:t>d.o.o., Kali, Put Male Luke 24, OIB: 12292541738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80E46">
        <w:t>LEPTIR</w:t>
      </w:r>
      <w:r w:rsidR="00B80E46" w:rsidRPr="00A74E19">
        <w:t xml:space="preserve"> </w:t>
      </w:r>
      <w:r w:rsidR="00B80E46">
        <w:t>d.o.o., Kali.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CC2D00">
        <w:t>6.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1B79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2D00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B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B7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B7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B7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B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B7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B7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B7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LEPTIR d.o.o. za proizvodnju i trgovinu</izvorni_sadrzaj>
    <derivirana_varijabla naziv="DomainObject.Predmet.ProtustrankaFormated_1">  LEPTIR d.o.o. za proizvodnju i trgovinu</derivirana_varijabla>
  </DomainObject.Predmet.ProtustrankaFormated>
  <DomainObject.Predmet.ProtustrankaFormatedOIB>
    <izvorni_sadrzaj>  LEPTIR d.o.o. za proizvodnju i trgovinu, OIB 12292541738</izvorni_sadrzaj>
    <derivirana_varijabla naziv="DomainObject.Predmet.ProtustrankaFormatedOIB_1">  LEPTIR d.o.o. za proizvodnju i trgovinu, OIB 12292541738</derivirana_varijabla>
  </DomainObject.Predmet.ProtustrankaFormatedOIB>
  <DomainObject.Predmet.ProtustrankaFormatedWithAdress>
    <izvorni_sadrzaj> LEPTIR d.o.o. za proizvodnju i trgovinu, Put Male Luke 24, 23273 Kali</izvorni_sadrzaj>
    <derivirana_varijabla naziv="DomainObject.Predmet.ProtustrankaFormatedWithAdress_1"> LEPTIR d.o.o. za proizvodnju i trgovinu, Put Male Luke 24, 23273 Kali</derivirana_varijabla>
  </DomainObject.Predmet.ProtustrankaFormatedWithAdress>
  <DomainObject.Predmet.ProtustrankaFormatedWithAdressOIB>
    <izvorni_sadrzaj> LEPTIR d.o.o. za proizvodnju i trgovinu, OIB 12292541738, Put Male Luke 24, 23273 Kali</izvorni_sadrzaj>
    <derivirana_varijabla naziv="DomainObject.Predmet.ProtustrankaFormatedWithAdressOIB_1"> LEPTIR d.o.o. za proizvodnju i trgovinu, OIB 12292541738, Put Male Luke 24, 23273 Kali</derivirana_varijabla>
  </DomainObject.Predmet.ProtustrankaFormatedWithAdressOIB>
  <DomainObject.Predmet.ProtustrankaWithAdress>
    <izvorni_sadrzaj>LEPTIR d.o.o. za proizvodnju i trgovinu Put Male Luke 24, 23273 Kali</izvorni_sadrzaj>
    <derivirana_varijabla naziv="DomainObject.Predmet.ProtustrankaWithAdress_1">LEPTIR d.o.o. za proizvodnju i trgovinu Put Male Luke 24, 23273 Kali</derivirana_varijabla>
  </DomainObject.Predmet.ProtustrankaWithAdress>
  <DomainObject.Predmet.ProtustrankaWithAdressOIB>
    <izvorni_sadrzaj>LEPTIR d.o.o. za proizvodnju i trgovinu, OIB 12292541738, Put Male Luke 24, 23273 Kali</izvorni_sadrzaj>
    <derivirana_varijabla naziv="DomainObject.Predmet.ProtustrankaWithAdressOIB_1">LEPTIR d.o.o. za proizvodnju i trgovinu, OIB 12292541738, Put Male Luke 24, 23273 Kali</derivirana_varijabla>
  </DomainObject.Predmet.ProtustrankaWithAdressOIB>
  <DomainObject.Predmet.ProtustrankaNazivFormated>
    <izvorni_sadrzaj>LEPTIR d.o.o. za proizvodnju i trgovinu</izvorni_sadrzaj>
    <derivirana_varijabla naziv="DomainObject.Predmet.ProtustrankaNazivFormated_1">LEPTIR d.o.o. za proizvodnju i trgovinu</derivirana_varijabla>
  </DomainObject.Predmet.ProtustrankaNazivFormated>
  <DomainObject.Predmet.ProtustrankaNazivFormatedOIB>
    <izvorni_sadrzaj>LEPTIR d.o.o. za proizvodnju i trgovinu, OIB 12292541738</izvorni_sadrzaj>
    <derivirana_varijabla naziv="DomainObject.Predmet.ProtustrankaNazivFormatedOIB_1">LEPTIR d.o.o. za proizvodnju i trgovinu, OIB 12292541738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3894.06</izvorni_sadrzaj>
    <derivirana_varijabla naziv="DomainObject.Predmet.TrenutnaVrijednost_1">3894.06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LEPTIR d.o.o. za proizvodnju i trgovinu</item>
    </izvorni_sadrzaj>
    <derivirana_varijabla naziv="DomainObject.Predmet.ProtuStrankaListFormated_1">
      <item>LEPTIR d.o.o. za proizvodnju i trgovinu</item>
    </derivirana_varijabla>
  </DomainObject.Predmet.ProtuStrankaListFormated>
  <DomainObject.Predmet.ProtuStrankaListFormatedOIB>
    <izvorni_sadrzaj>
      <item>LEPTIR d.o.o. za proizvodnju i trgovinu, OIB 12292541738</item>
    </izvorni_sadrzaj>
    <derivirana_varijabla naziv="DomainObject.Predmet.ProtuStrankaListFormatedOIB_1">
      <item>LEPTIR d.o.o. za proizvodnju i trgovinu, OIB 12292541738</item>
    </derivirana_varijabla>
  </DomainObject.Predmet.ProtuStrankaListFormatedOIB>
  <DomainObject.Predmet.ProtuStrankaListFormatedWithAdress>
    <izvorni_sadrzaj>
      <item>LEPTIR d.o.o. za proizvodnju i trgovinu, Put Male Luke 24, 23273 Kali</item>
    </izvorni_sadrzaj>
    <derivirana_varijabla naziv="DomainObject.Predmet.ProtuStrankaListFormatedWithAdress_1">
      <item>LEPTIR d.o.o. za proizvodnju i trgovinu, Put Male Luke 24, 23273 Kali</item>
    </derivirana_varijabla>
  </DomainObject.Predmet.ProtuStrankaListFormatedWithAdress>
  <DomainObject.Predmet.ProtuStrankaListFormatedWithAdressOIB>
    <izvorni_sadrzaj>
      <item>LEPTIR d.o.o. za proizvodnju i trgovinu, OIB 12292541738, Put Male Luke 24, 23273 Kali</item>
    </izvorni_sadrzaj>
    <derivirana_varijabla naziv="DomainObject.Predmet.ProtuStrankaListFormatedWithAdressOIB_1">
      <item>LEPTIR d.o.o. za proizvodnju i trgovinu, OIB 12292541738, Put Male Luke 24, 23273 Kali</item>
    </derivirana_varijabla>
  </DomainObject.Predmet.ProtuStrankaListFormatedWithAdressOIB>
  <DomainObject.Predmet.ProtuStrankaListNazivFormated>
    <izvorni_sadrzaj>
      <item>LEPTIR d.o.o. za proizvodnju i trgovinu</item>
    </izvorni_sadrzaj>
    <derivirana_varijabla naziv="DomainObject.Predmet.ProtuStrankaListNazivFormated_1">
      <item>LEPTIR d.o.o. za proizvodnju i trgovinu</item>
    </derivirana_varijabla>
  </DomainObject.Predmet.ProtuStrankaListNazivFormated>
  <DomainObject.Predmet.ProtuStrankaListNazivFormatedOIB>
    <izvorni_sadrzaj>
      <item>LEPTIR d.o.o. za proizvodnju i trgovinu, OIB 12292541738</item>
    </izvorni_sadrzaj>
    <derivirana_varijabla naziv="DomainObject.Predmet.ProtuStrankaListNazivFormatedOIB_1">
      <item>LEPTIR d.o.o. za proizvodnju i trgovinu, OIB 12292541738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LEPTIR d.o.o. za proizvodnju i trgovinu</izvorni_sadrzaj>
    <derivirana_varijabla naziv="DomainObject.Predmet.ProtustrankaIDrugi_1">LEPTIR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LEPTIR d.o.o. za proizvodnju i trgovinu, OIB 12292541738, Put Male Luke 24, 23273 Kali</izvorni_sadrzaj>
    <derivirana_varijabla naziv="DomainObject.Predmet.ProtustrankaIDrugiAdressOIB_1">LEPTIR d.o.o. za proizvodnju i trgovinu, OIB 12292541738, Put Male Luke 24,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LEPTIR d.o.o. za proizvodnju i trgovinu</item>
    </izvorni_sadrzaj>
    <derivirana_varijabla naziv="DomainObject.Predmet.SudioniciListNaziv_1">
      <item>FINA</item>
      <item>LEPTIR d.o.o. za proizvodnju i trgovinu</item>
    </derivirana_varijabla>
  </DomainObject.Predmet.SudioniciListNaziv>
  <DomainObject.Predmet.SudioniciListAdressOIB>
    <izvorni_sadrzaj>
      <item>FINA, OIB 85821130368</item>
      <item>LEPTIR d.o.o. za proizvodnju i trgovinu, OIB 12292541738, Put Male Luke 24,23273 Kali</item>
    </izvorni_sadrzaj>
    <derivirana_varijabla naziv="DomainObject.Predmet.SudioniciListAdressOIB_1">
      <item>FINA, OIB 85821130368</item>
      <item>LEPTIR d.o.o. za proizvodnju i trgovinu, OIB 12292541738, Put Male Luke 24,23273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12292541738</item>
    </izvorni_sadrzaj>
    <derivirana_varijabla naziv="DomainObject.Predmet.SudioniciListNazivOIB_1">
      <item>, OIB 85821130368</item>
      <item>, OIB 12292541738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70</properties:Words>
  <properties:Characters>380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2016-10-24T08:10:00Z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2017-02-06T08:49:00Z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