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579e" w14:paraId="6fb579e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F06223">
        <w:rPr>
          <w:rFonts w:cs="Times New Roman" w:eastAsia="Times New Roman" w:hAnsi="Times New Roman" w:ascii="Times New Roman"/>
          <w:sz w:val="24"/>
          <w:szCs w:val="24"/>
          <w:lang w:eastAsia="hr-HR"/>
        </w:rPr>
        <w:t>221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F975DB">
        <w:rPr>
          <w:szCs w:val="24"/>
        </w:rPr>
        <w:t>15. veljače</w:t>
      </w:r>
      <w:r>
        <w:rPr>
          <w:szCs w:val="24"/>
        </w:rPr>
        <w:t xml:space="preserve"> 2016. za provedbu skraćenog stečajnoga postupka nad dužnikom </w:t>
      </w:r>
      <w:r w:rsidR="00F06223">
        <w:t>SORIA NEKRETNINE</w:t>
      </w:r>
      <w:r w:rsidR="00F975DB">
        <w:t xml:space="preserve"> </w:t>
      </w:r>
      <w:r w:rsidR="00745B7D">
        <w:t>d.o.o.</w:t>
      </w:r>
      <w:r>
        <w:t xml:space="preserve">, sa sjedištem u </w:t>
      </w:r>
      <w:r w:rsidR="008B4558">
        <w:t>Zadru</w:t>
      </w:r>
      <w:r w:rsidR="00253010">
        <w:t xml:space="preserve">, </w:t>
      </w:r>
      <w:r w:rsidR="00F06223">
        <w:t>Tomislava Ivčića 5D</w:t>
      </w:r>
      <w:r>
        <w:t xml:space="preserve">, OIB: </w:t>
      </w:r>
      <w:r w:rsidR="00F06223">
        <w:t>65681850550</w:t>
      </w:r>
      <w:r w:rsidR="00253010">
        <w:rPr>
          <w:szCs w:val="24"/>
        </w:rPr>
        <w:t>, 3</w:t>
      </w:r>
      <w:r>
        <w:rPr>
          <w:szCs w:val="24"/>
        </w:rPr>
        <w:t xml:space="preserve">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745B7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DB" w:rsidR="00F975DB">
      <w:pPr>
        <w:spacing w:lineRule="auto" w:line="240" w:after="0"/>
      </w:pPr>
      <w:r>
        <w:separator/>
      </w:r>
    </w:p>
  </w:endnote>
  <w:endnote w:id="0" w:type="continuationSeparator">
    <w:p w:rsidRDefault="00F975DB" w:rsidR="00F975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DB" w:rsidR="00F975DB">
      <w:pPr>
        <w:spacing w:lineRule="auto" w:line="240" w:after="0"/>
      </w:pPr>
      <w:r>
        <w:separator/>
      </w:r>
    </w:p>
  </w:footnote>
  <w:footnote w:id="0" w:type="continuationSeparator">
    <w:p w:rsidRDefault="00F975DB" w:rsidR="00F975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5DB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203A0"/>
    <w:rsid w:val="00046EAE"/>
    <w:rsid w:val="00050C36"/>
    <w:rsid w:val="00053ED4"/>
    <w:rsid w:val="000F5206"/>
    <w:rsid w:val="00253010"/>
    <w:rsid w:val="002E1D69"/>
    <w:rsid w:val="00312DAB"/>
    <w:rsid w:val="00355A1F"/>
    <w:rsid w:val="003A4FE3"/>
    <w:rsid w:val="004730BE"/>
    <w:rsid w:val="00544E52"/>
    <w:rsid w:val="00581576"/>
    <w:rsid w:val="007211F5"/>
    <w:rsid w:val="00745B7D"/>
    <w:rsid w:val="00750908"/>
    <w:rsid w:val="00766E2E"/>
    <w:rsid w:val="00767251"/>
    <w:rsid w:val="007C3AE1"/>
    <w:rsid w:val="007C4748"/>
    <w:rsid w:val="008B4558"/>
    <w:rsid w:val="008B5820"/>
    <w:rsid w:val="008C0EC0"/>
    <w:rsid w:val="009166C8"/>
    <w:rsid w:val="0099290D"/>
    <w:rsid w:val="00A17B73"/>
    <w:rsid w:val="00A34F71"/>
    <w:rsid w:val="00A530A9"/>
    <w:rsid w:val="00A56A7E"/>
    <w:rsid w:val="00B01E8D"/>
    <w:rsid w:val="00B96ABA"/>
    <w:rsid w:val="00CF77DF"/>
    <w:rsid w:val="00D365A6"/>
    <w:rsid w:val="00DA502A"/>
    <w:rsid w:val="00E1237E"/>
    <w:rsid w:val="00E14407"/>
    <w:rsid w:val="00E756DF"/>
    <w:rsid w:val="00F06223"/>
    <w:rsid w:val="00F74B52"/>
    <w:rsid w:val="00F951BC"/>
    <w:rsid w:val="00F9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D6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1D6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1D6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1D6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D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1D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1D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1D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SORIA NEKRETNINE d.o.o. za  poslovne usluge</izvorni_sadrzaj>
    <derivirana_varijabla naziv="DomainObject.Predmet.ProtustrankaFormated_1">  SORIA NEKRETNINE d.o.o. za  poslovne usluge</derivirana_varijabla>
  </DomainObject.Predmet.ProtustrankaFormated>
  <DomainObject.Predmet.ProtustrankaFormatedOIB>
    <izvorni_sadrzaj>  SORIA NEKRETNINE d.o.o. za  poslovne usluge, OIB 65681850550</izvorni_sadrzaj>
    <derivirana_varijabla naziv="DomainObject.Predmet.ProtustrankaFormatedOIB_1">  SORIA NEKRETNINE d.o.o. za  poslovne usluge, OIB 65681850550</derivirana_varijabla>
  </DomainObject.Predmet.ProtustrankaFormatedOIB>
  <DomainObject.Predmet.ProtustrankaFormatedWithAdress>
    <izvorni_sadrzaj> SORIA NEKRETNINE d.o.o. za  poslovne usluge, Tomislava Ivčića/5D, 23000 Zadar</izvorni_sadrzaj>
    <derivirana_varijabla naziv="DomainObject.Predmet.ProtustrankaFormatedWithAdress_1"> SORIA NEKRETNINE d.o.o. za  poslovne usluge, Tomislava Ivčića/5D, 23000 Zadar</derivirana_varijabla>
  </DomainObject.Predmet.ProtustrankaFormatedWithAdress>
  <DomainObject.Predmet.ProtustrankaFormatedWithAdressOIB>
    <izvorni_sadrzaj> SORIA NEKRETNINE d.o.o. za  poslovne usluge, OIB 65681850550, Tomislava Ivčića/5D, 23000 Zadar</izvorni_sadrzaj>
    <derivirana_varijabla naziv="DomainObject.Predmet.ProtustrankaFormatedWithAdressOIB_1"> SORIA NEKRETNINE d.o.o. za  poslovne usluge, OIB 65681850550, Tomislava Ivčića/5D, 23000 Zadar</derivirana_varijabla>
  </DomainObject.Predmet.ProtustrankaFormatedWithAdressOIB>
  <DomainObject.Predmet.ProtustrankaWithAdress>
    <izvorni_sadrzaj>SORIA NEKRETNINE d.o.o. za  poslovne usluge Tomislava Ivčića/5D, 23000 Zadar</izvorni_sadrzaj>
    <derivirana_varijabla naziv="DomainObject.Predmet.ProtustrankaWithAdress_1">SORIA NEKRETNINE d.o.o. za  poslovne usluge Tomislava Ivčića/5D, 23000 Zadar</derivirana_varijabla>
  </DomainObject.Predmet.ProtustrankaWithAdress>
  <DomainObject.Predmet.ProtustrankaWithAdressOIB>
    <izvorni_sadrzaj>SORIA NEKRETNINE d.o.o. za  poslovne usluge, OIB 65681850550, Tomislava Ivčića/5D, 23000 Zadar</izvorni_sadrzaj>
    <derivirana_varijabla naziv="DomainObject.Predmet.ProtustrankaWithAdressOIB_1">SORIA NEKRETNINE d.o.o. za  poslovne usluge, OIB 65681850550, Tomislava Ivčića/5D, 23000 Zadar</derivirana_varijabla>
  </DomainObject.Predmet.ProtustrankaWithAdressOIB>
  <DomainObject.Predmet.ProtustrankaNazivFormated>
    <izvorni_sadrzaj>SORIA NEKRETNINE d.o.o. za  poslovne usluge</izvorni_sadrzaj>
    <derivirana_varijabla naziv="DomainObject.Predmet.ProtustrankaNazivFormated_1">SORIA NEKRETNINE d.o.o. za  poslovne usluge</derivirana_varijabla>
  </DomainObject.Predmet.ProtustrankaNazivFormated>
  <DomainObject.Predmet.ProtustrankaNazivFormatedOIB>
    <izvorni_sadrzaj>SORIA NEKRETNINE d.o.o. za  poslovne usluge, OIB 65681850550</izvorni_sadrzaj>
    <derivirana_varijabla naziv="DomainObject.Predmet.ProtustrankaNazivFormatedOIB_1">SORIA NEKRETNINE d.o.o. za  poslovne usluge, OIB 65681850550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54049.77</izvorni_sadrzaj>
    <derivirana_varijabla naziv="DomainObject.Predmet.TrenutnaVrijednost_1">54049.77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SORIA NEKRETNINE d.o.o. za  poslovne usluge</item>
    </izvorni_sadrzaj>
    <derivirana_varijabla naziv="DomainObject.Predmet.ProtuStrankaListFormated_1">
      <item>SORIA NEKRETNINE d.o.o. za  poslovne usluge</item>
    </derivirana_varijabla>
  </DomainObject.Predmet.ProtuStrankaListFormated>
  <DomainObject.Predmet.ProtuStrankaListFormatedOIB>
    <izvorni_sadrzaj>
      <item>SORIA NEKRETNINE d.o.o. za  poslovne usluge, OIB 65681850550</item>
    </izvorni_sadrzaj>
    <derivirana_varijabla naziv="DomainObject.Predmet.ProtuStrankaListFormatedOIB_1">
      <item>SORIA NEKRETNINE d.o.o. za  poslovne usluge, OIB 65681850550</item>
    </derivirana_varijabla>
  </DomainObject.Predmet.ProtuStrankaListFormatedOIB>
  <DomainObject.Predmet.ProtuStrankaListFormatedWithAdress>
    <izvorni_sadrzaj>
      <item>SORIA NEKRETNINE d.o.o. za  poslovne usluge, Tomislava Ivčića/5D, 23000 Zadar</item>
    </izvorni_sadrzaj>
    <derivirana_varijabla naziv="DomainObject.Predmet.ProtuStrankaListFormatedWithAdress_1">
      <item>SORIA NEKRETNINE d.o.o. za  poslovne usluge, Tomislava Ivčića/5D, 23000 Zadar</item>
    </derivirana_varijabla>
  </DomainObject.Predmet.ProtuStrankaListFormatedWithAdress>
  <DomainObject.Predmet.ProtuStrankaListFormatedWithAdressOIB>
    <izvorni_sadrzaj>
      <item>SORIA NEKRETNINE d.o.o. za  poslovne usluge, OIB 65681850550, Tomislava Ivčića/5D, 23000 Zadar</item>
    </izvorni_sadrzaj>
    <derivirana_varijabla naziv="DomainObject.Predmet.ProtuStrankaListFormatedWithAdressOIB_1">
      <item>SORIA NEKRETNINE d.o.o. za  poslovne usluge, OIB 65681850550, Tomislava Ivčića/5D, 23000 Zadar</item>
    </derivirana_varijabla>
  </DomainObject.Predmet.ProtuStrankaListFormatedWithAdressOIB>
  <DomainObject.Predmet.ProtuStrankaListNazivFormated>
    <izvorni_sadrzaj>
      <item>SORIA NEKRETNINE d.o.o. za  poslovne usluge</item>
    </izvorni_sadrzaj>
    <derivirana_varijabla naziv="DomainObject.Predmet.ProtuStrankaListNazivFormated_1">
      <item>SORIA NEKRETNINE d.o.o. za  poslovne usluge</item>
    </derivirana_varijabla>
  </DomainObject.Predmet.ProtuStrankaListNazivFormated>
  <DomainObject.Predmet.ProtuStrankaListNazivFormatedOIB>
    <izvorni_sadrzaj>
      <item>SORIA NEKRETNINE d.o.o. za  poslovne usluge, OIB 65681850550</item>
    </izvorni_sadrzaj>
    <derivirana_varijabla naziv="DomainObject.Predmet.ProtuStrankaListNazivFormatedOIB_1">
      <item>SORIA NEKRETNINE d.o.o. za  poslovne usluge, OIB 65681850550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SORIA NEKRETNINE d.o.o. za  poslovne usluge</izvorni_sadrzaj>
    <derivirana_varijabla naziv="DomainObject.Predmet.ProtustrankaIDrugi_1">SORIA NEKRETNINE d.o.o. za 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SORIA NEKRETNINE d.o.o. za  poslovne usluge, OIB 65681850550, Tomislava Ivčića/5D, 23000 Zadar</izvorni_sadrzaj>
    <derivirana_varijabla naziv="DomainObject.Predmet.ProtustrankaIDrugiAdressOIB_1">SORIA NEKRETNINE d.o.o. za  poslovne usluge, OIB 65681850550, Tomislava Ivčića/5D,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SORIA NEKRETNINE d.o.o. za  poslovne usluge</item>
    </izvorni_sadrzaj>
    <derivirana_varijabla naziv="DomainObject.Predmet.SudioniciListNaziv_1">
      <item>FINA</item>
      <item>SORIA NEKRETNINE d.o.o. za  poslovne usluge</item>
    </derivirana_varijabla>
  </DomainObject.Predmet.SudioniciListNaziv>
  <DomainObject.Predmet.SudioniciListAdressOIB>
    <izvorni_sadrzaj>
      <item>FINA, OIB 85821130368</item>
      <item>SORIA NEKRETNINE d.o.o. za  poslovne usluge, OIB 65681850550, Tomislava Ivčića/5D,23000 Zadar</item>
    </izvorni_sadrzaj>
    <derivirana_varijabla naziv="DomainObject.Predmet.SudioniciListAdressOIB_1">
      <item>FINA, OIB 85821130368</item>
      <item>SORIA NEKRETNINE d.o.o. za  poslovne usluge, OIB 65681850550, Tomislava Ivčića/5D,23000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65681850550</item>
    </izvorni_sadrzaj>
    <derivirana_varijabla naziv="DomainObject.Predmet.SudioniciListNazivOIB_1">
      <item>, OIB 85821130368</item>
      <item>, OIB 65681850550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1175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2017-02-03T08:27:00Z</dcterms:created>
  <dc:creator>Nena Mužanović</dc:creator>
  <cp:lastModifiedBy>Nena Mužanović</cp:lastModifiedBy>
  <cp:lastPrinted>2017-02-03T08:26:00Z</cp:lastPrinted>
  <dcterms:modified xmlns:xsi="http://www.w3.org/2001/XMLSchema-instance" xsi:type="dcterms:W3CDTF">2017-02-03T09:04:00Z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