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4c61" w14:paraId="9524c61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145C5">
        <w:rPr>
          <w:b/>
          <w:sz w:val="22"/>
          <w:szCs w:val="22"/>
        </w:rPr>
        <w:t>-</w:t>
      </w:r>
      <w:r w:rsidR="00422594">
        <w:rPr>
          <w:b/>
          <w:sz w:val="22"/>
          <w:szCs w:val="22"/>
        </w:rPr>
        <w:t>1042</w:t>
      </w:r>
      <w:r w:rsidR="00194F8A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A30D4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C62F22" w:rsidRPr="00C62F22">
        <w:t xml:space="preserve"> </w:t>
      </w:r>
      <w:r w:rsidR="00C62F22" w:rsidRPr="00C62F22">
        <w:rPr>
          <w:sz w:val="22"/>
          <w:szCs w:val="22"/>
        </w:rPr>
        <w:t>EKOSISTEM d.o.o., Dubrovnik, Iva Vojnovića 68, OIB: 95268030603</w:t>
      </w:r>
      <w:r w:rsidR="00CA30D4">
        <w:rPr>
          <w:sz w:val="22"/>
          <w:szCs w:val="22"/>
        </w:rPr>
        <w:t xml:space="preserve">,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161B05">
        <w:rPr>
          <w:sz w:val="22"/>
          <w:szCs w:val="22"/>
        </w:rPr>
        <w:t>13</w:t>
      </w:r>
      <w:r w:rsidR="00CA30D4">
        <w:rPr>
          <w:sz w:val="22"/>
          <w:szCs w:val="22"/>
        </w:rPr>
        <w:t xml:space="preserve">. </w:t>
      </w:r>
      <w:r w:rsidR="00161B05">
        <w:rPr>
          <w:sz w:val="22"/>
          <w:szCs w:val="22"/>
        </w:rPr>
        <w:t>prosinca</w:t>
      </w:r>
      <w:r w:rsidR="00CA30D4">
        <w:rPr>
          <w:sz w:val="22"/>
          <w:szCs w:val="22"/>
        </w:rPr>
        <w:t xml:space="preserve">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1079" w:rsidP="00352686" w:rsidR="00351079">
      <w:pPr>
        <w:jc w:val="center"/>
        <w:rPr>
          <w:b/>
          <w:sz w:val="22"/>
          <w:szCs w:val="22"/>
        </w:rPr>
      </w:pP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A30D4" w:rsidRPr="00CA30D4">
        <w:rPr>
          <w:sz w:val="22"/>
          <w:szCs w:val="22"/>
        </w:rPr>
        <w:t xml:space="preserve"> </w:t>
      </w:r>
      <w:r w:rsidR="00C62F22" w:rsidRPr="00C62F22">
        <w:rPr>
          <w:sz w:val="22"/>
          <w:szCs w:val="22"/>
        </w:rPr>
        <w:t>EKOSISTEM d.o.o., Dubrovnik, Iva Vojnovića 68, OIB: 95268030603</w:t>
      </w:r>
      <w:r w:rsidR="00CA30D4">
        <w:rPr>
          <w:sz w:val="22"/>
          <w:szCs w:val="22"/>
        </w:rPr>
        <w:t xml:space="preserve">, </w:t>
      </w:r>
      <w:r w:rsidR="00351079" w:rsidRPr="00351079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CA30D4" w:rsidRPr="00CA30D4">
        <w:rPr>
          <w:sz w:val="22"/>
          <w:szCs w:val="22"/>
        </w:rPr>
        <w:t xml:space="preserve"> </w:t>
      </w:r>
      <w:r w:rsidR="00C62F22" w:rsidRPr="00C62F22">
        <w:rPr>
          <w:sz w:val="22"/>
          <w:szCs w:val="22"/>
        </w:rPr>
        <w:t>EKOSISTEM d.o.o., Dubrovnik, Iva Vojnovića 68, OIB: 95268030603</w:t>
      </w:r>
      <w:r w:rsidR="00CA30D4">
        <w:rPr>
          <w:sz w:val="22"/>
          <w:szCs w:val="22"/>
        </w:rPr>
        <w:t xml:space="preserve">, </w:t>
      </w:r>
      <w:r w:rsidR="00351079" w:rsidRPr="00351079">
        <w:rPr>
          <w:sz w:val="22"/>
          <w:szCs w:val="22"/>
        </w:rPr>
        <w:t xml:space="preserve"> </w:t>
      </w:r>
      <w:r w:rsidR="00351079">
        <w:rPr>
          <w:sz w:val="22"/>
          <w:szCs w:val="22"/>
        </w:rPr>
        <w:t>da</w:t>
      </w:r>
      <w:r w:rsidR="00B91AEB" w:rsidRPr="00B91AEB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351079" w:rsidP="00F07CF7" w:rsidR="0088007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Dužnik</w:t>
      </w:r>
      <w:r w:rsidR="00233391">
        <w:rPr>
          <w:sz w:val="22"/>
          <w:szCs w:val="22"/>
        </w:rPr>
        <w:t xml:space="preserve"> na dan</w:t>
      </w:r>
      <w:r w:rsidR="00CA30D4">
        <w:rPr>
          <w:sz w:val="22"/>
          <w:szCs w:val="22"/>
        </w:rPr>
        <w:t xml:space="preserve"> </w:t>
      </w:r>
      <w:r w:rsidR="00161B05">
        <w:rPr>
          <w:sz w:val="22"/>
          <w:szCs w:val="22"/>
        </w:rPr>
        <w:t>15</w:t>
      </w:r>
      <w:r w:rsidR="00CA30D4">
        <w:rPr>
          <w:sz w:val="22"/>
          <w:szCs w:val="22"/>
        </w:rPr>
        <w:t xml:space="preserve">. </w:t>
      </w:r>
      <w:r w:rsidR="00161B05">
        <w:rPr>
          <w:sz w:val="22"/>
          <w:szCs w:val="22"/>
        </w:rPr>
        <w:t>studenog</w:t>
      </w:r>
      <w:r w:rsidR="00CA30D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C62F22">
        <w:rPr>
          <w:sz w:val="22"/>
          <w:szCs w:val="22"/>
        </w:rPr>
        <w:t>7.196,20</w:t>
      </w:r>
      <w:r w:rsidR="00CA30D4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161B05">
        <w:rPr>
          <w:b/>
        </w:rPr>
        <w:t>13</w:t>
      </w:r>
      <w:r w:rsidR="00CA30D4">
        <w:rPr>
          <w:b/>
        </w:rPr>
        <w:t xml:space="preserve">. </w:t>
      </w:r>
      <w:r w:rsidR="00161B05">
        <w:rPr>
          <w:b/>
        </w:rPr>
        <w:t>prosinca</w:t>
      </w:r>
      <w:r w:rsidR="00CA30D4">
        <w:rPr>
          <w:b/>
        </w:rPr>
        <w:t xml:space="preserve">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proofErr w:type="spellStart"/>
      <w:r w:rsidR="00CF6F5F" w:rsidRPr="006A704B">
        <w:rPr>
          <w:b/>
        </w:rPr>
        <w:t>Petronela</w:t>
      </w:r>
      <w:proofErr w:type="spellEnd"/>
      <w:r w:rsidR="00CF6F5F" w:rsidRPr="006A704B">
        <w:rPr>
          <w:b/>
        </w:rPr>
        <w:t xml:space="preserve">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844A2"/>
    <w:rsid w:val="000A2583"/>
    <w:rsid w:val="000A42C5"/>
    <w:rsid w:val="00111F1F"/>
    <w:rsid w:val="00131542"/>
    <w:rsid w:val="00161B05"/>
    <w:rsid w:val="001754E6"/>
    <w:rsid w:val="0019435B"/>
    <w:rsid w:val="00194F8A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A4310"/>
    <w:rsid w:val="002C15A0"/>
    <w:rsid w:val="002C2E9A"/>
    <w:rsid w:val="002D1C7B"/>
    <w:rsid w:val="0030264D"/>
    <w:rsid w:val="00321B8A"/>
    <w:rsid w:val="0034406E"/>
    <w:rsid w:val="00351079"/>
    <w:rsid w:val="00352686"/>
    <w:rsid w:val="0035600B"/>
    <w:rsid w:val="00365894"/>
    <w:rsid w:val="0037729F"/>
    <w:rsid w:val="00387F8E"/>
    <w:rsid w:val="003D3A83"/>
    <w:rsid w:val="003E77A3"/>
    <w:rsid w:val="004129D9"/>
    <w:rsid w:val="00417D45"/>
    <w:rsid w:val="00422594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5948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62F22"/>
    <w:rsid w:val="00C763A9"/>
    <w:rsid w:val="00C76928"/>
    <w:rsid w:val="00C93238"/>
    <w:rsid w:val="00CA30D4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420"/>
    <w:rsid w:val="00E74F6E"/>
    <w:rsid w:val="00E95EBD"/>
    <w:rsid w:val="00EA009F"/>
    <w:rsid w:val="00EA22D9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05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94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94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94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94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05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94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94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94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94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St-1042/2017</izvorni_sadrzaj>
    <derivirana_varijabla naziv="DomainObject.Predmet.OznakaBroj_1">St-1042/2017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EKOSISTEM d.o.o. za klimatizaciju, ventilaciju i grijanje</izvorni_sadrzaj>
    <derivirana_varijabla naziv="DomainObject.Predmet.ProtustrankaFormated_1">  EKOSISTEM d.o.o. za klimatizaciju, ventilaciju i grijanje</derivirana_varijabla>
  </DomainObject.Predmet.ProtustrankaFormated>
  <DomainObject.Predmet.ProtustrankaFormatedOIB>
    <izvorni_sadrzaj>  EKOSISTEM d.o.o. za klimatizaciju, ventilaciju i grijanje, OIB 95268030603</izvorni_sadrzaj>
    <derivirana_varijabla naziv="DomainObject.Predmet.ProtustrankaFormatedOIB_1">  EKOSISTEM d.o.o. za klimatizaciju, ventilaciju i grijanje, OIB 95268030603</derivirana_varijabla>
  </DomainObject.Predmet.ProtustrankaFormatedOIB>
  <DomainObject.Predmet.ProtustrankaFormatedWithAdress>
    <izvorni_sadrzaj> EKOSISTEM d.o.o. za klimatizaciju, ventilaciju i grijanje, Iva Vojnovića 68, 20000 Dubrovnik</izvorni_sadrzaj>
    <derivirana_varijabla naziv="DomainObject.Predmet.ProtustrankaFormatedWithAdress_1"> EKOSISTEM d.o.o. za klimatizaciju, ventilaciju i grijanje, Iva Vojnovića 68, 20000 Dubrovnik</derivirana_varijabla>
  </DomainObject.Predmet.ProtustrankaFormatedWithAdress>
  <DomainObject.Predmet.ProtustrankaFormatedWithAdressOIB>
    <izvorni_sadrzaj> EKOSISTEM d.o.o. za klimatizaciju, ventilaciju i grijanje, OIB 95268030603, Iva Vojnovića 68, 20000 Dubrovnik</izvorni_sadrzaj>
    <derivirana_varijabla naziv="DomainObject.Predmet.ProtustrankaFormatedWithAdressOIB_1"> EKOSISTEM d.o.o. za klimatizaciju, ventilaciju i grijanje, OIB 95268030603, Iva Vojnovića 68, 20000 Dubrovnik</derivirana_varijabla>
  </DomainObject.Predmet.ProtustrankaFormatedWithAdressOIB>
  <DomainObject.Predmet.ProtustrankaWithAdress>
    <izvorni_sadrzaj>EKOSISTEM d.o.o. za klimatizaciju, ventilaciju i grijanje Iva Vojnovića 68, 20000 Dubrovnik</izvorni_sadrzaj>
    <derivirana_varijabla naziv="DomainObject.Predmet.ProtustrankaWithAdress_1">EKOSISTEM d.o.o. za klimatizaciju, ventilaciju i grijanje Iva Vojnovića 68, 20000 Dubrovnik</derivirana_varijabla>
  </DomainObject.Predmet.ProtustrankaWithAdress>
  <DomainObject.Predmet.ProtustrankaWithAdressOIB>
    <izvorni_sadrzaj>EKOSISTEM d.o.o. za klimatizaciju, ventilaciju i grijanje, OIB 95268030603, Iva Vojnovića 68, 20000 Dubrovnik</izvorni_sadrzaj>
    <derivirana_varijabla naziv="DomainObject.Predmet.ProtustrankaWithAdressOIB_1">EKOSISTEM d.o.o. za klimatizaciju, ventilaciju i grijanje, OIB 95268030603, Iva Vojnovića 68, 20000 Dubrovnik</derivirana_varijabla>
  </DomainObject.Predmet.ProtustrankaWithAdressOIB>
  <DomainObject.Predmet.ProtustrankaNazivFormated>
    <izvorni_sadrzaj>EKOSISTEM d.o.o. za klimatizaciju, ventilaciju i grijanje</izvorni_sadrzaj>
    <derivirana_varijabla naziv="DomainObject.Predmet.ProtustrankaNazivFormated_1">EKOSISTEM d.o.o. za klimatizaciju, ventilaciju i grijanje</derivirana_varijabla>
  </DomainObject.Predmet.ProtustrankaNazivFormated>
  <DomainObject.Predmet.ProtustrankaNazivFormatedOIB>
    <izvorni_sadrzaj>EKOSISTEM d.o.o. za klimatizaciju, ventilaciju i grijanje, OIB 95268030603</izvorni_sadrzaj>
    <derivirana_varijabla naziv="DomainObject.Predmet.ProtustrankaNazivFormatedOIB_1">EKOSISTEM d.o.o. za klimatizaciju, ventilaciju i grijanje, OIB 95268030603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7196.20</izvorni_sadrzaj>
    <derivirana_varijabla naziv="DomainObject.Predmet.TrenutnaVrijednost_1">7196.20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EKOSISTEM d.o.o. za klimatizaciju, ventilaciju i grijanje</item>
    </izvorni_sadrzaj>
    <derivirana_varijabla naziv="DomainObject.Predmet.ProtuStrankaListFormated_1">
      <item>EKOSISTEM d.o.o. za klimatizaciju, ventilaciju i grijanje</item>
    </derivirana_varijabla>
  </DomainObject.Predmet.ProtuStrankaListFormated>
  <DomainObject.Predmet.ProtuStrankaListFormatedOIB>
    <izvorni_sadrzaj>
      <item>EKOSISTEM d.o.o. za klimatizaciju, ventilaciju i grijanje, OIB 95268030603</item>
    </izvorni_sadrzaj>
    <derivirana_varijabla naziv="DomainObject.Predmet.ProtuStrankaListFormatedOIB_1">
      <item>EKOSISTEM d.o.o. za klimatizaciju, ventilaciju i grijanje, OIB 95268030603</item>
    </derivirana_varijabla>
  </DomainObject.Predmet.ProtuStrankaListFormatedOIB>
  <DomainObject.Predmet.ProtuStrankaListFormatedWithAdress>
    <izvorni_sadrzaj>
      <item>EKOSISTEM d.o.o. za klimatizaciju, ventilaciju i grijanje, Iva Vojnovića 68, 20000 Dubrovnik</item>
    </izvorni_sadrzaj>
    <derivirana_varijabla naziv="DomainObject.Predmet.ProtuStrankaListFormatedWithAdress_1">
      <item>EKOSISTEM d.o.o. za klimatizaciju, ventilaciju i grijanje, Iva Vojnovića 68, 20000 Dubrovnik</item>
    </derivirana_varijabla>
  </DomainObject.Predmet.ProtuStrankaListFormatedWithAdress>
  <DomainObject.Predmet.ProtuStrankaListFormatedWithAdressOIB>
    <izvorni_sadrzaj>
      <item>EKOSISTEM d.o.o. za klimatizaciju, ventilaciju i grijanje, OIB 95268030603, Iva Vojnovića 68, 20000 Dubrovnik</item>
    </izvorni_sadrzaj>
    <derivirana_varijabla naziv="DomainObject.Predmet.ProtuStrankaListFormatedWithAdressOIB_1">
      <item>EKOSISTEM d.o.o. za klimatizaciju, ventilaciju i grijanje, OIB 95268030603, Iva Vojnovića 68, 20000 Dubrovnik</item>
    </derivirana_varijabla>
  </DomainObject.Predmet.ProtuStrankaListFormatedWithAdressOIB>
  <DomainObject.Predmet.ProtuStrankaListNazivFormated>
    <izvorni_sadrzaj>
      <item>EKOSISTEM d.o.o. za klimatizaciju, ventilaciju i grijanje</item>
    </izvorni_sadrzaj>
    <derivirana_varijabla naziv="DomainObject.Predmet.ProtuStrankaListNazivFormated_1">
      <item>EKOSISTEM d.o.o. za klimatizaciju, ventilaciju i grijanje</item>
    </derivirana_varijabla>
  </DomainObject.Predmet.ProtuStrankaListNazivFormated>
  <DomainObject.Predmet.ProtuStrankaListNazivFormatedOIB>
    <izvorni_sadrzaj>
      <item>EKOSISTEM d.o.o. za klimatizaciju, ventilaciju i grijanje, OIB 95268030603</item>
    </izvorni_sadrzaj>
    <derivirana_varijabla naziv="DomainObject.Predmet.ProtuStrankaListNazivFormatedOIB_1">
      <item>EKOSISTEM d.o.o. za klimatizaciju, ventilaciju i grijanje, OIB 95268030603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EKOSISTEM d.o.o. za klimatizaciju, ventilaciju i grijanje</izvorni_sadrzaj>
    <derivirana_varijabla naziv="DomainObject.Predmet.ProtustrankaIDrugi_1">EKOSISTEM d.o.o. za klimatizaciju, ventilaciju i grijanje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EKOSISTEM d.o.o. za klimatizaciju, ventilaciju i grijanje, OIB 95268030603, Iva Vojnovića 68, 20000 Dubrovnik</izvorni_sadrzaj>
    <derivirana_varijabla naziv="DomainObject.Predmet.ProtustrankaIDrugiAdressOIB_1">EKOSISTEM d.o.o. za klimatizaciju, ventilaciju i grijanje, OIB 95268030603, Iva Vojnovića 68,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EKOSISTEM d.o.o. za klimatizaciju, ventilaciju i grijanje</item>
    </izvorni_sadrzaj>
    <derivirana_varijabla naziv="DomainObject.Predmet.SudioniciListNaziv_1">
      <item>FINA, RC Split, Podružnica Dubrovnik</item>
      <item>EKOSISTEM d.o.o. za klimatizaciju, ventilaciju i grijanje</item>
    </derivirana_varijabla>
  </DomainObject.Predmet.SudioniciListNaziv>
  <DomainObject.Predmet.SudioniciListAdressOIB>
    <izvorni_sadrzaj>
      <item>FINA, RC Split, Podružnica Dubrovnik, OIB 85821130368, Vukovarska 2,20000 Dubrovnik</item>
      <item>EKOSISTEM d.o.o. za klimatizaciju, ventilaciju i grijanje, OIB 95268030603, Iva Vojnovića 68,20000 Dubrovnik</item>
    </izvorni_sadrzaj>
    <derivirana_varijabla naziv="DomainObject.Predmet.SudioniciListAdressOIB_1">
      <item>FINA, RC Split, Podružnica Dubrovnik, OIB 85821130368, Vukovarska 2,20000 Dubrovnik</item>
      <item>EKOSISTEM d.o.o. za klimatizaciju, ventilaciju i grijanje, OIB 95268030603, Iva Vojnovića 68,20000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95268030603</item>
    </izvorni_sadrzaj>
    <derivirana_varijabla naziv="DomainObject.Predmet.SudioniciListNazivOIB_1">
      <item>, OIB 85821130368</item>
      <item>, OIB 95268030603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9C4F6-C4E6-402C-9991-B65D35BDB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2038</properties:Characters>
  <properties:Lines>52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2017-12-13T08:21:00Z</dcterms:created>
  <dc:creator>Ante Kačić</dc:creator>
  <cp:lastModifiedBy>Petronela Jakobusic</cp:lastModifiedBy>
  <cp:lastPrinted>2017-12-13T08:08:00Z</cp:lastPrinted>
  <dcterms:modified xmlns:xsi="http://www.w3.org/2001/XMLSchema-instance" xsi:type="dcterms:W3CDTF">2017-12-13T08:25:00Z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