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d9b6" w14:paraId="db8d9b6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 w:rsidR="00A4096C">
        <w:rPr>
          <w:rFonts w:cs="Times New Roman" w:hAnsi="Times New Roman" w:ascii="Times New Roman"/>
          <w:sz w:val="24"/>
        </w:rPr>
        <w:t xml:space="preserve">       </w:t>
      </w:r>
      <w:r>
        <w:rPr>
          <w:rFonts w:cs="Times New Roman" w:hAnsi="Times New Roman" w:ascii="Times New Roman"/>
          <w:sz w:val="24"/>
        </w:rPr>
        <w:t>70. St-</w:t>
      </w:r>
      <w:r w:rsidR="00A52D8E">
        <w:rPr>
          <w:rFonts w:cs="Times New Roman" w:hAnsi="Times New Roman" w:ascii="Times New Roman"/>
          <w:sz w:val="24"/>
        </w:rPr>
        <w:t>6703</w:t>
      </w:r>
      <w:r w:rsidR="006732CF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14245D" w:rsidP="00454F3F" w:rsidR="0014245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A52D8E" w:rsidP="00A52D8E" w:rsidR="00A52D8E" w:rsidRPr="00A52D8E">
      <w:pPr>
        <w:jc w:val="both"/>
        <w:rPr>
          <w:sz w:val="24"/>
          <w:szCs w:val="24"/>
        </w:rPr>
      </w:pPr>
      <w:r w:rsidRPr="00A52D8E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ASISTENT ZAGREB j.d.o.o.OIB: 64511921070, Zagreb, Bukovac 113, dana 29. prosinca 2017.</w:t>
      </w:r>
    </w:p>
    <w:p w:rsidRDefault="00C635E8" w:rsidP="00DE03CD" w:rsidR="00C635E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 xml:space="preserve">Nalaže se </w:t>
      </w:r>
      <w:r w:rsidR="0036362F" w:rsidRPr="0036362F">
        <w:rPr>
          <w:sz w:val="24"/>
        </w:rPr>
        <w:t xml:space="preserve">osobi ovlaštenoj za zastupanje </w:t>
      </w:r>
      <w:r w:rsidR="00A52D8E" w:rsidRPr="00A52D8E">
        <w:rPr>
          <w:sz w:val="24"/>
        </w:rPr>
        <w:t>Lani Debeljak OIB:11805578867  Zagreb, Bukovac 113</w:t>
      </w:r>
      <w:r w:rsidR="00A52D8E">
        <w:rPr>
          <w:sz w:val="24"/>
        </w:rPr>
        <w:t xml:space="preserve"> </w:t>
      </w:r>
      <w:r w:rsidR="0014245D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53530C">
        <w:rPr>
          <w:sz w:val="24"/>
          <w:szCs w:val="24"/>
        </w:rPr>
        <w:t>6703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53530C">
      <w:pPr>
        <w:ind w:firstLine="708"/>
        <w:jc w:val="both"/>
      </w:pPr>
      <w:r w:rsidRPr="006668A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668AC">
        <w:rPr>
          <w:sz w:val="24"/>
          <w:szCs w:val="24"/>
          <w:lang w:val="pt-BR"/>
        </w:rPr>
        <w:t>dužnikom</w:t>
      </w:r>
      <w:r w:rsidR="00C22FD1" w:rsidRPr="00C22FD1">
        <w:t xml:space="preserve"> </w:t>
      </w:r>
      <w:r w:rsidR="0053530C" w:rsidRPr="0053530C">
        <w:t>ASISTENT ZAGREB j.d.o.o.</w:t>
      </w:r>
      <w:r w:rsidR="0053530C">
        <w:t xml:space="preserve"> </w:t>
      </w:r>
      <w:r w:rsidR="0053530C" w:rsidRPr="0053530C">
        <w:t>OIB: 6</w:t>
      </w:r>
      <w:r w:rsidR="0053530C">
        <w:t>4511921070, Zagreb, Bukovac 113.</w:t>
      </w:r>
      <w:r w:rsidR="0053530C" w:rsidRPr="0053530C">
        <w:t xml:space="preserve">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</w:t>
      </w:r>
      <w:r w:rsidR="00027BA6">
        <w:rPr>
          <w:sz w:val="24"/>
          <w:szCs w:val="24"/>
          <w:lang w:val="pt-BR"/>
        </w:rPr>
        <w:t xml:space="preserve">čana sredstava u iznosu od </w:t>
      </w:r>
      <w:r w:rsidR="008E5E79">
        <w:rPr>
          <w:sz w:val="24"/>
          <w:szCs w:val="24"/>
          <w:lang w:val="pt-BR"/>
        </w:rPr>
        <w:t>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E36E3B">
        <w:rPr>
          <w:sz w:val="24"/>
          <w:szCs w:val="24"/>
          <w:lang w:val="pt-BR"/>
        </w:rPr>
        <w:t>2</w:t>
      </w:r>
      <w:r w:rsidR="008D654E">
        <w:rPr>
          <w:sz w:val="24"/>
          <w:szCs w:val="24"/>
          <w:lang w:val="pt-BR"/>
        </w:rPr>
        <w:t>9</w:t>
      </w:r>
      <w:r w:rsidR="00073419">
        <w:rPr>
          <w:sz w:val="24"/>
          <w:szCs w:val="24"/>
          <w:lang w:val="pt-BR"/>
        </w:rPr>
        <w:t xml:space="preserve">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1726E5" w:rsidP="00DC7822" w:rsidR="00DC7822">
      <w:pPr>
        <w:ind w:firstLine="708"/>
        <w:jc w:val="right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Maja Jurovicki, v.r.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1726E5" w:rsidP="004F5146" w:rsidR="001726E5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1726E5" w:rsidP="004F5146" w:rsidR="001726E5">
      <w:pPr>
        <w:jc w:val="right"/>
        <w:rPr>
          <w:sz w:val="24"/>
          <w:szCs w:val="24"/>
        </w:rPr>
      </w:pPr>
      <w:r>
        <w:rPr>
          <w:sz w:val="24"/>
        </w:rPr>
        <w:t>Gordana Cvitković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14245D" w:rsidR="00DC782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726E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DB0B07">
      <w:t xml:space="preserve">       </w:t>
    </w:r>
    <w:r>
      <w:t>70</w:t>
    </w:r>
    <w:r w:rsidR="00DA6CA0">
      <w:t>.</w:t>
    </w:r>
    <w:r w:rsidR="00DA6CA0" w:rsidRPr="008F6DDC">
      <w:rPr>
        <w:sz w:val="24"/>
        <w:szCs w:val="24"/>
      </w:rPr>
      <w:t>St-</w:t>
    </w:r>
    <w:r w:rsidR="008D654E">
      <w:rPr>
        <w:sz w:val="24"/>
        <w:szCs w:val="24"/>
      </w:rPr>
      <w:t>6703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5694"/>
    <w:rsid w:val="00007CDD"/>
    <w:rsid w:val="00021FB8"/>
    <w:rsid w:val="00025C2F"/>
    <w:rsid w:val="00027BA6"/>
    <w:rsid w:val="0003400E"/>
    <w:rsid w:val="00044B5F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640"/>
    <w:rsid w:val="000D5CBA"/>
    <w:rsid w:val="001048F4"/>
    <w:rsid w:val="00117098"/>
    <w:rsid w:val="00135A44"/>
    <w:rsid w:val="0013643E"/>
    <w:rsid w:val="00136566"/>
    <w:rsid w:val="00140662"/>
    <w:rsid w:val="0014245D"/>
    <w:rsid w:val="00142870"/>
    <w:rsid w:val="00144308"/>
    <w:rsid w:val="00155CD9"/>
    <w:rsid w:val="00161012"/>
    <w:rsid w:val="001726E5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C532A"/>
    <w:rsid w:val="001E38EC"/>
    <w:rsid w:val="001E53FF"/>
    <w:rsid w:val="001F1E1B"/>
    <w:rsid w:val="001F457C"/>
    <w:rsid w:val="001F6BC4"/>
    <w:rsid w:val="00200DC8"/>
    <w:rsid w:val="00202D07"/>
    <w:rsid w:val="0020396B"/>
    <w:rsid w:val="0021367A"/>
    <w:rsid w:val="00213CD7"/>
    <w:rsid w:val="0021434B"/>
    <w:rsid w:val="00220D51"/>
    <w:rsid w:val="002265A1"/>
    <w:rsid w:val="00240545"/>
    <w:rsid w:val="002412D3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674E"/>
    <w:rsid w:val="002970EC"/>
    <w:rsid w:val="002A3317"/>
    <w:rsid w:val="002A5A8D"/>
    <w:rsid w:val="002B17BF"/>
    <w:rsid w:val="002B1D7A"/>
    <w:rsid w:val="002B36B9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0CE"/>
    <w:rsid w:val="003058C7"/>
    <w:rsid w:val="00327920"/>
    <w:rsid w:val="00330388"/>
    <w:rsid w:val="00331898"/>
    <w:rsid w:val="0036221F"/>
    <w:rsid w:val="0036362F"/>
    <w:rsid w:val="0037505D"/>
    <w:rsid w:val="00377434"/>
    <w:rsid w:val="003804DC"/>
    <w:rsid w:val="00397B61"/>
    <w:rsid w:val="003A33EF"/>
    <w:rsid w:val="003B70D5"/>
    <w:rsid w:val="003C1D9D"/>
    <w:rsid w:val="003E12AC"/>
    <w:rsid w:val="003F24EC"/>
    <w:rsid w:val="00417227"/>
    <w:rsid w:val="00426703"/>
    <w:rsid w:val="00440662"/>
    <w:rsid w:val="004436F3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E59FB"/>
    <w:rsid w:val="004F1C11"/>
    <w:rsid w:val="004F303A"/>
    <w:rsid w:val="00500D56"/>
    <w:rsid w:val="00510B72"/>
    <w:rsid w:val="00525878"/>
    <w:rsid w:val="0053530C"/>
    <w:rsid w:val="005372D7"/>
    <w:rsid w:val="00541421"/>
    <w:rsid w:val="00543364"/>
    <w:rsid w:val="00554A8A"/>
    <w:rsid w:val="0056060C"/>
    <w:rsid w:val="005621C8"/>
    <w:rsid w:val="00565020"/>
    <w:rsid w:val="0056607C"/>
    <w:rsid w:val="00570C57"/>
    <w:rsid w:val="005814DF"/>
    <w:rsid w:val="0059226E"/>
    <w:rsid w:val="005957CB"/>
    <w:rsid w:val="005A4711"/>
    <w:rsid w:val="005D295B"/>
    <w:rsid w:val="005D5E49"/>
    <w:rsid w:val="005E3E61"/>
    <w:rsid w:val="005E7C19"/>
    <w:rsid w:val="00611026"/>
    <w:rsid w:val="00612FA9"/>
    <w:rsid w:val="00663CA9"/>
    <w:rsid w:val="006668AC"/>
    <w:rsid w:val="00667C76"/>
    <w:rsid w:val="006732CF"/>
    <w:rsid w:val="00683F41"/>
    <w:rsid w:val="006868A5"/>
    <w:rsid w:val="00697090"/>
    <w:rsid w:val="006A1915"/>
    <w:rsid w:val="006A4E6C"/>
    <w:rsid w:val="006B2630"/>
    <w:rsid w:val="006B376C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2F30"/>
    <w:rsid w:val="00743173"/>
    <w:rsid w:val="00746F8C"/>
    <w:rsid w:val="00752674"/>
    <w:rsid w:val="00756DBA"/>
    <w:rsid w:val="0076233A"/>
    <w:rsid w:val="00763D4F"/>
    <w:rsid w:val="00767B74"/>
    <w:rsid w:val="00771B7F"/>
    <w:rsid w:val="00772DC7"/>
    <w:rsid w:val="00787526"/>
    <w:rsid w:val="00793CFC"/>
    <w:rsid w:val="007A03BE"/>
    <w:rsid w:val="007B4717"/>
    <w:rsid w:val="007C5055"/>
    <w:rsid w:val="007E15FF"/>
    <w:rsid w:val="007E2877"/>
    <w:rsid w:val="007F58F9"/>
    <w:rsid w:val="007F6CCD"/>
    <w:rsid w:val="008007C1"/>
    <w:rsid w:val="0080172B"/>
    <w:rsid w:val="00801B6C"/>
    <w:rsid w:val="00824C4E"/>
    <w:rsid w:val="00825611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D3E9D"/>
    <w:rsid w:val="008D654E"/>
    <w:rsid w:val="008E29C7"/>
    <w:rsid w:val="008E5937"/>
    <w:rsid w:val="008E5E79"/>
    <w:rsid w:val="008F2DF5"/>
    <w:rsid w:val="008F327C"/>
    <w:rsid w:val="008F3C12"/>
    <w:rsid w:val="008F3C6D"/>
    <w:rsid w:val="008F707F"/>
    <w:rsid w:val="00901BB4"/>
    <w:rsid w:val="00902E7D"/>
    <w:rsid w:val="00906A76"/>
    <w:rsid w:val="00912EC5"/>
    <w:rsid w:val="00916B77"/>
    <w:rsid w:val="009273AD"/>
    <w:rsid w:val="00947634"/>
    <w:rsid w:val="00960451"/>
    <w:rsid w:val="0096267A"/>
    <w:rsid w:val="009742E8"/>
    <w:rsid w:val="00981FFB"/>
    <w:rsid w:val="00986ABF"/>
    <w:rsid w:val="009921CE"/>
    <w:rsid w:val="00992D41"/>
    <w:rsid w:val="00993E50"/>
    <w:rsid w:val="00995863"/>
    <w:rsid w:val="009A5A5E"/>
    <w:rsid w:val="009B1D4C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96C"/>
    <w:rsid w:val="00A40A2D"/>
    <w:rsid w:val="00A42F2F"/>
    <w:rsid w:val="00A50B6E"/>
    <w:rsid w:val="00A52D8E"/>
    <w:rsid w:val="00A547D0"/>
    <w:rsid w:val="00A625BD"/>
    <w:rsid w:val="00A63C2D"/>
    <w:rsid w:val="00A839C3"/>
    <w:rsid w:val="00A93D80"/>
    <w:rsid w:val="00A9669C"/>
    <w:rsid w:val="00AA52B5"/>
    <w:rsid w:val="00AA68BD"/>
    <w:rsid w:val="00AA6E6D"/>
    <w:rsid w:val="00AC2B7E"/>
    <w:rsid w:val="00AC2EFA"/>
    <w:rsid w:val="00AC56B9"/>
    <w:rsid w:val="00AD540C"/>
    <w:rsid w:val="00AE48DE"/>
    <w:rsid w:val="00AF5963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37A3B"/>
    <w:rsid w:val="00B4168F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C110B"/>
    <w:rsid w:val="00BC4971"/>
    <w:rsid w:val="00BD2041"/>
    <w:rsid w:val="00BE29DB"/>
    <w:rsid w:val="00BF07C0"/>
    <w:rsid w:val="00BF0FBA"/>
    <w:rsid w:val="00C01951"/>
    <w:rsid w:val="00C029A5"/>
    <w:rsid w:val="00C20143"/>
    <w:rsid w:val="00C22FD1"/>
    <w:rsid w:val="00C331DD"/>
    <w:rsid w:val="00C40DDD"/>
    <w:rsid w:val="00C635E8"/>
    <w:rsid w:val="00C63CC4"/>
    <w:rsid w:val="00C70DC8"/>
    <w:rsid w:val="00C71259"/>
    <w:rsid w:val="00C95D9C"/>
    <w:rsid w:val="00CA1177"/>
    <w:rsid w:val="00CA1A34"/>
    <w:rsid w:val="00CA61B0"/>
    <w:rsid w:val="00CB0997"/>
    <w:rsid w:val="00CD225D"/>
    <w:rsid w:val="00CD6445"/>
    <w:rsid w:val="00CE0924"/>
    <w:rsid w:val="00CE20DC"/>
    <w:rsid w:val="00CE6F30"/>
    <w:rsid w:val="00CE7D5F"/>
    <w:rsid w:val="00CF5910"/>
    <w:rsid w:val="00CF7F45"/>
    <w:rsid w:val="00D1480C"/>
    <w:rsid w:val="00D1512B"/>
    <w:rsid w:val="00D27CFA"/>
    <w:rsid w:val="00D31553"/>
    <w:rsid w:val="00D3540F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0B07"/>
    <w:rsid w:val="00DB2BB8"/>
    <w:rsid w:val="00DB4FF9"/>
    <w:rsid w:val="00DB582D"/>
    <w:rsid w:val="00DB66BC"/>
    <w:rsid w:val="00DC4FF7"/>
    <w:rsid w:val="00DC7822"/>
    <w:rsid w:val="00DD02CE"/>
    <w:rsid w:val="00DE03CD"/>
    <w:rsid w:val="00DE0CE1"/>
    <w:rsid w:val="00DE2AF0"/>
    <w:rsid w:val="00DE31DD"/>
    <w:rsid w:val="00DE5170"/>
    <w:rsid w:val="00DE5570"/>
    <w:rsid w:val="00DE69B9"/>
    <w:rsid w:val="00DF4C92"/>
    <w:rsid w:val="00DF5AE6"/>
    <w:rsid w:val="00DF648F"/>
    <w:rsid w:val="00E106D1"/>
    <w:rsid w:val="00E13A9D"/>
    <w:rsid w:val="00E14F12"/>
    <w:rsid w:val="00E21185"/>
    <w:rsid w:val="00E23DAA"/>
    <w:rsid w:val="00E25B65"/>
    <w:rsid w:val="00E36E3B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D72F5"/>
    <w:rsid w:val="00EE21E0"/>
    <w:rsid w:val="00EE2734"/>
    <w:rsid w:val="00EF7D48"/>
    <w:rsid w:val="00F024E8"/>
    <w:rsid w:val="00F13E37"/>
    <w:rsid w:val="00F17631"/>
    <w:rsid w:val="00F17DC9"/>
    <w:rsid w:val="00F264B7"/>
    <w:rsid w:val="00F32A1F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0BA3"/>
    <w:rsid w:val="00F720CE"/>
    <w:rsid w:val="00F746B4"/>
    <w:rsid w:val="00F76963"/>
    <w:rsid w:val="00F9701A"/>
    <w:rsid w:val="00FA6B0B"/>
    <w:rsid w:val="00FB65BA"/>
    <w:rsid w:val="00FB79C0"/>
    <w:rsid w:val="00FC5F00"/>
    <w:rsid w:val="00FD0D9A"/>
    <w:rsid w:val="00FD6BD2"/>
    <w:rsid w:val="00FE7CD8"/>
    <w:rsid w:val="00FF11E5"/>
    <w:rsid w:val="00FF5914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72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6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6E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6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6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72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6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6E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6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6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6703</izvorni_sadrzaj>
    <derivirana_varijabla naziv="DomainObject.Predmet.Broj_1">6703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St-6703/2016</izvorni_sadrzaj>
    <derivirana_varijabla naziv="DomainObject.Predmet.OznakaBroj_1">St-6703/2016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ASISTENT ZAGREB j.d.o.o.</izvorni_sadrzaj>
    <derivirana_varijabla naziv="DomainObject.Predmet.ProtustrankaFormated_1">  ASISTENT ZAGREB j.d.o.o.</derivirana_varijabla>
  </DomainObject.Predmet.ProtustrankaFormated>
  <DomainObject.Predmet.ProtustrankaFormatedOIB>
    <izvorni_sadrzaj>  ASISTENT ZAGREB j.d.o.o., OIB 64511921070</izvorni_sadrzaj>
    <derivirana_varijabla naziv="DomainObject.Predmet.ProtustrankaFormatedOIB_1">  ASISTENT ZAGREB j.d.o.o., OIB 64511921070</derivirana_varijabla>
  </DomainObject.Predmet.ProtustrankaFormatedOIB>
  <DomainObject.Predmet.ProtustrankaFormatedWithAdress>
    <izvorni_sadrzaj> ASISTENT ZAGREB j.d.o.o., Bukovac 133, 10000 Zagreb</izvorni_sadrzaj>
    <derivirana_varijabla naziv="DomainObject.Predmet.ProtustrankaFormatedWithAdress_1"> ASISTENT ZAGREB j.d.o.o., Bukovac 133, 10000 Zagreb</derivirana_varijabla>
  </DomainObject.Predmet.ProtustrankaFormatedWithAdress>
  <DomainObject.Predmet.ProtustrankaFormatedWithAdressOIB>
    <izvorni_sadrzaj> ASISTENT ZAGREB j.d.o.o., OIB 64511921070, Bukovac 133, 10000 Zagreb</izvorni_sadrzaj>
    <derivirana_varijabla naziv="DomainObject.Predmet.ProtustrankaFormatedWithAdressOIB_1"> ASISTENT ZAGREB j.d.o.o., OIB 64511921070, Bukovac 133, 10000 Zagreb</derivirana_varijabla>
  </DomainObject.Predmet.ProtustrankaFormatedWithAdressOIB>
  <DomainObject.Predmet.ProtustrankaWithAdress>
    <izvorni_sadrzaj>ASISTENT ZAGREB j.d.o.o. Bukovac 133, 10000 Zagreb</izvorni_sadrzaj>
    <derivirana_varijabla naziv="DomainObject.Predmet.ProtustrankaWithAdress_1">ASISTENT ZAGREB j.d.o.o. Bukovac 133, 10000 Zagreb</derivirana_varijabla>
  </DomainObject.Predmet.ProtustrankaWithAdress>
  <DomainObject.Predmet.ProtustrankaWithAdressOIB>
    <izvorni_sadrzaj>ASISTENT ZAGREB j.d.o.o., OIB 64511921070, Bukovac 133, 10000 Zagreb</izvorni_sadrzaj>
    <derivirana_varijabla naziv="DomainObject.Predmet.ProtustrankaWithAdressOIB_1">ASISTENT ZAGREB j.d.o.o., OIB 64511921070, Bukovac 133, 10000 Zagreb</derivirana_varijabla>
  </DomainObject.Predmet.ProtustrankaWithAdressOIB>
  <DomainObject.Predmet.ProtustrankaNazivFormated>
    <izvorni_sadrzaj>ASISTENT ZAGREB j.d.o.o.</izvorni_sadrzaj>
    <derivirana_varijabla naziv="DomainObject.Predmet.ProtustrankaNazivFormated_1">ASISTENT ZAGREB j.d.o.o.</derivirana_varijabla>
  </DomainObject.Predmet.ProtustrankaNazivFormated>
  <DomainObject.Predmet.ProtustrankaNazivFormatedOIB>
    <izvorni_sadrzaj>ASISTENT ZAGREB j.d.o.o., OIB 64511921070</izvorni_sadrzaj>
    <derivirana_varijabla naziv="DomainObject.Predmet.ProtustrankaNazivFormatedOIB_1">ASISTENT ZAGREB j.d.o.o., OIB 64511921070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ASISTENT ZAGREB j.d.o.o.</item>
    </izvorni_sadrzaj>
    <derivirana_varijabla naziv="DomainObject.Predmet.ProtuStrankaListFormated_1">
      <item>ASISTENT ZAGREB j.d.o.o.</item>
    </derivirana_varijabla>
  </DomainObject.Predmet.ProtuStrankaListFormated>
  <DomainObject.Predmet.ProtuStrankaListFormatedOIB>
    <izvorni_sadrzaj>
      <item>ASISTENT ZAGREB j.d.o.o., OIB 64511921070</item>
    </izvorni_sadrzaj>
    <derivirana_varijabla naziv="DomainObject.Predmet.ProtuStrankaListFormatedOIB_1">
      <item>ASISTENT ZAGREB j.d.o.o., OIB 64511921070</item>
    </derivirana_varijabla>
  </DomainObject.Predmet.ProtuStrankaListFormatedOIB>
  <DomainObject.Predmet.ProtuStrankaListFormatedWithAdress>
    <izvorni_sadrzaj>
      <item>ASISTENT ZAGREB j.d.o.o., Bukovac 133, 10000 Zagreb</item>
    </izvorni_sadrzaj>
    <derivirana_varijabla naziv="DomainObject.Predmet.ProtuStrankaListFormatedWithAdress_1">
      <item>ASISTENT ZAGREB j.d.o.o., Bukovac 133, 10000 Zagreb</item>
    </derivirana_varijabla>
  </DomainObject.Predmet.ProtuStrankaListFormatedWithAdress>
  <DomainObject.Predmet.ProtuStrankaListFormatedWithAdressOIB>
    <izvorni_sadrzaj>
      <item>ASISTENT ZAGREB j.d.o.o., OIB 64511921070, Bukovac 133, 10000 Zagreb</item>
    </izvorni_sadrzaj>
    <derivirana_varijabla naziv="DomainObject.Predmet.ProtuStrankaListFormatedWithAdressOIB_1">
      <item>ASISTENT ZAGREB j.d.o.o., OIB 64511921070, Bukovac 133, 10000 Zagreb</item>
    </derivirana_varijabla>
  </DomainObject.Predmet.ProtuStrankaListFormatedWithAdressOIB>
  <DomainObject.Predmet.ProtuStrankaListNazivFormated>
    <izvorni_sadrzaj>
      <item>ASISTENT ZAGREB j.d.o.o.</item>
    </izvorni_sadrzaj>
    <derivirana_varijabla naziv="DomainObject.Predmet.ProtuStrankaListNazivFormated_1">
      <item>ASISTENT ZAGREB j.d.o.o.</item>
    </derivirana_varijabla>
  </DomainObject.Predmet.ProtuStrankaListNazivFormated>
  <DomainObject.Predmet.ProtuStrankaListNazivFormatedOIB>
    <izvorni_sadrzaj>
      <item>ASISTENT ZAGREB j.d.o.o., OIB 64511921070</item>
    </izvorni_sadrzaj>
    <derivirana_varijabla naziv="DomainObject.Predmet.ProtuStrankaListNazivFormatedOIB_1">
      <item>ASISTENT ZAGREB j.d.o.o., OIB 64511921070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ASISTENT ZAGREB j.d.o.o.</izvorni_sadrzaj>
    <derivirana_varijabla naziv="DomainObject.Predmet.ProtustrankaIDrugi_1">ASISTENT ZAGREB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ASISTENT ZAGREB j.d.o.o., OIB 64511921070, Bukovac 133, 10000 Zagreb</izvorni_sadrzaj>
    <derivirana_varijabla naziv="DomainObject.Predmet.ProtustrankaIDrugiAdressOIB_1">ASISTENT ZAGREB j.d.o.o., OIB 64511921070, Bukovac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ASISTENT ZAGREB j.d.o.o.</item>
    </izvorni_sadrzaj>
    <derivirana_varijabla naziv="DomainObject.Predmet.SudioniciListNaziv_1">
      <item>FINA Regionalni centar Zagreb</item>
      <item>ASISTENT ZAGREB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ASISTENT ZAGREB j.d.o.o., OIB 64511921070, Bukovac 133,10000 Zagreb</item>
    </izvorni_sadrzaj>
    <derivirana_varijabla naziv="DomainObject.Predmet.SudioniciListAdressOIB_1">
      <item>FINA Regionalni centar Zagreb, OIB 85821130368, Trg svibanjskih žrtava 1995. 1,10000 Zagreb</item>
      <item>ASISTENT ZAGREB j.d.o.o., OIB 64511921070, Bukovac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64511921070</item>
    </izvorni_sadrzaj>
    <derivirana_varijabla naziv="DomainObject.Predmet.SudioniciListNazivOIB_1">
      <item>, OIB 85821130368</item>
      <item>, OIB 64511921070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2915</properties:Characters>
  <properties:Lines>76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2017-12-28T08:37:00Z</dcterms:created>
  <dc:creator>ilukac</dc:creator>
  <cp:lastModifiedBy>Mirjana Gašparić</cp:lastModifiedBy>
  <cp:lastPrinted>2017-12-29T08:51:00Z</cp:lastPrinted>
  <dcterms:modified xmlns:xsi="http://www.w3.org/2001/XMLSchema-instance" xsi:type="dcterms:W3CDTF">2017-12-29T08:52:00Z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