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06e6" w14:paraId="9cd06e6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401209">
        <w:rPr>
          <w:rFonts w:hAnsi="Times New Roman" w:ascii="Times New Roman"/>
          <w:szCs w:val="24"/>
        </w:rPr>
        <w:t xml:space="preserve">RENATA LOGISTIKA j.d.o.o. za prijevoz, Zagreb (Grad Zagreb), Mrkšina 13 h, OIB: </w:t>
      </w:r>
      <w:r w:rsidR="00401209" w:rsidRPr="00401209">
        <w:rPr>
          <w:rFonts w:hAnsi="Times New Roman" w:ascii="Times New Roman"/>
          <w:szCs w:val="24"/>
        </w:rPr>
        <w:t>99266758499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401209">
        <w:rPr>
          <w:rFonts w:hAnsi="Times New Roman" w:ascii="Times New Roman"/>
          <w:szCs w:val="24"/>
          <w:lang w:val="hr-HR"/>
        </w:rPr>
        <w:t>10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401209">
        <w:rPr>
          <w:rFonts w:hAnsi="Times New Roman" w:ascii="Times New Roman"/>
          <w:szCs w:val="24"/>
        </w:rPr>
        <w:t xml:space="preserve">RENATA LOGISTIKA j.d.o.o. za prijevoz, Zagreb (Grad Zagreb), Mrkšina 13 h, OIB: </w:t>
      </w:r>
      <w:r w:rsidR="00401209" w:rsidRPr="00401209">
        <w:rPr>
          <w:rFonts w:hAnsi="Times New Roman" w:ascii="Times New Roman"/>
          <w:szCs w:val="24"/>
        </w:rPr>
        <w:t>99266758499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401209">
        <w:rPr>
          <w:rFonts w:hAnsi="Times New Roman" w:ascii="Times New Roman"/>
          <w:b/>
          <w:i/>
          <w:szCs w:val="24"/>
          <w:lang w:val="hr-HR"/>
        </w:rPr>
        <w:t>50715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401209">
        <w:rPr>
          <w:rFonts w:hAnsi="Times New Roman" w:ascii="Times New Roman"/>
          <w:szCs w:val="24"/>
          <w:lang w:val="hr-HR"/>
        </w:rPr>
        <w:t>10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A081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401209">
      <w:rPr>
        <w:rFonts w:hAnsi="Times New Roman" w:ascii="Times New Roman"/>
        <w:szCs w:val="24"/>
        <w:lang w:val="hr-HR"/>
      </w:rPr>
      <w:t>507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C727CA">
      <w:rPr>
        <w:rFonts w:hAnsi="Times New Roman" w:ascii="Times New Roman"/>
        <w:sz w:val="20"/>
        <w:lang w:val="hr-HR"/>
      </w:rPr>
      <w:t>8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01209">
      <w:rPr>
        <w:rFonts w:hAnsi="Times New Roman" w:ascii="Times New Roman"/>
        <w:szCs w:val="24"/>
        <w:lang w:val="hr-HR"/>
      </w:rPr>
      <w:t>507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401209">
      <w:rPr>
        <w:rFonts w:hAnsi="Times New Roman" w:ascii="Times New Roman"/>
        <w:sz w:val="20"/>
        <w:lang w:val="hr-HR"/>
      </w:rPr>
      <w:t>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081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8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8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LOGISTIKA j.d.o.o. zastupanog po punomoćniku Mladen Preprotić; Renata Opačić</izvorni_sadrzaj>
    <derivirana_varijabla naziv="DomainObject.Predmet.ProtustrankaFormated_1">  RENATA LOGISTIKA j.d.o.o. zastupanog po punomoćniku Mladen Preprotić; Renata Opačić</derivirana_varijabla>
  </DomainObject.Predmet.ProtustrankaFormated>
  <DomainObject.Predmet.ProtustrankaFormatedOIB>
    <izvorni_sadrzaj>  RENATA LOGISTIKA j.d.o.o., OIB 99266758499 zastupanog po punomoćniku Mladen Preprotić; Renata Opačić</izvorni_sadrzaj>
    <derivirana_varijabla naziv="DomainObject.Predmet.ProtustrankaFormatedOIB_1">  RENATA LOGISTIKA j.d.o.o., OIB 99266758499 zastupanog po punomoćniku Mladen Preprotić; Renata Opačić</derivirana_varijabla>
  </DomainObject.Predmet.ProtustrankaFormatedOIB>
  <DomainObject.Predmet.ProtustrankaFormatedWithAdress>
    <izvorni_sadrzaj> RENATA LOGISTIKA j.d.o.o., Mrkšina 13 h, 10000 Zagreb zastupanog po punomoćniku Mladen Preprotić; Renata Opačić</izvorni_sadrzaj>
    <derivirana_varijabla naziv="DomainObject.Predmet.ProtustrankaFormatedWithAdress_1"> RENATA LOGISTIKA j.d.o.o., Mrkšina 13 h, 10000 Zagreb zastupanog po punomoćniku Mladen Preprotić; Renata Opačić</derivirana_varijabla>
  </DomainObject.Predmet.ProtustrankaFormatedWithAdress>
  <DomainObject.Predmet.ProtustrankaFormatedWithAdressOIB>
    <izvorni_sadrzaj> RENATA LOGISTIKA j.d.o.o., OIB 99266758499, Mrkšina 13 h, 10000 Zagreb zastupanog po punomoćniku Mladen Preprotić; Renata Opačić</izvorni_sadrzaj>
    <derivirana_varijabla naziv="DomainObject.Predmet.ProtustrankaFormatedWithAdressOIB_1"> RENATA LOGISTIKA j.d.o.o., OIB 99266758499, Mrkšina 13 h, 10000 Zagreb zastupanog po punomoćniku Mladen Preprotić; Renata Opačić</derivirana_varijabla>
  </DomainObject.Predmet.ProtustrankaFormatedWithAdressOIB>
  <DomainObject.Predmet.ProtustrankaWithAdress>
    <izvorni_sadrzaj>RENATA LOGISTIKA j.d.o.o. Mrkšina 13 h, 10000 Zagreb</izvorni_sadrzaj>
    <derivirana_varijabla naziv="DomainObject.Predmet.ProtustrankaWithAdress_1">RENATA LOGISTIKA j.d.o.o. Mrkšina 13 h, 10000 Zagreb</derivirana_varijabla>
  </DomainObject.Predmet.ProtustrankaWithAdress>
  <DomainObject.Predmet.ProtustrankaWithAdressOIB>
    <izvorni_sadrzaj>RENATA LOGISTIKA j.d.o.o., OIB 99266758499, Mrkšina 13 h, 10000 Zagreb</izvorni_sadrzaj>
    <derivirana_varijabla naziv="DomainObject.Predmet.ProtustrankaWithAdressOIB_1">RENATA LOGISTIKA j.d.o.o., OIB 99266758499, Mrkšina 13 h, 10000 Zagreb</derivirana_varijabla>
  </DomainObject.Predmet.ProtustrankaWithAdressOIB>
  <DomainObject.Predmet.ProtustrankaNazivFormated>
    <izvorni_sadrzaj>RENATA LOGISTIKA j.d.o.o.</izvorni_sadrzaj>
    <derivirana_varijabla naziv="DomainObject.Predmet.ProtustrankaNazivFormated_1">RENATA LOGISTIKA j.d.o.o.</derivirana_varijabla>
  </DomainObject.Predmet.ProtustrankaNazivFormated>
  <DomainObject.Predmet.ProtustrankaNazivFormatedOIB>
    <izvorni_sadrzaj>RENATA LOGISTIKA j.d.o.o., OIB 99266758499</izvorni_sadrzaj>
    <derivirana_varijabla naziv="DomainObject.Predmet.ProtustrankaNazivFormatedOIB_1">RENATA LOGISTIKA j.d.o.o., OIB 99266758499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RENATA LOGISTIKA j.d.o.o.</izvorni_sadrzaj>
    <derivirana_varijabla naziv="DomainObject.Predmet.StrankaFormated_1">  RENATA LOGISTIKA j.d.o.o.</derivirana_varijabla>
  </DomainObject.Predmet.StrankaFormated>
  <DomainObject.Predmet.StrankaFormatedOIB>
    <izvorni_sadrzaj>  RENATA LOGISTIKA j.d.o.o., OIB 99266758499</izvorni_sadrzaj>
    <derivirana_varijabla naziv="DomainObject.Predmet.StrankaFormatedOIB_1">  RENATA LOGISTIKA j.d.o.o., OIB 99266758499</derivirana_varijabla>
  </DomainObject.Predmet.StrankaFormatedOIB>
  <DomainObject.Predmet.StrankaFormatedWithAdress>
    <izvorni_sadrzaj> RENATA LOGISTIKA j.d.o.o., Mrkšina 13 h, 10000 Zagreb</izvorni_sadrzaj>
    <derivirana_varijabla naziv="DomainObject.Predmet.StrankaFormatedWithAdress_1"> RENATA LOGISTIKA j.d.o.o., Mrkšina 13 h, 10000 Zagreb</derivirana_varijabla>
  </DomainObject.Predmet.StrankaFormatedWithAdress>
  <DomainObject.Predmet.StrankaFormatedWithAdressOIB>
    <izvorni_sadrzaj> RENATA LOGISTIKA j.d.o.o., OIB 99266758499, Mrkšina 13 h, 10000 Zagreb</izvorni_sadrzaj>
    <derivirana_varijabla naziv="DomainObject.Predmet.StrankaFormatedWithAdressOIB_1"> RENATA LOGISTIKA j.d.o.o., OIB 99266758499, Mrkšina 13 h, 10000 Zagreb</derivirana_varijabla>
  </DomainObject.Predmet.StrankaFormatedWithAdressOIB>
  <DomainObject.Predmet.StrankaWithAdress>
    <izvorni_sadrzaj>RENATA LOGISTIKA j.d.o.o. Mrkšina 13 h,10000 Zagreb</izvorni_sadrzaj>
    <derivirana_varijabla naziv="DomainObject.Predmet.StrankaWithAdress_1">RENATA LOGISTIKA j.d.o.o. Mrkšina 13 h,10000 Zagreb</derivirana_varijabla>
  </DomainObject.Predmet.StrankaWithAdress>
  <DomainObject.Predmet.StrankaWithAdressOIB>
    <izvorni_sadrzaj>RENATA LOGISTIKA j.d.o.o., OIB 99266758499, Mrkšina 13 h,10000 Zagreb</izvorni_sadrzaj>
    <derivirana_varijabla naziv="DomainObject.Predmet.StrankaWithAdressOIB_1">RENATA LOGISTIKA j.d.o.o., OIB 99266758499, Mrkšina 13 h,10000 Zagreb</derivirana_varijabla>
  </DomainObject.Predmet.StrankaWithAdressOIB>
  <DomainObject.Predmet.StrankaNazivFormated>
    <izvorni_sadrzaj>RENATA LOGISTIKA j.d.o.o.</izvorni_sadrzaj>
    <derivirana_varijabla naziv="DomainObject.Predmet.StrankaNazivFormated_1">RENATA LOGISTIKA j.d.o.o.</derivirana_varijabla>
  </DomainObject.Predmet.StrankaNazivFormated>
  <DomainObject.Predmet.StrankaNazivFormatedOIB>
    <izvorni_sadrzaj>RENATA LOGISTIKA j.d.o.o., OIB 99266758499</izvorni_sadrzaj>
    <derivirana_varijabla naziv="DomainObject.Predmet.StrankaNazivFormatedOIB_1">RENATA LOGISTIKA j.d.o.o., OIB 99266758499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RENATA LOGISTIKA j.d.o.o.</item>
    </izvorni_sadrzaj>
    <derivirana_varijabla naziv="DomainObject.Predmet.StrankaListFormated_1">
      <item>RENATA LOGISTIKA j.d.o.o.</item>
    </derivirana_varijabla>
  </DomainObject.Predmet.StrankaListFormated>
  <DomainObject.Predmet.StrankaListFormatedOIB>
    <izvorni_sadrzaj>
      <item>RENATA LOGISTIKA j.d.o.o., OIB 99266758499</item>
    </izvorni_sadrzaj>
    <derivirana_varijabla naziv="DomainObject.Predmet.StrankaListFormatedOIB_1">
      <item>RENATA LOGISTIKA j.d.o.o., OIB 99266758499</item>
    </derivirana_varijabla>
  </DomainObject.Predmet.StrankaListFormatedOIB>
  <DomainObject.Predmet.StrankaListFormatedWithAdress>
    <izvorni_sadrzaj>
      <item>RENATA LOGISTIKA j.d.o.o., Mrkšina 13 h, 10000 Zagreb</item>
    </izvorni_sadrzaj>
    <derivirana_varijabla naziv="DomainObject.Predmet.StrankaListFormatedWithAdress_1">
      <item>RENATA LOGISTIKA j.d.o.o., Mrkšina 13 h, 10000 Zagreb</item>
    </derivirana_varijabla>
  </DomainObject.Predmet.StrankaListFormatedWithAdress>
  <DomainObject.Predmet.StrankaListFormatedWithAdressOIB>
    <izvorni_sadrzaj>
      <item>RENATA LOGISTIKA j.d.o.o., OIB 99266758499, Mrkšina 13 h, 10000 Zagreb</item>
    </izvorni_sadrzaj>
    <derivirana_varijabla naziv="DomainObject.Predmet.StrankaListFormatedWithAdressOIB_1">
      <item>RENATA LOGISTIKA j.d.o.o., OIB 99266758499, Mrkšina 13 h, 10000 Zagreb</item>
    </derivirana_varijabla>
  </DomainObject.Predmet.StrankaListFormatedWithAdressOIB>
  <DomainObject.Predmet.StrankaListNazivFormated>
    <izvorni_sadrzaj>
      <item>RENATA LOGISTIKA j.d.o.o.</item>
    </izvorni_sadrzaj>
    <derivirana_varijabla naziv="DomainObject.Predmet.StrankaListNazivFormated_1">
      <item>RENATA LOGISTIKA j.d.o.o.</item>
    </derivirana_varijabla>
  </DomainObject.Predmet.StrankaListNazivFormated>
  <DomainObject.Predmet.StrankaListNazivFormatedOIB>
    <izvorni_sadrzaj>
      <item>RENATA LOGISTIKA j.d.o.o., OIB 99266758499</item>
    </izvorni_sadrzaj>
    <derivirana_varijabla naziv="DomainObject.Predmet.StrankaListNazivFormatedOIB_1">
      <item>RENATA LOGISTIKA j.d.o.o., OIB 99266758499</item>
    </derivirana_varijabla>
  </DomainObject.Predmet.StrankaListNazivFormatedOIB>
  <DomainObject.Predmet.ProtuStrankaListFormated>
    <izvorni_sadrzaj>
      <item>RENATA LOGISTIKA j.d.o.o. zastupanog po punomoćniku Mladen Preprotić; Renata Opačić</item>
    </izvorni_sadrzaj>
    <derivirana_varijabla naziv="DomainObject.Predmet.ProtuStrankaListFormated_1">
      <item>RENATA LOGISTIKA j.d.o.o. zastupanog po punomoćniku Mladen Preprotić; Renata Opačić</item>
    </derivirana_varijabla>
  </DomainObject.Predmet.ProtuStrankaListFormated>
  <DomainObject.Predmet.ProtuStrankaListFormatedOIB>
    <izvorni_sadrzaj>
      <item>RENATA LOGISTIKA j.d.o.o., OIB 99266758499 zastupanog po punomoćniku Mladen Preprotić; Renata Opačić</item>
    </izvorni_sadrzaj>
    <derivirana_varijabla naziv="DomainObject.Predmet.ProtuStrankaListFormatedOIB_1">
      <item>RENATA LOGISTIKA j.d.o.o., OIB 99266758499 zastupanog po punomoćniku Mladen Preprotić; Renata Opačić</item>
    </derivirana_varijabla>
  </DomainObject.Predmet.ProtuStrankaListFormatedOIB>
  <DomainObject.Predmet.ProtuStrankaListFormatedWithAdress>
    <izvorni_sadrzaj>
      <item>RENATA LOGISTIKA j.d.o.o., Mrkšina 13 h, 10000 Zagreb zastupanog po punomoćniku Mladen Preprotić; Renata Opačić</item>
    </izvorni_sadrzaj>
    <derivirana_varijabla naziv="DomainObject.Predmet.ProtuStrankaListFormatedWithAdress_1">
      <item>RENATA LOGISTIKA j.d.o.o., Mrkšina 13 h, 10000 Zagreb zastupanog po punomoćniku Mladen Preprotić; Renata Opačić</item>
    </derivirana_varijabla>
  </DomainObject.Predmet.ProtuStrankaListFormatedWithAdress>
  <DomainObject.Predmet.ProtuStrankaListFormatedWithAdressOIB>
    <izvorni_sadrzaj>
      <item>RENATA LOGISTIKA j.d.o.o., OIB 99266758499, Mrkšina 13 h, 10000 Zagreb zastupanog po punomoćniku Mladen Preprotić; Renata Opačić</item>
    </izvorni_sadrzaj>
    <derivirana_varijabla naziv="DomainObject.Predmet.ProtuStrankaListFormatedWithAdressOIB_1">
      <item>RENATA LOGISTIKA j.d.o.o., OIB 99266758499, Mrkšina 13 h, 10000 Zagreb zastupanog po punomoćniku Mladen Preprotić; Renata Opačić</item>
    </derivirana_varijabla>
  </DomainObject.Predmet.ProtuStrankaListFormatedWithAdressOIB>
  <DomainObject.Predmet.ProtuStrankaListNazivFormated>
    <izvorni_sadrzaj>
      <item>RENATA LOGISTIKA j.d.o.o.</item>
    </izvorni_sadrzaj>
    <derivirana_varijabla naziv="DomainObject.Predmet.ProtuStrankaListNazivFormated_1">
      <item>RENATA LOGISTIKA j.d.o.o.</item>
    </derivirana_varijabla>
  </DomainObject.Predmet.ProtuStrankaListNazivFormated>
  <DomainObject.Predmet.ProtuStrankaListNazivFormatedOIB>
    <izvorni_sadrzaj>
      <item>RENATA LOGISTIKA j.d.o.o., OIB 99266758499</item>
    </izvorni_sadrzaj>
    <derivirana_varijabla naziv="DomainObject.Predmet.ProtuStrankaListNazivFormatedOIB_1">
      <item>RENATA LOGISTIKA j.d.o.o., OIB 99266758499</item>
    </derivirana_varijabla>
  </DomainObject.Predmet.ProtuStrankaListNazivFormatedOIB>
  <DomainObject.Predmet.OstaliListFormated>
    <izvorni_sadrzaj>
      <item>Mladen Preprotić punomoćnik sudionika u postupku RENATA LOGISTIKA j.d.o.o.</item>
      <item>Renata Opačić punomoćnik sudionika u postupku RENATA LOGISTIKA j.d.o.o.</item>
    </izvorni_sadrzaj>
    <derivirana_varijabla naziv="DomainObject.Predmet.OstaliListFormated_1">
      <item>Mladen Preprotić punomoćnik sudionika u postupku RENATA LOGISTIKA j.d.o.o.</item>
      <item>Renata Opačić punomoćnik sudionika u postupku RENATA LOGISTIKA j.d.o.o.</item>
    </derivirana_varijabla>
  </DomainObject.Predmet.OstaliListFormated>
  <DomainObject.Predmet.OstaliListFormatedOIB>
    <izvorni_sadrzaj>
      <item>Mladen Preprotić punomoćnik sudionika u postupku RENATA LOGISTIKA j.d.o.o.</item>
      <item>Renata Opačić, OIB 75421720327 punomoćnik sudionika u postupku RENATA LOGISTIKA j.d.o.o.</item>
    </izvorni_sadrzaj>
    <derivirana_varijabla naziv="DomainObject.Predmet.OstaliListFormatedOIB_1">
      <item>Mladen Preprotić punomoćnik sudionika u postupku RENATA LOGISTIKA j.d.o.o.</item>
      <item>Renata Opačić, OIB 75421720327 punomoćnik sudionika u postupku RENATA LOGISTIKA j.d.o.o.</item>
    </derivirana_varijabla>
  </DomainObject.Predmet.OstaliListFormatedOIB>
  <DomainObject.Predmet.OstaliListFormatedWithAdress>
    <izvorni_sadrzaj>
      <item>Mladen Preprotić, A. Mihanovića 14, 10450 Jastrebarsko punomoćnik sudionika u postupku RENATA LOGISTIKA j.d.o.o.</item>
      <item>Renata Opačić, Prilaz Vladislava Brajkovića 6, 10000 Zagreb punomoćnik sudionika u postupku RENATA LOGISTIKA j.d.o.o.</item>
    </izvorni_sadrzaj>
    <derivirana_varijabla naziv="DomainObject.Predmet.OstaliListFormatedWithAdress_1">
      <item>Mladen Preprotić, A. Mihanovića 14, 10450 Jastrebarsko punomoćnik sudionika u postupku RENATA LOGISTIKA j.d.o.o.</item>
      <item>Renata Opačić, Prilaz Vladislava Brajkovića 6, 10000 Zagreb punomoćnik sudionika u postupku RENATA LOGISTIKA j.d.o.o.</item>
    </derivirana_varijabla>
  </DomainObject.Predmet.OstaliListFormatedWithAdress>
  <DomainObject.Predmet.OstaliListFormatedWithAdressOIB>
    <izvorni_sadrzaj>
      <item>Mladen Preprotić, A. Mihanovića 14, 10450 Jastrebarsko punomoćnik sudionika u postupku RENATA LOGISTIKA j.d.o.o.</item>
      <item>Renata Opačić, OIB 75421720327, Prilaz Vladislava Brajkovića 6, 10000 Zagreb punomoćnik sudionika u postupku RENATA LOGISTIKA j.d.o.o.</item>
    </izvorni_sadrzaj>
    <derivirana_varijabla naziv="DomainObject.Predmet.OstaliListFormatedWithAdressOIB_1">
      <item>Mladen Preprotić, A. Mihanovića 14, 10450 Jastrebarsko punomoćnik sudionika u postupku RENATA LOGISTIKA j.d.o.o.</item>
      <item>Renata Opačić, OIB 75421720327, Prilaz Vladislava Brajkovića 6, 10000 Zagreb punomoćnik sudionika u postupku RENATA LOGISTIKA j.d.o.o.</item>
    </derivirana_varijabla>
  </DomainObject.Predmet.OstaliListFormatedWithAdressOIB>
  <DomainObject.Predmet.OstaliListNazivFormated>
    <izvorni_sadrzaj>
      <item>Mladen Preprotić</item>
      <item>Renata Opačić</item>
    </izvorni_sadrzaj>
    <derivirana_varijabla naziv="DomainObject.Predmet.OstaliListNazivFormated_1">
      <item>Mladen Preprotić</item>
      <item>Renata Opačić</item>
    </derivirana_varijabla>
  </DomainObject.Predmet.OstaliListNazivFormated>
  <DomainObject.Predmet.OstaliListNazivFormatedOIB>
    <izvorni_sadrzaj>
      <item>Mladen Preprotić</item>
      <item>Renata Opačić, OIB 75421720327</item>
    </izvorni_sadrzaj>
    <derivirana_varijabla naziv="DomainObject.Predmet.OstaliListNazivFormatedOIB_1">
      <item>Mladen Preprotić</item>
      <item>Renata Opačić, OIB 75421720327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RENATA LOGISTIKA j.d.o.o.</izvorni_sadrzaj>
    <derivirana_varijabla naziv="DomainObject.Predmet.StrankaIDrugi_1">RENATA LOGISTIKA j.d.o.o.</derivirana_varijabla>
  </DomainObject.Predmet.StrankaIDrugi>
  <DomainObject.Predmet.ProtustrankaIDrugi>
    <izvorni_sadrzaj>RENATA LOGISTIKA j.d.o.o.</izvorni_sadrzaj>
    <derivirana_varijabla naziv="DomainObject.Predmet.ProtustrankaIDrugi_1">RENATA LOGISTIKA j.d.o.o.</derivirana_varijabla>
  </DomainObject.Predmet.ProtustrankaIDrugi>
  <DomainObject.Predmet.StrankaIDrugiAdressOIB>
    <izvorni_sadrzaj>RENATA LOGISTIKA j.d.o.o., OIB 99266758499, Mrkšina 13 h, 10000 Zagreb</izvorni_sadrzaj>
    <derivirana_varijabla naziv="DomainObject.Predmet.StrankaIDrugiAdressOIB_1">RENATA LOGISTIKA j.d.o.o., OIB 99266758499, Mrkšina 13 h, 10000 Zagreb</derivirana_varijabla>
  </DomainObject.Predmet.StrankaIDrugiAdressOIB>
  <DomainObject.Predmet.ProtustrankaIDrugiAdressOIB>
    <izvorni_sadrzaj>RENATA LOGISTIKA j.d.o.o., OIB 99266758499, Mrkšina 13 h, 10000 Zagreb</izvorni_sadrzaj>
    <derivirana_varijabla naziv="DomainObject.Predmet.ProtustrankaIDrugiAdressOIB_1">RENATA LOGISTIKA j.d.o.o., OIB 99266758499, Mrkšina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LOGISTIKA j.d.o.o.</item>
      <item>RENATA LOGISTIKA j.d.o.o.</item>
      <item>Mladen Preprotić</item>
      <item>Renata Opačić</item>
    </izvorni_sadrzaj>
    <derivirana_varijabla naziv="DomainObject.Predmet.SudioniciListNaziv_1">
      <item>RENATA LOGISTIKA j.d.o.o.</item>
      <item>RENATA LOGISTIKA j.d.o.o.</item>
      <item>Mladen Preprotić</item>
      <item>Renata Opačić</item>
    </derivirana_varijabla>
  </DomainObject.Predmet.SudioniciListNaziv>
  <DomainObject.Predmet.SudioniciListAdressOIB>
    <izvorni_sadrzaj>
      <item>RENATA LOGISTIKA j.d.o.o., OIB 99266758499, Mrkšina 13 h,10000 Zagreb</item>
      <item>RENATA LOGISTIKA j.d.o.o., OIB 99266758499, Mrkšina 13 h,10000 Zagreb</item>
      <item>Mladen Preprotić, A. Mihanovića 14,10450 Jastrebarsko</item>
      <item>Renata Opačić, OIB 75421720327, Prilaz Vladislava Brajkovića 6,10000 Zagreb</item>
    </izvorni_sadrzaj>
    <derivirana_varijabla naziv="DomainObject.Predmet.SudioniciListAdressOIB_1">
      <item>RENATA LOGISTIKA j.d.o.o., OIB 99266758499, Mrkšina 13 h,10000 Zagreb</item>
      <item>RENATA LOGISTIKA j.d.o.o., OIB 99266758499, Mrkšina 13 h,10000 Zagreb</item>
      <item>Mladen Preprotić, A. Mihanovića 14,10450 Jastrebarsko</item>
      <item>Renata Opačić, OIB 75421720327,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99266758499</item>
      <item>, OIB 99266758499</item>
      <item>, OIB null</item>
      <item>, OIB 75421720327</item>
    </izvorni_sadrzaj>
    <derivirana_varijabla naziv="DomainObject.Predmet.SudioniciListNazivOIB_1">
      <item>, OIB 99266758499</item>
      <item>, OIB 99266758499</item>
      <item>, OIB null</item>
      <item>, OIB 75421720327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2567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2015-11-10T13:16:00Z</dcterms:created>
  <dc:creator>rsticn</dc:creator>
  <cp:lastModifiedBy>Ana Brlek</cp:lastModifiedBy>
  <cp:lastPrinted>2015-07-22T08:48:00Z</cp:lastPrinted>
  <dcterms:modified xmlns:xsi="http://www.w3.org/2001/XMLSchema-instance" xsi:type="dcterms:W3CDTF">2015-11-10T13:18:00Z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