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dad9" w14:paraId="586dad9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r w:rsidRPr="00CD37EC">
        <w:rPr>
          <w:rFonts w:cs="Times New Roman"/>
        </w:rPr>
        <w:t>Poslovni broj: 7 St-</w:t>
      </w:r>
      <w:r w:rsidR="009D3B1F">
        <w:rPr>
          <w:rFonts w:cs="Times New Roman"/>
        </w:rPr>
        <w:t>7</w:t>
      </w:r>
      <w:r w:rsidR="00E329A9">
        <w:rPr>
          <w:rFonts w:cs="Times New Roman"/>
        </w:rPr>
        <w:t>8</w:t>
      </w:r>
      <w:r w:rsidR="00126BAB">
        <w:rPr>
          <w:rFonts w:cs="Times New Roman"/>
        </w:rPr>
        <w:t>1</w:t>
      </w:r>
      <w:r w:rsidRPr="00CD37EC">
        <w:rPr>
          <w:rFonts w:cs="Times New Roman"/>
        </w:rPr>
        <w:t>/1</w:t>
      </w:r>
      <w:r w:rsidR="00544A24">
        <w:rPr>
          <w:rFonts w:cs="Times New Roman"/>
        </w:rPr>
        <w:t>8</w:t>
      </w:r>
      <w:r w:rsidR="00B1249F">
        <w:rPr>
          <w:rFonts w:cs="Times New Roman"/>
        </w:rPr>
        <w:t>-</w:t>
      </w:r>
      <w:r w:rsidR="00E329A9">
        <w:rPr>
          <w:rFonts w:cs="Times New Roman"/>
        </w:rPr>
        <w:t>14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920BB3" w:rsidP="00920BB3" w:rsidR="00920BB3" w:rsidRPr="007C2BF9">
      <w:pPr>
        <w:spacing w:after="0"/>
        <w:ind w:firstLine="708" w:left="5664"/>
        <w:jc w:val="center"/>
        <w:rPr>
          <w:b/>
        </w:rPr>
      </w:pPr>
      <w:r w:rsidRPr="007C2BF9">
        <w:rPr>
          <w:b/>
        </w:rPr>
        <w:t xml:space="preserve">Hrvoje </w:t>
      </w:r>
      <w:proofErr w:type="spellStart"/>
      <w:r w:rsidRPr="007C2BF9">
        <w:rPr>
          <w:b/>
        </w:rPr>
        <w:t>Garić</w:t>
      </w:r>
      <w:proofErr w:type="spellEnd"/>
    </w:p>
    <w:p w:rsidRDefault="00126BAB" w:rsidP="002904C5" w:rsidR="002904C5" w:rsidRPr="007C2BF9">
      <w:pPr>
        <w:spacing w:after="0"/>
        <w:jc w:val="right"/>
        <w:rPr>
          <w:b/>
        </w:rPr>
      </w:pPr>
      <w:proofErr w:type="spellStart"/>
      <w:r w:rsidRPr="007C2BF9">
        <w:rPr>
          <w:b/>
        </w:rPr>
        <w:t>Drenovci</w:t>
      </w:r>
      <w:proofErr w:type="spellEnd"/>
      <w:r w:rsidRPr="007C2BF9">
        <w:rPr>
          <w:b/>
        </w:rPr>
        <w:t>, Matije Gupca 19</w:t>
      </w:r>
    </w:p>
    <w:p w:rsidRDefault="00920BB3" w:rsidP="002904C5" w:rsidR="00920BB3" w:rsidRPr="002904C5">
      <w:pPr>
        <w:spacing w:after="0"/>
        <w:jc w:val="right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4E7A4D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126BAB">
        <w:t xml:space="preserve">FINANCIJSKA AGENCIJA Regionalni centar Osijek, L. </w:t>
      </w:r>
      <w:proofErr w:type="spellStart"/>
      <w:r w:rsidR="00126BAB">
        <w:t>Jägera</w:t>
      </w:r>
      <w:proofErr w:type="spellEnd"/>
      <w:r w:rsidR="00126BAB">
        <w:t xml:space="preserve"> 3, Osijek, OIB: 85821130368, </w:t>
      </w:r>
    </w:p>
    <w:p w:rsidRDefault="000534F3" w:rsidP="0017521A" w:rsidR="000534F3" w:rsidRPr="00CD37EC">
      <w:pPr>
        <w:spacing w:after="0"/>
        <w:jc w:val="both"/>
        <w:rPr>
          <w:rFonts w:cs="Times New Roman"/>
        </w:rPr>
      </w:pPr>
    </w:p>
    <w:p w:rsidRDefault="0017521A" w:rsidP="0017521A" w:rsidR="004E7A4D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126BAB">
        <w:t xml:space="preserve">MILEA j.d.o.o., </w:t>
      </w:r>
      <w:proofErr w:type="spellStart"/>
      <w:r w:rsidR="00126BAB">
        <w:t>Briješće</w:t>
      </w:r>
      <w:proofErr w:type="spellEnd"/>
      <w:r w:rsidR="00126BAB">
        <w:t>, Duga ulica 85/A, MBS: 030194088, OIB: 59864348649</w:t>
      </w:r>
      <w:r w:rsidR="00126BAB">
        <w:rPr>
          <w:color w:val="000000"/>
        </w:rPr>
        <w:t>,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577924" w:rsidP="002904C5" w:rsidR="00126BAB">
      <w:pPr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>zastupnik</w:t>
      </w:r>
      <w:r w:rsidR="006754F6">
        <w:rPr>
          <w:rFonts w:cs="Times New Roman"/>
        </w:rPr>
        <w:t xml:space="preserve">: </w:t>
      </w:r>
      <w:r w:rsidR="00126BAB">
        <w:t>Hrvoj</w:t>
      </w:r>
      <w:r w:rsidR="00920BB3">
        <w:t>e</w:t>
      </w:r>
      <w:r w:rsidR="00126BAB">
        <w:t xml:space="preserve"> </w:t>
      </w:r>
      <w:proofErr w:type="spellStart"/>
      <w:r w:rsidR="00126BAB">
        <w:t>Garić</w:t>
      </w:r>
      <w:proofErr w:type="spellEnd"/>
      <w:r w:rsidR="00126BAB">
        <w:t xml:space="preserve">, OIB: </w:t>
      </w:r>
      <w:bookmarkStart w:name="_GoBack" w:id="0"/>
      <w:r w:rsidR="00126BAB">
        <w:t>60136597110</w:t>
      </w:r>
      <w:bookmarkEnd w:id="0"/>
      <w:r w:rsidR="00126BAB">
        <w:t xml:space="preserve">, </w:t>
      </w:r>
      <w:proofErr w:type="spellStart"/>
      <w:r w:rsidR="00126BAB">
        <w:t>Drenovci</w:t>
      </w:r>
      <w:proofErr w:type="spellEnd"/>
      <w:r w:rsidR="00126BAB">
        <w:t>, Matije Gupca 19</w:t>
      </w:r>
    </w:p>
    <w:p w:rsidRDefault="0017521A" w:rsidP="002904C5" w:rsidR="0017521A" w:rsidRPr="00126BAB">
      <w:pPr>
        <w:jc w:val="both"/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126BAB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25</w:t>
      </w:r>
      <w:r w:rsidR="006754F6">
        <w:rPr>
          <w:rFonts w:cs="Times New Roman"/>
          <w:b/>
          <w:u w:val="single"/>
        </w:rPr>
        <w:t>. rujna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82166A">
        <w:rPr>
          <w:rFonts w:cs="Times New Roman"/>
          <w:b/>
          <w:u w:val="single"/>
        </w:rPr>
        <w:t>10</w:t>
      </w:r>
      <w:r w:rsidR="00DE2124" w:rsidRPr="00BA1E1E">
        <w:rPr>
          <w:rFonts w:cs="Times New Roman"/>
          <w:b/>
          <w:u w:val="single"/>
        </w:rPr>
        <w:t>,</w:t>
      </w:r>
      <w:r>
        <w:rPr>
          <w:rFonts w:cs="Times New Roman"/>
          <w:b/>
          <w:u w:val="single"/>
        </w:rPr>
        <w:t>00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832D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D433B5">
        <w:rPr>
          <w:rFonts w:cs="Times New Roman"/>
        </w:rPr>
        <w:t>8. kolovoza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EA6665" w:rsidP="0017521A" w:rsidR="00EA666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B45ADD" w:rsidR="00916F32">
      <w:pPr>
        <w:pStyle w:val="Odlomakpopisa"/>
        <w:numPr>
          <w:ilvl w:val="0"/>
          <w:numId w:val="1"/>
        </w:numPr>
        <w:jc w:val="both"/>
      </w:pPr>
      <w:proofErr w:type="spellStart"/>
      <w:r w:rsidRPr="00916F32">
        <w:rPr>
          <w:rFonts w:cs="Times New Roman"/>
        </w:rPr>
        <w:t>z.z</w:t>
      </w:r>
      <w:proofErr w:type="spellEnd"/>
      <w:r w:rsidRPr="00916F32">
        <w:rPr>
          <w:rFonts w:cs="Times New Roman"/>
        </w:rPr>
        <w:t xml:space="preserve">. dužnika </w:t>
      </w:r>
      <w:r w:rsidR="00920BB3">
        <w:t xml:space="preserve">Hrvoje </w:t>
      </w:r>
      <w:proofErr w:type="spellStart"/>
      <w:r w:rsidR="00920BB3">
        <w:t>Garić</w:t>
      </w:r>
      <w:proofErr w:type="spellEnd"/>
      <w:r w:rsidR="00920BB3">
        <w:t xml:space="preserve">, </w:t>
      </w:r>
      <w:proofErr w:type="spellStart"/>
      <w:r w:rsidR="00920BB3">
        <w:t>Drenovci</w:t>
      </w:r>
      <w:proofErr w:type="spellEnd"/>
      <w:r w:rsidR="00920BB3">
        <w:t>, Matije Gupca 19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920BB3">
        <w:t>25</w:t>
      </w:r>
      <w:r>
        <w:t>.0</w:t>
      </w:r>
      <w:r w:rsidR="00F832D4">
        <w:t>9</w:t>
      </w:r>
      <w:r>
        <w:t xml:space="preserve">.2018. u </w:t>
      </w:r>
      <w:r w:rsidR="00BF4F20">
        <w:t>10</w:t>
      </w:r>
      <w:r>
        <w:t>,</w:t>
      </w:r>
      <w:r w:rsidR="00920BB3">
        <w:t>00</w:t>
      </w:r>
      <w:r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FAF" w:rsidR="00C16FAF">
      <w:pPr>
        <w:spacing w:after="0"/>
      </w:pPr>
      <w:r>
        <w:separator/>
      </w:r>
    </w:p>
  </w:endnote>
  <w:endnote w:id="0" w:type="continuationSeparator">
    <w:p w:rsidRDefault="00C16FAF" w:rsidR="00C16F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FAF" w:rsidR="001349C2">
    <w:pPr>
      <w:pStyle w:val="Podnoje"/>
    </w:pPr>
  </w:p>
  <w:p w:rsidRDefault="00C16FAF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FAF" w:rsidR="00C16FAF">
      <w:pPr>
        <w:spacing w:after="0"/>
      </w:pPr>
      <w:r>
        <w:separator/>
      </w:r>
    </w:p>
  </w:footnote>
  <w:footnote w:id="0" w:type="continuationSeparator">
    <w:p w:rsidRDefault="00C16FAF" w:rsidR="00C16FA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534F3"/>
    <w:rsid w:val="0006694B"/>
    <w:rsid w:val="000A47C2"/>
    <w:rsid w:val="000B3BF3"/>
    <w:rsid w:val="000D0B62"/>
    <w:rsid w:val="000E0F86"/>
    <w:rsid w:val="000F58F2"/>
    <w:rsid w:val="00126BAB"/>
    <w:rsid w:val="00151386"/>
    <w:rsid w:val="0017521A"/>
    <w:rsid w:val="001E5178"/>
    <w:rsid w:val="00210C8A"/>
    <w:rsid w:val="00245B36"/>
    <w:rsid w:val="00250945"/>
    <w:rsid w:val="00263E96"/>
    <w:rsid w:val="00267A35"/>
    <w:rsid w:val="002904C5"/>
    <w:rsid w:val="002A5EDA"/>
    <w:rsid w:val="002B1E07"/>
    <w:rsid w:val="002B479A"/>
    <w:rsid w:val="002C0072"/>
    <w:rsid w:val="002D5D94"/>
    <w:rsid w:val="002E42C0"/>
    <w:rsid w:val="002F2A4D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77924"/>
    <w:rsid w:val="005914EB"/>
    <w:rsid w:val="006014C2"/>
    <w:rsid w:val="006754F6"/>
    <w:rsid w:val="006B0753"/>
    <w:rsid w:val="00740DD0"/>
    <w:rsid w:val="00762667"/>
    <w:rsid w:val="00790075"/>
    <w:rsid w:val="007C2BF9"/>
    <w:rsid w:val="0082166A"/>
    <w:rsid w:val="00836472"/>
    <w:rsid w:val="008B0428"/>
    <w:rsid w:val="008B5369"/>
    <w:rsid w:val="00916F32"/>
    <w:rsid w:val="00920BB3"/>
    <w:rsid w:val="00931D5D"/>
    <w:rsid w:val="009B1B08"/>
    <w:rsid w:val="009D3B1F"/>
    <w:rsid w:val="00A16B61"/>
    <w:rsid w:val="00A263E1"/>
    <w:rsid w:val="00AD3D52"/>
    <w:rsid w:val="00B1249F"/>
    <w:rsid w:val="00B45ADD"/>
    <w:rsid w:val="00B764FB"/>
    <w:rsid w:val="00B87E9B"/>
    <w:rsid w:val="00B923A8"/>
    <w:rsid w:val="00BA1E1E"/>
    <w:rsid w:val="00BC33EC"/>
    <w:rsid w:val="00BD593F"/>
    <w:rsid w:val="00BD6710"/>
    <w:rsid w:val="00BF4F20"/>
    <w:rsid w:val="00C16FAF"/>
    <w:rsid w:val="00CF6786"/>
    <w:rsid w:val="00D278E5"/>
    <w:rsid w:val="00D433B5"/>
    <w:rsid w:val="00D71B7C"/>
    <w:rsid w:val="00D86AB7"/>
    <w:rsid w:val="00DE2124"/>
    <w:rsid w:val="00E23BEE"/>
    <w:rsid w:val="00E329A9"/>
    <w:rsid w:val="00EA6665"/>
    <w:rsid w:val="00ED3129"/>
    <w:rsid w:val="00EF1C30"/>
    <w:rsid w:val="00F57E1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9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69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94B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9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6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94B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St-781/2018-14</izvorni_sadrzaj>
    <derivirana_varijabla naziv="DomainObject.Oznaka_1">St-781/2018-14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St-781/2018</izvorni_sadrzaj>
    <derivirana_varijabla naziv="DomainObject.Predmet.OznakaBroj_1">St-781/2018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MILEA jednostavno društvo s ograničenom odgovornošću za ugostiteljstvo i turizam</izvorni_sadrzaj>
    <derivirana_varijabla naziv="DomainObject.Predmet.ProtustrankaFormated_1">  MILEA jednostavno društvo s ograničenom odgovornošću za ugostiteljstvo i turizam</derivirana_varijabla>
  </DomainObject.Predmet.ProtustrankaFormated>
  <DomainObject.Predmet.ProtustrankaFormatedOIB>
    <izvorni_sadrzaj>  MILEA jednostavno društvo s ograničenom odgovornošću za ugostiteljstvo i turizam, OIB 59864348649</izvorni_sadrzaj>
    <derivirana_varijabla naziv="DomainObject.Predmet.ProtustrankaFormatedOIB_1">  MILEA jednostavno društvo s ograničenom odgovornošću za ugostiteljstvo i turizam, OIB 59864348649</derivirana_varijabla>
  </DomainObject.Predmet.ProtustrankaFormatedOIB>
  <DomainObject.Predmet.ProtustrankaFormatedWithAdress>
    <izvorni_sadrzaj> MILEA jednostavno društvo s ograničenom odgovornošću za ugostiteljstvo i turizam, Duga ulica 85A, 31000 Briješće</izvorni_sadrzaj>
    <derivirana_varijabla naziv="DomainObject.Predmet.ProtustrankaFormatedWithAdress_1"> MILEA jednostavno društvo s ograničenom odgovornošću za ugostiteljstvo i turizam, Duga ulica 85A, 31000 Briješće</derivirana_varijabla>
  </DomainObject.Predmet.ProtustrankaFormatedWithAdress>
  <DomainObject.Predmet.ProtustrankaFormatedWithAdressOIB>
    <izvorni_sadrzaj> MILEA jednostavno društvo s ograničenom odgovornošću za ugostiteljstvo i turizam, OIB 59864348649, Duga ulica 85A, 31000 Briješće</izvorni_sadrzaj>
    <derivirana_varijabla naziv="DomainObject.Predmet.ProtustrankaFormatedWithAdressOIB_1"> MILEA jednostavno društvo s ograničenom odgovornošću za ugostiteljstvo i turizam, OIB 59864348649, Duga ulica 85A, 31000 Briješće</derivirana_varijabla>
  </DomainObject.Predmet.ProtustrankaFormatedWithAdressOIB>
  <DomainObject.Predmet.ProtustrankaWithAdress>
    <izvorni_sadrzaj>MILEA jednostavno društvo s ograničenom odgovornošću za ugostiteljstvo i turizam Duga ulica 85A, 31000 Briješće</izvorni_sadrzaj>
    <derivirana_varijabla naziv="DomainObject.Predmet.ProtustrankaWithAdress_1">MILEA jednostavno društvo s ograničenom odgovornošću za ugostiteljstvo i turizam Duga ulica 85A, 31000 Briješće</derivirana_varijabla>
  </DomainObject.Predmet.ProtustrankaWithAdress>
  <DomainObject.Predmet.ProtustrankaWithAdressOIB>
    <izvorni_sadrzaj>MILEA jednostavno društvo s ograničenom odgovornošću za ugostiteljstvo i turizam, OIB 59864348649, Duga ulica 85A, 31000 Briješće</izvorni_sadrzaj>
    <derivirana_varijabla naziv="DomainObject.Predmet.ProtustrankaWithAdressOIB_1">MILEA jednostavno društvo s ograničenom odgovornošću za ugostiteljstvo i turizam, OIB 59864348649, Duga ulica 85A, 31000 Briješće</derivirana_varijabla>
  </DomainObject.Predmet.ProtustrankaWithAdressOIB>
  <DomainObject.Predmet.ProtustrankaNazivFormated>
    <izvorni_sadrzaj>MILEA jednostavno društvo s ograničenom odgovornošću za ugostiteljstvo i turizam</izvorni_sadrzaj>
    <derivirana_varijabla naziv="DomainObject.Predmet.ProtustrankaNazivFormated_1">MILEA jednostavno društvo s ograničenom odgovornošću za ugostiteljstvo i turizam</derivirana_varijabla>
  </DomainObject.Predmet.ProtustrankaNazivFormated>
  <DomainObject.Predmet.ProtustrankaNazivFormatedOIB>
    <izvorni_sadrzaj>MILEA jednostavno društvo s ograničenom odgovornošću za ugostiteljstvo i turizam, OIB 59864348649</izvorni_sadrzaj>
    <derivirana_varijabla naziv="DomainObject.Predmet.ProtustrankaNazivFormatedOIB_1">MILEA jednostavno društvo s ograničenom odgovornošću za ugostiteljstvo i turizam, OIB 59864348649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MILEA jednostavno društvo s ograničenom odgovornošću za ugostiteljstvo i turizam</item>
    </izvorni_sadrzaj>
    <derivirana_varijabla naziv="DomainObject.Predmet.ProtuStrankaListFormated_1">
      <item>MILEA jednostavno društvo s ograničenom odgovornošću za ugostiteljstvo i turizam</item>
    </derivirana_varijabla>
  </DomainObject.Predmet.ProtuStrankaListFormated>
  <DomainObject.Predmet.ProtuStrankaListFormatedOIB>
    <izvorni_sadrzaj>
      <item>MILEA jednostavno društvo s ograničenom odgovornošću za ugostiteljstvo i turizam, OIB 59864348649</item>
    </izvorni_sadrzaj>
    <derivirana_varijabla naziv="DomainObject.Predmet.ProtuStrankaListFormatedOIB_1">
      <item>MILEA jednostavno društvo s ograničenom odgovornošću za ugostiteljstvo i turizam, OIB 59864348649</item>
    </derivirana_varijabla>
  </DomainObject.Predmet.ProtuStrankaListFormatedOIB>
  <DomainObject.Predmet.ProtuStrankaListFormatedWithAdress>
    <izvorni_sadrzaj>
      <item>MILEA jednostavno društvo s ograničenom odgovornošću za ugostiteljstvo i turizam, Duga ulica 85A, 31000 Briješće</item>
    </izvorni_sadrzaj>
    <derivirana_varijabla naziv="DomainObject.Predmet.ProtuStrankaListFormatedWithAdress_1">
      <item>MILEA jednostavno društvo s ograničenom odgovornošću za ugostiteljstvo i turizam, Duga ulica 85A, 31000 Briješće</item>
    </derivirana_varijabla>
  </DomainObject.Predmet.ProtuStrankaListFormatedWithAdress>
  <DomainObject.Predmet.ProtuStrankaListFormatedWithAdressOIB>
    <izvorni_sadrzaj>
      <item>MILEA jednostavno društvo s ograničenom odgovornošću za ugostiteljstvo i turizam, OIB 59864348649, Duga ulica 85A, 31000 Briješće</item>
    </izvorni_sadrzaj>
    <derivirana_varijabla naziv="DomainObject.Predmet.ProtuStrankaListFormatedWithAdressOIB_1">
      <item>MILEA jednostavno društvo s ograničenom odgovornošću za ugostiteljstvo i turizam, OIB 59864348649, Duga ulica 85A, 31000 Briješće</item>
    </derivirana_varijabla>
  </DomainObject.Predmet.ProtuStrankaListFormatedWithAdressOIB>
  <DomainObject.Predmet.ProtuStrankaListNazivFormated>
    <izvorni_sadrzaj>
      <item>MILEA jednostavno društvo s ograničenom odgovornošću za ugostiteljstvo i turizam</item>
    </izvorni_sadrzaj>
    <derivirana_varijabla naziv="DomainObject.Predmet.ProtuStrankaListNazivFormated_1">
      <item>MILEA jednostavno društvo s ograničenom odgovornošću za ugostiteljstvo i turizam</item>
    </derivirana_varijabla>
  </DomainObject.Predmet.ProtuStrankaListNazivFormated>
  <DomainObject.Predmet.ProtuStrankaListNazivFormatedOIB>
    <izvorni_sadrzaj>
      <item>MILEA jednostavno društvo s ograničenom odgovornošću za ugostiteljstvo i turizam, OIB 59864348649</item>
    </izvorni_sadrzaj>
    <derivirana_varijabla naziv="DomainObject.Predmet.ProtuStrankaListNazivFormatedOIB_1">
      <item>MILEA jednostavno društvo s ograničenom odgovornošću za ugostiteljstvo i turizam, OIB 59864348649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St-781/2018-14</izvorni_sadrzaj>
    <derivirana_varijabla naziv="DomainObject.PoslovniBrojDokumenta_1">St-781/2018-14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MILEA jednostavno društvo s ograničenom odgovornošću za ugostiteljstvo i turizam</izvorni_sadrzaj>
    <derivirana_varijabla naziv="DomainObject.Predmet.ProtustrankaIDrugi_1">MILEA jednostavno društvo s ograničenom odgovornošću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MILEA jednostavno društvo s ograničenom odgovornošću za ugostiteljstvo i turizam, OIB 59864348649, Duga ulica 85A, 31000 Briješće</izvorni_sadrzaj>
    <derivirana_varijabla naziv="DomainObject.Predmet.ProtustrankaIDrugiAdressOIB_1">MILEA jednostavno društvo s ograničenom odgovornošću za ugostiteljstvo i turizam, OIB 59864348649, Duga ulica 85A,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MILEA jednostavno društvo s ograničenom odgovornošću za ugostiteljstvo i turizam</item>
    </izvorni_sadrzaj>
    <derivirana_varijabla naziv="DomainObject.Predmet.SudioniciListNaziv_1">
      <item>FINA RC OSIJEK</item>
      <item>MILEA jednostavno društvo s ograničenom odgovornošću za ugostiteljstvo i turizam</item>
    </derivirana_varijabla>
  </DomainObject.Predmet.SudioniciListNaziv>
  <DomainObject.Predmet.SudioniciListAdressOIB>
    <izvorni_sadrzaj>
      <item>FINA RC OSIJEK, OIB 85821130368</item>
      <item>MILEA jednostavno društvo s ograničenom odgovornošću za ugostiteljstvo i turizam, OIB 59864348649, Duga ulica 85A,31000 Briješće</item>
    </izvorni_sadrzaj>
    <derivirana_varijabla naziv="DomainObject.Predmet.SudioniciListAdressOIB_1">
      <item>FINA RC OSIJEK, OIB 85821130368</item>
      <item>MILEA jednostavno društvo s ograničenom odgovornošću za ugostiteljstvo i turizam, OIB 59864348649, Duga ulica 85A,31000 Briješće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59864348649</item>
    </izvorni_sadrzaj>
    <derivirana_varijabla naziv="DomainObject.Predmet.SudioniciListNazivOIB_1">
      <item>, OIB 85821130368</item>
      <item>, OIB 59864348649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9FC66-E5FE-44F1-87B8-4396936BEA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183</properties:Words>
  <properties:Characters>991</properties:Characters>
  <properties:Lines>40</properties:Lines>
  <properties:Paragraphs>23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2018-08-08T06:50:00Z</cp:lastPrinted>
  <dcterms:modified xmlns:xsi="http://www.w3.org/2001/XMLSchema-instance" xsi:type="dcterms:W3CDTF">2018-08-08T11:44:00Z</dcterms:modified>
  <cp:revision>131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St-781/2018-14 / Odluka - Ostalo (781-18_(-14)_HRVOJE_GARIĆ.docx)</vt:lpwstr>
  </prop:property>
  <prop:property name="CC_coloring" pid="5" fmtid="{D5CDD505-2E9C-101B-9397-08002B2CF9AE}">
    <vt:bool>true</vt:bool>
  </prop:property>
</prop:Properties>
</file>