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ee8f" w14:paraId="04bee8f" w:rsidRDefault="005D5C71" w:rsidP="005D5C71" w:rsidR="005D5C71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St-198/2016-2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JADRAN KAMEN j.d.o.o. za trgovinu i usluge GRADINA, Matije Gupca 81, OIB: 20108367328,  dana   21.  ožujka  2016. godine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JADRAN KAMEN j.d.o.o. za trgovinu i usluge GRADINA, Matije Gupca 81, OIB: 20108367328. 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9,30 sati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Jadranko Dubnjak iz Gradine, Matije Gupca 81.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Jadranko Duvnjak iz Gradine da u roku od 8 dana dostavi na spis ovjerovljeni popis imovine i obveza stečajnog dužnika.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JADRAN KAMEN j.d.o.o. za trgovinu i usluge GRADINA, Matije Gupca 81, OIB: 20108367328.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JADRAN KAMEN j.d.o.o. za trgovinu i usluge GRADINA, Matije Gupca 81, OIB: 20108367328, u skladu s  odredbom članka 42. Stečajnog zakona. 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C71" w:rsidP="005D5C71" w:rsidR="005D5C7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C71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D5C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D5C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04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09:45</izvorni_sadrzaj>
    <derivirana_varijabla naziv="DomainObject.UcesnikSudskeRadnje.SudskaRadnja.PlaniraniZavrsetakVrijeme_1">09:45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KAMEN jednostavno društvo s ograničenom odgovornošću za trgovinu i usluge, Gradina</izvorni_sadrzaj>
    <derivirana_varijabla naziv="DomainObject.Predmet.ProtustrankaFormated_1">  JADRAN KAMEN jednostavno društvo s ograničenom odgovornošću za trgovinu i usluge, Gradina</derivirana_varijabla>
  </DomainObject.Predmet.ProtustrankaFormated>
  <DomainObject.Predmet.ProtustrankaFormatedOIB>
    <izvorni_sadrzaj>  JADRAN KAMEN jednostavno društvo s ograničenom odgovornošću za trgovinu i usluge, Gradina, OIB 20108367328</izvorni_sadrzaj>
    <derivirana_varijabla naziv="DomainObject.Predmet.ProtustrankaFormatedOIB_1">  JADRAN KAMEN jednostavno društvo s ograničenom odgovornošću za trgovinu i usluge, Gradina, OIB 20108367328</derivirana_varijabla>
  </DomainObject.Predmet.ProtustrankaFormatedOIB>
  <DomainObject.Predmet.ProtustrankaFormatedWithAdress>
    <izvorni_sadrzaj> JADRAN KAMEN jednostavno društvo s ograničenom odgovornošću za trgovinu i usluge, Gradina, Matije Gupca 81, 33411 Gradina</izvorni_sadrzaj>
    <derivirana_varijabla naziv="DomainObject.Predmet.ProtustrankaFormatedWithAdress_1"> JADRAN KAMEN jednostavno društvo s ograničenom odgovornošću za trgovinu i usluge, Gradina, Matije Gupca 81, 33411 Gradina</derivirana_varijabla>
  </DomainObject.Predmet.ProtustrankaFormatedWithAdress>
  <DomainObject.Predmet.ProtustrankaFormatedWithAdressOIB>
    <izvorni_sadrzaj> JADRAN KAMEN jednostavno društvo s ograničenom odgovornošću za trgovinu i usluge, Gradina, OIB 20108367328, Matije Gupca 81, 33411 Gradina</izvorni_sadrzaj>
    <derivirana_varijabla naziv="DomainObject.Predmet.ProtustrankaFormatedWithAdressOIB_1"> JADRAN KAMEN jednostavno društvo s ograničenom odgovornošću za trgovinu i usluge, Gradina, OIB 20108367328, Matije Gupca 81, 33411 Gradina</derivirana_varijabla>
  </DomainObject.Predmet.ProtustrankaFormatedWithAdressOIB>
  <DomainObject.Predmet.ProtustrankaWithAdress>
    <izvorni_sadrzaj>JADRAN KAMEN jednostavno društvo s ograničenom odgovornošću za trgovinu i usluge, Gradina Matije Gupca 81, 33411 Gradina</izvorni_sadrzaj>
    <derivirana_varijabla naziv="DomainObject.Predmet.ProtustrankaWithAdress_1">JADRAN KAMEN jednostavno društvo s ograničenom odgovornošću za trgovinu i usluge, Gradina Matije Gupca 81, 33411 Gradina</derivirana_varijabla>
  </DomainObject.Predmet.ProtustrankaWithAdress>
  <DomainObject.Predmet.ProtustrankaWithAdressOIB>
    <izvorni_sadrzaj>JADRAN KAMEN jednostavno društvo s ograničenom odgovornošću za trgovinu i usluge, Gradina, OIB 20108367328, Matije Gupca 81, 33411 Gradina</izvorni_sadrzaj>
    <derivirana_varijabla naziv="DomainObject.Predmet.ProtustrankaWithAdressOIB_1">JADRAN KAMEN jednostavno društvo s ograničenom odgovornošću za trgovinu i usluge, Gradina, OIB 20108367328, Matije Gupca 81, 33411 Gradina</derivirana_varijabla>
  </DomainObject.Predmet.ProtustrankaWithAdressOIB>
  <DomainObject.Predmet.ProtustrankaNazivFormated>
    <izvorni_sadrzaj>JADRAN KAMEN jednostavno društvo s ograničenom odgovornošću za trgovinu i usluge, Gradina</izvorni_sadrzaj>
    <derivirana_varijabla naziv="DomainObject.Predmet.ProtustrankaNazivFormated_1">JADRAN KAMEN jednostavno društvo s ograničenom odgovornošću za trgovinu i usluge, Gradina</derivirana_varijabla>
  </DomainObject.Predmet.ProtustrankaNazivFormated>
  <DomainObject.Predmet.ProtustrankaNazivFormatedOIB>
    <izvorni_sadrzaj>JADRAN KAMEN jednostavno društvo s ograničenom odgovornošću za trgovinu i usluge, Gradina, OIB 20108367328</izvorni_sadrzaj>
    <derivirana_varijabla naziv="DomainObject.Predmet.ProtustrankaNazivFormatedOIB_1">JADRAN KAMEN jednostavno društvo s ograničenom odgovornošću za trgovinu i usluge, Gradina, OIB 20108367328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JADRAN KAMEN jednostavno društvo s ograničenom odgovornošću za trgovinu i usluge, Gradina</item>
    </izvorni_sadrzaj>
    <derivirana_varijabla naziv="DomainObject.Predmet.ProtuStrankaListFormated_1">
      <item>JADRAN KAMEN jednostavno društvo s ograničenom odgovornošću za trgovinu i usluge, Gradina</item>
    </derivirana_varijabla>
  </DomainObject.Predmet.ProtuStrankaListFormated>
  <DomainObject.Predmet.ProtuStrankaListFormatedOIB>
    <izvorni_sadrzaj>
      <item>JADRAN KAMEN jednostavno društvo s ograničenom odgovornošću za trgovinu i usluge, Gradina, OIB 20108367328</item>
    </izvorni_sadrzaj>
    <derivirana_varijabla naziv="DomainObject.Predmet.ProtuStrankaListFormatedOIB_1">
      <item>JADRAN KAMEN jednostavno društvo s ograničenom odgovornošću za trgovinu i usluge, Gradina, OIB 20108367328</item>
    </derivirana_varijabla>
  </DomainObject.Predmet.ProtuStrankaListFormatedOIB>
  <DomainObject.Predmet.ProtuStrankaListFormatedWithAdress>
    <izvorni_sadrzaj>
      <item>JADRAN KAMEN jednostavno društvo s ograničenom odgovornošću za trgovinu i usluge, Gradina, Matije Gupca 81, 33411 Gradina</item>
    </izvorni_sadrzaj>
    <derivirana_varijabla naziv="DomainObject.Predmet.ProtuStrankaListFormatedWithAdress_1">
      <item>JADRAN KAMEN jednostavno društvo s ograničenom odgovornošću za trgovinu i usluge, Gradina, Matije Gupca 81, 33411 Gradina</item>
    </derivirana_varijabla>
  </DomainObject.Predmet.ProtuStrankaListFormatedWithAdress>
  <DomainObject.Predmet.ProtuStrankaListFormatedWithAdressOIB>
    <izvorni_sadrzaj>
      <item>JADRAN KAMEN jednostavno društvo s ograničenom odgovornošću za trgovinu i usluge, Gradina, OIB 20108367328, Matije Gupca 81, 33411 Gradina</item>
    </izvorni_sadrzaj>
    <derivirana_varijabla naziv="DomainObject.Predmet.ProtuStrankaListFormatedWithAdressOIB_1">
      <item>JADRAN KAMEN jednostavno društvo s ograničenom odgovornošću za trgovinu i usluge, Gradina, OIB 20108367328, Matije Gupca 81, 33411 Gradina</item>
    </derivirana_varijabla>
  </DomainObject.Predmet.ProtuStrankaListFormatedWithAdressOIB>
  <DomainObject.Predmet.ProtuStrankaListNazivFormated>
    <izvorni_sadrzaj>
      <item>JADRAN KAMEN jednostavno društvo s ograničenom odgovornošću za trgovinu i usluge, Gradina</item>
    </izvorni_sadrzaj>
    <derivirana_varijabla naziv="DomainObject.Predmet.ProtuStrankaListNazivFormated_1">
      <item>JADRAN KAMEN jednostavno društvo s ograničenom odgovornošću za trgovinu i usluge, Gradina</item>
    </derivirana_varijabla>
  </DomainObject.Predmet.ProtuStrankaListNazivFormated>
  <DomainObject.Predmet.ProtuStrankaListNazivFormatedOIB>
    <izvorni_sadrzaj>
      <item>JADRAN KAMEN jednostavno društvo s ograničenom odgovornošću za trgovinu i usluge, Gradina, OIB 20108367328</item>
    </izvorni_sadrzaj>
    <derivirana_varijabla naziv="DomainObject.Predmet.ProtuStrankaListNazivFormatedOIB_1">
      <item>JADRAN KAMEN jednostavno društvo s ograničenom odgovornošću za trgovinu i usluge, Gradina, OIB 20108367328</item>
    </derivirana_varijabla>
  </DomainObject.Predmet.ProtuStrankaListNazivFormatedOIB>
  <DomainObject.Predmet.OstaliListFormated>
    <izvorni_sadrzaj>
      <item>Jadranko Duvnjak</item>
    </izvorni_sadrzaj>
    <derivirana_varijabla naziv="DomainObject.Predmet.OstaliListFormated_1">
      <item>Jadranko Duvnjak</item>
    </derivirana_varijabla>
  </DomainObject.Predmet.OstaliListFormated>
  <DomainObject.Predmet.OstaliListFormatedOIB>
    <izvorni_sadrzaj>
      <item>Jadranko Duvnjak, OIB 44456963265</item>
    </izvorni_sadrzaj>
    <derivirana_varijabla naziv="DomainObject.Predmet.OstaliListFormatedOIB_1">
      <item>Jadranko Duvnjak, OIB 44456963265</item>
    </derivirana_varijabla>
  </DomainObject.Predmet.OstaliListFormatedOIB>
  <DomainObject.Predmet.OstaliListFormatedWithAdress>
    <izvorni_sadrzaj>
      <item>Jadranko Duvnjak, M.Gupca 81., 33411 Gradina</item>
    </izvorni_sadrzaj>
    <derivirana_varijabla naziv="DomainObject.Predmet.OstaliListFormatedWithAdress_1">
      <item>Jadranko Duvnjak, M.Gupca 81., 33411 Gradina</item>
    </derivirana_varijabla>
  </DomainObject.Predmet.OstaliListFormatedWithAdress>
  <DomainObject.Predmet.OstaliListFormatedWithAdressOIB>
    <izvorni_sadrzaj>
      <item>Jadranko Duvnjak, OIB 44456963265, M.Gupca 81., 33411 Gradina</item>
    </izvorni_sadrzaj>
    <derivirana_varijabla naziv="DomainObject.Predmet.OstaliListFormatedWithAdressOIB_1">
      <item>Jadranko Duvnjak, OIB 44456963265, M.Gupca 81., 33411 Gradina</item>
    </derivirana_varijabla>
  </DomainObject.Predmet.OstaliListFormatedWithAdressOIB>
  <DomainObject.Predmet.OstaliListNazivFormated>
    <izvorni_sadrzaj>
      <item>Jadranko Duvnjak</item>
    </izvorni_sadrzaj>
    <derivirana_varijabla naziv="DomainObject.Predmet.OstaliListNazivFormated_1">
      <item>Jadranko Duvnjak</item>
    </derivirana_varijabla>
  </DomainObject.Predmet.OstaliListNazivFormated>
  <DomainObject.Predmet.OstaliListNazivFormatedOIB>
    <izvorni_sadrzaj>
      <item>Jadranko Duvnjak, OIB 44456963265</item>
    </izvorni_sadrzaj>
    <derivirana_varijabla naziv="DomainObject.Predmet.OstaliListNazivFormatedOIB_1">
      <item>Jadranko Duvnjak, OIB 44456963265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JADRAN KAMEN jednostavno društvo s ograničenom odgovornošću za trgovinu i usluge, Gradina</izvorni_sadrzaj>
    <derivirana_varijabla naziv="DomainObject.Predmet.ProtustrankaIDrugi_1">JADRAN KAMEN jednostavno društvo s ograničenom odgovornošću za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JADRAN KAMEN jednostavno društvo s ograničenom odgovornošću za trgovinu i usluge, Gradina, OIB 20108367328, Matije Gupca 81, 33411 Gradina</izvorni_sadrzaj>
    <derivirana_varijabla naziv="DomainObject.Predmet.ProtustrankaIDrugiAdressOIB_1">JADRAN KAMEN jednostavno društvo s ograničenom odgovornošću za trgovinu i usluge, Gradina, OIB 20108367328, Matije Gupca 81,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JADRAN KAMEN jednostavno društvo s ograničenom odgovornošću za trgovinu i usluge, Gradina</item>
      <item>Jadranko Duvnjak</item>
    </izvorni_sadrzaj>
    <derivirana_varijabla naziv="DomainObject.Predmet.SudioniciListNaziv_1">
      <item>FINA, RC ZAGREB, Podružnica Bjelovar</item>
      <item>JADRAN KAMEN jednostavno društvo s ograničenom odgovornošću za trgovinu i usluge, Gradina</item>
      <item>Jadranko Duvnjak</item>
    </derivirana_varijabla>
  </DomainObject.Predmet.SudioniciListNaziv>
  <DomainObject.Predmet.SudioniciListAdressOIB>
    <izvorni_sadrzaj>
      <item>FINA, RC ZAGREB, Podružnica Bjelovar, OIB 85821130368, F. Supila 4,43000 Bjelovar</item>
      <item>JADRAN KAMEN jednostavno društvo s ograničenom odgovornošću za trgovinu i usluge, Gradina, OIB 20108367328, Matije Gupca 81,33411 Gradina</item>
      <item>Jadranko Duvnjak, OIB 44456963265, M.Gupca 81.,33411 Gradina</item>
    </izvorni_sadrzaj>
    <derivirana_varijabla naziv="DomainObject.Predmet.SudioniciListAdressOIB_1">
      <item>FINA, RC ZAGREB, Podružnica Bjelovar, OIB 85821130368, F. Supila 4,43000 Bjelovar</item>
      <item>JADRAN KAMEN jednostavno društvo s ograničenom odgovornošću za trgovinu i usluge, Gradina, OIB 20108367328, Matije Gupca 81,33411 Gradina</item>
      <item>Jadranko Duvnjak, OIB 44456963265, M.Gupca 81.,33411 Gradina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27148-0D84-4354-AF81-42959C832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1901</properties:Characters>
  <properties:Lines>83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