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d88d" w14:paraId="0e1d88d"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pPr>
        <w:ind w:firstLine="720"/>
        <w:jc w:val="both"/>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dužnikom</w:t>
      </w:r>
      <w:r w:rsidR="009C002D">
        <w:t xml:space="preserve"> ENERGO PELET d.o.o.</w:t>
      </w:r>
      <w:r w:rsidR="002648EE">
        <w:t xml:space="preserve"> OIB:09832633864, Stjepana Antuna Radića 29</w:t>
      </w:r>
      <w:r w:rsidR="00844037">
        <w:t xml:space="preserve">, </w:t>
      </w:r>
      <w:r w:rsidR="002648EE">
        <w:t xml:space="preserve">44400 Glina, </w:t>
      </w:r>
      <w:r w:rsidR="00844037">
        <w:t xml:space="preserve">dana </w:t>
      </w:r>
      <w:r w:rsidR="002648EE">
        <w:t>12</w:t>
      </w:r>
      <w:r w:rsidR="00844037">
        <w:t xml:space="preserve">. </w:t>
      </w:r>
      <w:r w:rsidR="002648EE">
        <w:t>rujna</w:t>
      </w:r>
      <w:r w:rsidR="00844037">
        <w:t xml:space="preserve"> 2018. godine.</w:t>
      </w:r>
    </w:p>
    <w:p w:rsidRDefault="00844037" w:rsidP="00FE120F" w:rsidR="00844037" w:rsidRPr="00FE120F">
      <w:pPr>
        <w:ind w:firstLine="720"/>
        <w:jc w:val="both"/>
        <w:rPr>
          <w:lang w:val="hr-HR"/>
        </w:rPr>
      </w:pP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A262AD" w:rsidRPr="00FC4281">
        <w:rPr>
          <w:szCs w:val="24"/>
          <w:lang w:val="hr-HR"/>
        </w:rPr>
        <w:t>,</w:t>
      </w:r>
      <w:r w:rsidR="00844037">
        <w:rPr>
          <w:szCs w:val="24"/>
          <w:lang w:val="hr-HR"/>
        </w:rPr>
        <w:t xml:space="preserve"> </w:t>
      </w:r>
      <w:r w:rsidR="00851BA3">
        <w:rPr>
          <w:szCs w:val="24"/>
          <w:lang w:val="hr-HR"/>
        </w:rPr>
        <w:t>Miroslavu</w:t>
      </w:r>
      <w:r w:rsidR="00844037" w:rsidRPr="00851BA3">
        <w:rPr>
          <w:szCs w:val="24"/>
          <w:lang w:val="hr-HR"/>
        </w:rPr>
        <w:t xml:space="preserve"> </w:t>
      </w:r>
      <w:r w:rsidR="00851BA3">
        <w:rPr>
          <w:szCs w:val="24"/>
          <w:lang w:val="hr-HR"/>
        </w:rPr>
        <w:t>Marekoviću</w:t>
      </w:r>
      <w:r w:rsidR="00844037" w:rsidRPr="00851BA3">
        <w:rPr>
          <w:szCs w:val="24"/>
          <w:lang w:val="hr-HR"/>
        </w:rPr>
        <w:t xml:space="preserve"> iz </w:t>
      </w:r>
      <w:r w:rsidR="00851BA3">
        <w:rPr>
          <w:szCs w:val="24"/>
          <w:lang w:val="hr-HR"/>
        </w:rPr>
        <w:t>Gline</w:t>
      </w:r>
      <w:r w:rsidR="00844037" w:rsidRPr="00851BA3">
        <w:rPr>
          <w:szCs w:val="24"/>
          <w:lang w:val="hr-HR"/>
        </w:rPr>
        <w:t xml:space="preserve">, </w:t>
      </w:r>
      <w:r w:rsidR="00851BA3">
        <w:t>Stjepana Antuna Radića 29</w:t>
      </w:r>
      <w:r w:rsidR="00844037" w:rsidRPr="00851BA3">
        <w:rPr>
          <w:szCs w:val="24"/>
          <w:lang w:val="hr-HR"/>
        </w:rPr>
        <w:t>, OIB:</w:t>
      </w:r>
      <w:r w:rsidR="00851BA3">
        <w:rPr>
          <w:szCs w:val="24"/>
          <w:lang w:val="hr-HR"/>
        </w:rPr>
        <w:t>56387567866</w:t>
      </w:r>
      <w:r w:rsidR="008C5C52">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8C5C52">
        <w:t>ENERGO PELET d.o.o. OIB:09832633864, Stjepana Antuna Radića 29, 44400 Glina</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8C5C52">
        <w:rPr>
          <w:szCs w:val="24"/>
          <w:lang w:val="hr-HR"/>
        </w:rPr>
        <w:t>Miroslavu</w:t>
      </w:r>
      <w:r w:rsidR="008C5C52" w:rsidRPr="00851BA3">
        <w:rPr>
          <w:szCs w:val="24"/>
          <w:lang w:val="hr-HR"/>
        </w:rPr>
        <w:t xml:space="preserve"> </w:t>
      </w:r>
      <w:r w:rsidR="008C5C52">
        <w:rPr>
          <w:szCs w:val="24"/>
          <w:lang w:val="hr-HR"/>
        </w:rPr>
        <w:t>Marekoviću</w:t>
      </w:r>
      <w:r w:rsidR="008C5C52" w:rsidRPr="00851BA3">
        <w:rPr>
          <w:szCs w:val="24"/>
          <w:lang w:val="hr-HR"/>
        </w:rPr>
        <w:t xml:space="preserve"> iz </w:t>
      </w:r>
      <w:r w:rsidR="008C5C52">
        <w:rPr>
          <w:szCs w:val="24"/>
          <w:lang w:val="hr-HR"/>
        </w:rPr>
        <w:t>Gline</w:t>
      </w:r>
      <w:r w:rsidR="008C5C52" w:rsidRPr="00851BA3">
        <w:rPr>
          <w:szCs w:val="24"/>
          <w:lang w:val="hr-HR"/>
        </w:rPr>
        <w:t xml:space="preserve">, </w:t>
      </w:r>
      <w:r w:rsidR="008C5C52">
        <w:t>Stjepana Antuna Radića 29</w:t>
      </w:r>
      <w:r w:rsidR="008C5C52" w:rsidRPr="00851BA3">
        <w:rPr>
          <w:szCs w:val="24"/>
          <w:lang w:val="hr-HR"/>
        </w:rPr>
        <w:t>, OIB:</w:t>
      </w:r>
      <w:r w:rsidR="008C5C52">
        <w:rPr>
          <w:szCs w:val="24"/>
          <w:lang w:val="hr-HR"/>
        </w:rPr>
        <w:t>56387567866,</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FE120F" w:rsidR="0073599A" w:rsidRPr="00FC4281">
      <w:pPr>
        <w:jc w:val="center"/>
        <w:rPr>
          <w:szCs w:val="24"/>
          <w:lang w:val="hr-HR"/>
        </w:rPr>
      </w:pPr>
      <w:r>
        <w:rPr>
          <w:szCs w:val="24"/>
          <w:lang w:val="hr-HR"/>
        </w:rPr>
        <w:t xml:space="preserve">U Zagrebu, </w:t>
      </w:r>
      <w:r w:rsidR="008C5C52">
        <w:rPr>
          <w:szCs w:val="24"/>
          <w:lang w:val="hr-HR"/>
        </w:rPr>
        <w:t>12</w:t>
      </w:r>
      <w:r w:rsidR="00846FDE" w:rsidRPr="00FC4281">
        <w:rPr>
          <w:szCs w:val="24"/>
          <w:lang w:val="hr-HR"/>
        </w:rPr>
        <w:t xml:space="preserve">. </w:t>
      </w:r>
      <w:r w:rsidR="008C5C52">
        <w:rPr>
          <w:szCs w:val="24"/>
          <w:lang w:val="hr-HR"/>
        </w:rPr>
        <w:t>rujna</w:t>
      </w:r>
      <w:r w:rsidR="006F4304">
        <w:rPr>
          <w:szCs w:val="24"/>
          <w:lang w:val="hr-HR"/>
        </w:rPr>
        <w:t xml:space="preserve"> 2018</w:t>
      </w:r>
      <w:r w:rsidR="00846FDE" w:rsidRPr="00FC4281">
        <w:rPr>
          <w:szCs w:val="24"/>
          <w:lang w:val="hr-HR"/>
        </w:rPr>
        <w:t>.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6F4304" w:rsidR="00FC4281">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A81BA3">
        <w:t>, v.r.</w:t>
      </w:r>
    </w:p>
    <w:p w:rsidRDefault="00A81BA3" w:rsidP="006F4304" w:rsidR="00A81BA3">
      <w:pPr>
        <w:pStyle w:val="Uvuenotijeloteksta"/>
        <w:ind w:firstLine="141" w:left="1983"/>
        <w:jc w:val="right"/>
      </w:pPr>
      <w:r>
        <w:t>Za točnost otpravka</w:t>
      </w:r>
    </w:p>
    <w:p w:rsidRDefault="00A81BA3" w:rsidP="006F4304" w:rsidR="00A81BA3" w:rsidRPr="00FC4281">
      <w:pPr>
        <w:pStyle w:val="Uvuenotijeloteksta"/>
        <w:ind w:firstLine="141" w:left="1983"/>
        <w:jc w:val="right"/>
      </w:pPr>
      <w:r>
        <w:t>Greta Jurišić</w:t>
      </w:r>
    </w:p>
    <w:p w:rsidRDefault="006F4304" w:rsidP="006F4304" w:rsidR="006F4304">
      <w:pPr>
        <w:jc w:val="both"/>
        <w:rPr>
          <w:szCs w:val="24"/>
          <w:lang w:val="hr-HR"/>
        </w:rPr>
      </w:pPr>
    </w:p>
    <w:p w:rsidRDefault="006F4304" w:rsidP="00A81BA3" w:rsidR="006F4304" w:rsidRPr="00A81BA3">
      <w:pPr>
        <w:jc w:val="both"/>
        <w:rPr>
          <w:szCs w:val="24"/>
          <w:lang w:val="hr-HR"/>
        </w:rPr>
      </w:pPr>
    </w:p>
    <w:sectPr w:rsidSect="00CE299A" w:rsidR="006F4304" w:rsidRPr="00A81BA3">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32A5" w:rsidP="00CE299A" w:rsidR="005132A5">
      <w:r>
        <w:separator/>
      </w:r>
    </w:p>
  </w:endnote>
  <w:endnote w:id="0" w:type="continuationSeparator">
    <w:p w:rsidRDefault="005132A5" w:rsidP="00CE299A" w:rsidR="005132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32A5" w:rsidP="00CE299A" w:rsidR="005132A5">
      <w:r>
        <w:separator/>
      </w:r>
    </w:p>
  </w:footnote>
  <w:footnote w:id="0" w:type="continuationSeparator">
    <w:p w:rsidRDefault="005132A5" w:rsidP="00CE299A" w:rsidR="005132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8C5C52">
          <w:t>2258</w:t>
        </w:r>
        <w:r w:rsidR="006F4304">
          <w:t>/18</w:t>
        </w:r>
      </w:p>
      <w:p w:rsidRDefault="00846FDE" w:rsidR="00846FDE">
        <w:pPr>
          <w:pStyle w:val="Zaglavlje"/>
          <w:jc w:val="center"/>
        </w:pPr>
        <w:r>
          <w:fldChar w:fldCharType="begin"/>
        </w:r>
        <w:r>
          <w:instrText>PAGE   \* MERGEFORMAT</w:instrText>
        </w:r>
        <w:r>
          <w:fldChar w:fldCharType="separate"/>
        </w:r>
        <w:r w:rsidR="001560A6" w:rsidRPr="001560A6">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9C002D">
      <w:t>2258</w:t>
    </w:r>
    <w:r w:rsidR="00FE120F">
      <w:t>/1</w:t>
    </w:r>
    <w:r w:rsidR="003E5BD2">
      <w:t>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5025D6"/>
    <w:multiLevelType w:val="hybridMultilevel"/>
    <w:tmpl w:val="E3109EDC"/>
    <w:lvl w:tplc="C98CB53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34E3C"/>
    <w:rsid w:val="00152A54"/>
    <w:rsid w:val="00155FDC"/>
    <w:rsid w:val="001560A6"/>
    <w:rsid w:val="00196CF0"/>
    <w:rsid w:val="001D3516"/>
    <w:rsid w:val="00223B88"/>
    <w:rsid w:val="00223E01"/>
    <w:rsid w:val="00231AAE"/>
    <w:rsid w:val="00240BDE"/>
    <w:rsid w:val="00252678"/>
    <w:rsid w:val="00256BA7"/>
    <w:rsid w:val="002648EE"/>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3E5BD2"/>
    <w:rsid w:val="0041486B"/>
    <w:rsid w:val="004339E0"/>
    <w:rsid w:val="004348BB"/>
    <w:rsid w:val="0044587B"/>
    <w:rsid w:val="0045521A"/>
    <w:rsid w:val="004C0E5F"/>
    <w:rsid w:val="004C5A0A"/>
    <w:rsid w:val="004F752E"/>
    <w:rsid w:val="005132A5"/>
    <w:rsid w:val="00553316"/>
    <w:rsid w:val="005533DB"/>
    <w:rsid w:val="0058737C"/>
    <w:rsid w:val="005F7050"/>
    <w:rsid w:val="00600DB0"/>
    <w:rsid w:val="00601AD8"/>
    <w:rsid w:val="00604B39"/>
    <w:rsid w:val="00614FE6"/>
    <w:rsid w:val="00625EA4"/>
    <w:rsid w:val="00650AF5"/>
    <w:rsid w:val="006A1AB6"/>
    <w:rsid w:val="006B58D2"/>
    <w:rsid w:val="006D4FC7"/>
    <w:rsid w:val="006E68C9"/>
    <w:rsid w:val="006F4304"/>
    <w:rsid w:val="007169F5"/>
    <w:rsid w:val="0073599A"/>
    <w:rsid w:val="0074721E"/>
    <w:rsid w:val="007618F3"/>
    <w:rsid w:val="007B4FE6"/>
    <w:rsid w:val="007E0292"/>
    <w:rsid w:val="007F7B83"/>
    <w:rsid w:val="0084225B"/>
    <w:rsid w:val="00844037"/>
    <w:rsid w:val="00846FDE"/>
    <w:rsid w:val="00851BA3"/>
    <w:rsid w:val="00866FB2"/>
    <w:rsid w:val="00876975"/>
    <w:rsid w:val="008A6B78"/>
    <w:rsid w:val="008C5C52"/>
    <w:rsid w:val="008D6B78"/>
    <w:rsid w:val="0090009A"/>
    <w:rsid w:val="00916516"/>
    <w:rsid w:val="00924303"/>
    <w:rsid w:val="00955EA5"/>
    <w:rsid w:val="00972E53"/>
    <w:rsid w:val="0099359B"/>
    <w:rsid w:val="009B1D4B"/>
    <w:rsid w:val="009C002D"/>
    <w:rsid w:val="009E4079"/>
    <w:rsid w:val="009F7032"/>
    <w:rsid w:val="00A206D1"/>
    <w:rsid w:val="00A262AD"/>
    <w:rsid w:val="00A5527D"/>
    <w:rsid w:val="00A81BA3"/>
    <w:rsid w:val="00AC3B2C"/>
    <w:rsid w:val="00AE2349"/>
    <w:rsid w:val="00AE31DB"/>
    <w:rsid w:val="00B12819"/>
    <w:rsid w:val="00B352B2"/>
    <w:rsid w:val="00B441F5"/>
    <w:rsid w:val="00B7604C"/>
    <w:rsid w:val="00B8588F"/>
    <w:rsid w:val="00BE45B0"/>
    <w:rsid w:val="00C00B29"/>
    <w:rsid w:val="00C075D0"/>
    <w:rsid w:val="00C16662"/>
    <w:rsid w:val="00C16C00"/>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2258</izvorni_sadrzaj>
    <derivirana_varijabla naziv="DomainObject.Predmet.Broj_1">2258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St-2258/2018</izvorni_sadrzaj>
    <derivirana_varijabla naziv="DomainObject.Predmet.OznakaBroj_1">St-2258/2018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 PELETd.o.o.</izvorni_sadrzaj>
    <derivirana_varijabla naziv="DomainObject.Predmet.ProtustrankaFormated_1">  ENERGO PELETd.o.o.</derivirana_varijabla>
  </DomainObject.Predmet.ProtustrankaFormated>
  <DomainObject.Predmet.ProtustrankaFormatedOIB>
    <izvorni_sadrzaj>  ENERGO PELETd.o.o., OIB 09832633864</izvorni_sadrzaj>
    <derivirana_varijabla naziv="DomainObject.Predmet.ProtustrankaFormatedOIB_1">  ENERGO PELETd.o.o., OIB 09832633864</derivirana_varijabla>
  </DomainObject.Predmet.ProtustrankaFormatedOIB>
  <DomainObject.Predmet.ProtustrankaFormatedWithAdress>
    <izvorni_sadrzaj> ENERGO PELETd.o.o., Stjepana i Antuna Radića 29, 44400 Glina</izvorni_sadrzaj>
    <derivirana_varijabla naziv="DomainObject.Predmet.ProtustrankaFormatedWithAdress_1"> ENERGO PELETd.o.o., Stjepana i Antuna Radića 29, 44400 Glina</derivirana_varijabla>
  </DomainObject.Predmet.ProtustrankaFormatedWithAdress>
  <DomainObject.Predmet.ProtustrankaFormatedWithAdressOIB>
    <izvorni_sadrzaj> ENERGO PELETd.o.o., OIB 09832633864, Stjepana i Antuna Radića 29, 44400 Glina</izvorni_sadrzaj>
    <derivirana_varijabla naziv="DomainObject.Predmet.ProtustrankaFormatedWithAdressOIB_1"> ENERGO PELETd.o.o., OIB 09832633864, Stjepana i Antuna Radića 29, 44400 Glina</derivirana_varijabla>
  </DomainObject.Predmet.ProtustrankaFormatedWithAdressOIB>
  <DomainObject.Predmet.ProtustrankaWithAdress>
    <izvorni_sadrzaj>ENERGO PELETd.o.o. Stjepana i Antuna Radića 29, 44400 Glina</izvorni_sadrzaj>
    <derivirana_varijabla naziv="DomainObject.Predmet.ProtustrankaWithAdress_1">ENERGO PELETd.o.o. Stjepana i Antuna Radića 29, 44400 Glina</derivirana_varijabla>
  </DomainObject.Predmet.ProtustrankaWithAdress>
  <DomainObject.Predmet.ProtustrankaWithAdressOIB>
    <izvorni_sadrzaj>ENERGO PELETd.o.o., OIB 09832633864, Stjepana i Antuna Radića 29, 44400 Glina</izvorni_sadrzaj>
    <derivirana_varijabla naziv="DomainObject.Predmet.ProtustrankaWithAdressOIB_1">ENERGO PELETd.o.o., OIB 09832633864, Stjepana i Antuna Radića 29, 44400 Glina</derivirana_varijabla>
  </DomainObject.Predmet.ProtustrankaWithAdressOIB>
  <DomainObject.Predmet.ProtustrankaNazivFormated>
    <izvorni_sadrzaj>ENERGO PELETd.o.o.</izvorni_sadrzaj>
    <derivirana_varijabla naziv="DomainObject.Predmet.ProtustrankaNazivFormated_1">ENERGO PELETd.o.o.</derivirana_varijabla>
  </DomainObject.Predmet.ProtustrankaNazivFormated>
  <DomainObject.Predmet.ProtustrankaNazivFormatedOIB>
    <izvorni_sadrzaj>ENERGO PELETd.o.o., OIB 09832633864</izvorni_sadrzaj>
    <derivirana_varijabla naziv="DomainObject.Predmet.ProtustrankaNazivFormatedOIB_1">ENERGO PELETd.o.o., OIB 09832633864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ENERGO PELETd.o.o.</item>
    </izvorni_sadrzaj>
    <derivirana_varijabla naziv="DomainObject.Predmet.ProtuStrankaListFormated_1">
      <item>ENERGO PELETd.o.o.</item>
    </derivirana_varijabla>
  </DomainObject.Predmet.ProtuStrankaListFormated>
  <DomainObject.Predmet.ProtuStrankaListFormatedOIB>
    <izvorni_sadrzaj>
      <item>ENERGO PELETd.o.o., OIB 09832633864</item>
    </izvorni_sadrzaj>
    <derivirana_varijabla naziv="DomainObject.Predmet.ProtuStrankaListFormatedOIB_1">
      <item>ENERGO PELETd.o.o., OIB 09832633864</item>
    </derivirana_varijabla>
  </DomainObject.Predmet.ProtuStrankaListFormatedOIB>
  <DomainObject.Predmet.ProtuStrankaListFormatedWithAdress>
    <izvorni_sadrzaj>
      <item>ENERGO PELETd.o.o., Stjepana i Antuna Radića 29, 44400 Glina</item>
    </izvorni_sadrzaj>
    <derivirana_varijabla naziv="DomainObject.Predmet.ProtuStrankaListFormatedWithAdress_1">
      <item>ENERGO PELETd.o.o., Stjepana i Antuna Radića 29, 44400 Glina</item>
    </derivirana_varijabla>
  </DomainObject.Predmet.ProtuStrankaListFormatedWithAdress>
  <DomainObject.Predmet.ProtuStrankaListFormatedWithAdressOIB>
    <izvorni_sadrzaj>
      <item>ENERGO PELETd.o.o., OIB 09832633864, Stjepana i Antuna Radića 29, 44400 Glina</item>
    </izvorni_sadrzaj>
    <derivirana_varijabla naziv="DomainObject.Predmet.ProtuStrankaListFormatedWithAdressOIB_1">
      <item>ENERGO PELETd.o.o., OIB 09832633864, Stjepana i Antuna Radića 29, 44400 Glina</item>
    </derivirana_varijabla>
  </DomainObject.Predmet.ProtuStrankaListFormatedWithAdressOIB>
  <DomainObject.Predmet.ProtuStrankaListNazivFormated>
    <izvorni_sadrzaj>
      <item>ENERGO PELETd.o.o.</item>
    </izvorni_sadrzaj>
    <derivirana_varijabla naziv="DomainObject.Predmet.ProtuStrankaListNazivFormated_1">
      <item>ENERGO PELETd.o.o.</item>
    </derivirana_varijabla>
  </DomainObject.Predmet.ProtuStrankaListNazivFormated>
  <DomainObject.Predmet.ProtuStrankaListNazivFormatedOIB>
    <izvorni_sadrzaj>
      <item>ENERGO PELETd.o.o., OIB 09832633864</item>
    </izvorni_sadrzaj>
    <derivirana_varijabla naziv="DomainObject.Predmet.ProtuStrankaListNazivFormatedOIB_1">
      <item>ENERGO PELETd.o.o., OIB 09832633864</item>
    </derivirana_varijabla>
  </DomainObject.Predmet.ProtuStrankaListNazivFormatedOIB>
  <DomainObject.Predmet.OstaliListFormated>
    <izvorni_sadrzaj>
      <item>Miroslav Mareković</item>
    </izvorni_sadrzaj>
    <derivirana_varijabla naziv="DomainObject.Predmet.OstaliListFormated_1">
      <item>Miroslav Mareković</item>
    </derivirana_varijabla>
  </DomainObject.Predmet.OstaliListFormated>
  <DomainObject.Predmet.OstaliListFormatedOIB>
    <izvorni_sadrzaj>
      <item>Miroslav Mareković, OIB 56387567866</item>
    </izvorni_sadrzaj>
    <derivirana_varijabla naziv="DomainObject.Predmet.OstaliListFormatedOIB_1">
      <item>Miroslav Mareković, OIB 56387567866</item>
    </derivirana_varijabla>
  </DomainObject.Predmet.OstaliListFormatedOIB>
  <DomainObject.Predmet.OstaliListFormatedWithAdress>
    <izvorni_sadrzaj>
      <item>Miroslav Mareković, Toplička Ulica 20, 44400 Glina</item>
    </izvorni_sadrzaj>
    <derivirana_varijabla naziv="DomainObject.Predmet.OstaliListFormatedWithAdress_1">
      <item>Miroslav Mareković, Toplička Ulica 20, 44400 Glina</item>
    </derivirana_varijabla>
  </DomainObject.Predmet.OstaliListFormatedWithAdress>
  <DomainObject.Predmet.OstaliListFormatedWithAdressOIB>
    <izvorni_sadrzaj>
      <item>Miroslav Mareković, OIB 56387567866, Toplička Ulica 20, 44400 Glina</item>
    </izvorni_sadrzaj>
    <derivirana_varijabla naziv="DomainObject.Predmet.OstaliListFormatedWithAdressOIB_1">
      <item>Miroslav Mareković, OIB 56387567866, Toplička Ulica 20, 44400 Glina</item>
    </derivirana_varijabla>
  </DomainObject.Predmet.OstaliListFormatedWithAdressOIB>
  <DomainObject.Predmet.OstaliListNazivFormated>
    <izvorni_sadrzaj>
      <item>Miroslav Mareković</item>
    </izvorni_sadrzaj>
    <derivirana_varijabla naziv="DomainObject.Predmet.OstaliListNazivFormated_1">
      <item>Miroslav Mareković</item>
    </derivirana_varijabla>
  </DomainObject.Predmet.OstaliListNazivFormated>
  <DomainObject.Predmet.OstaliListNazivFormatedOIB>
    <izvorni_sadrzaj>
      <item>Miroslav Mareković, OIB 56387567866</item>
    </izvorni_sadrzaj>
    <derivirana_varijabla naziv="DomainObject.Predmet.OstaliListNazivFormatedOIB_1">
      <item>Miroslav Mareković, OIB 56387567866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ENERGO PELETd.o.o.</izvorni_sadrzaj>
    <derivirana_varijabla naziv="DomainObject.Predmet.ProtustrankaIDrugi_1">ENERGO PELETd.o.o.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ENERGO PELETd.o.o., OIB 09832633864, Stjepana i Antuna Radića 29, 44400 Glina</izvorni_sadrzaj>
    <derivirana_varijabla naziv="DomainObject.Predmet.ProtustrankaIDrugiAdressOIB_1">ENERGO PELETd.o.o., OIB 09832633864, Stjepana i Antuna Radića 29,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ENERGO PELETd.o.o.</item>
      <item>Miroslav Mareković</item>
    </izvorni_sadrzaj>
    <derivirana_varijabla naziv="DomainObject.Predmet.SudioniciListNaziv_1">
      <item>FINA Regionalni centar Zagreb</item>
      <item>ENERGO PELETd.o.o.</item>
      <item>Miroslav Mareković</item>
    </derivirana_varijabla>
  </DomainObject.Predmet.SudioniciListNaziv>
  <DomainObject.Predmet.SudioniciListAdressOIB>
    <izvorni_sadrzaj>
      <item>FINA Regionalni centar Zagreb, OIB 85821130368, Trg svibanjskih žrtava 1995. 1,10000 Zagreb</item>
      <item>ENERGO PELETd.o.o., OIB 09832633864, Stjepana i Antuna Radića 29,44400 Glina</item>
      <item>Miroslav Mareković, OIB 56387567866, Toplička Ulica 20,44400 Glina</item>
    </izvorni_sadrzaj>
    <derivirana_varijabla naziv="DomainObject.Predmet.SudioniciListAdressOIB_1">
      <item>FINA Regionalni centar Zagreb, OIB 85821130368, Trg svibanjskih žrtava 1995. 1,10000 Zagreb</item>
      <item>ENERGO PELETd.o.o., OIB 09832633864, Stjepana i Antuna Radića 29,44400 Glina</item>
      <item>Miroslav Mareković, OIB 56387567866, Toplička Ulica 20,44400 Glina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09832633864</item>
      <item>, OIB 56387567866</item>
    </izvorni_sadrzaj>
    <derivirana_varijabla naziv="DomainObject.Predmet.SudioniciListNazivOIB_1">
      <item>, OIB 85821130368</item>
      <item>, OIB 09832633864</item>
      <item>, OIB 56387567866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479</properties:Words>
  <properties:Characters>2356</properties:Characters>
  <properties:Lines>61</properties:Lines>
  <properties:Paragraphs>26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Greta Jurišić</cp:lastModifiedBy>
  <cp:lastPrinted>2018-09-12T11:29:00Z</cp:lastPrinted>
  <dcterms:modified xmlns:xsi="http://www.w3.org/2001/XMLSchema-instance" xsi:type="dcterms:W3CDTF">2018-09-12T11:29:00Z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St-2071-18-zaključak-poziv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