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8bfa" w14:paraId="6bd8bfa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9175C9">
        <w:t>549</w:t>
      </w:r>
      <w:r w:rsidR="00EA3FC8">
        <w:t>/</w:t>
      </w:r>
      <w:r w:rsidR="009175C9">
        <w:t>16</w:t>
      </w:r>
      <w:r w:rsidR="00EA3FC8">
        <w:t>-</w:t>
      </w:r>
      <w:r w:rsidR="009175C9">
        <w:t>13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</w:t>
      </w:r>
      <w:r w:rsidR="00302BC0">
        <w:t>tkinji</w:t>
      </w:r>
      <w:r w:rsidR="00B679DA" w:rsidRPr="00976A50">
        <w:t xml:space="preserve"> Ardeni Bajlo</w:t>
      </w:r>
      <w:r w:rsidR="00302BC0">
        <w:t>,</w:t>
      </w:r>
      <w:r w:rsidR="00B679DA" w:rsidRPr="00976A50">
        <w:t xml:space="preserve"> nad stečajnim dužnikom </w:t>
      </w:r>
      <w:r w:rsidR="00302BC0">
        <w:t>PLOTER, d.o.o., Zadar, Franje Baruna Trenka 130, OIB: 06462690995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302BC0">
        <w:t>18. svibnja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4145DF">
        <w:t xml:space="preserve"> </w:t>
      </w:r>
      <w:r w:rsidR="00302BC0">
        <w:t>CAMELOT SISTEMI d.o.o., Zagreb, Frankopanska 22</w:t>
      </w:r>
      <w:r w:rsidR="00CF0632">
        <w:t xml:space="preserve">, </w:t>
      </w:r>
      <w:r w:rsidR="00CE0FFA">
        <w:t xml:space="preserve">OIB: </w:t>
      </w:r>
      <w:r w:rsidR="00302BC0">
        <w:t>79572418476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302BC0">
        <w:t>11. svibnja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302BC0">
        <w:t>CAMELOT SISTEMI d.o.o., Zagreb, Frankopanska 22, OIB: 79572418476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302BC0">
        <w:t>11. svibnja</w:t>
      </w:r>
      <w:r w:rsidR="00635C2B">
        <w:t xml:space="preserve">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302BC0">
        <w:t xml:space="preserve">CAMELOT SISTEMI d.o.o., Zagreb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302BC0">
        <w:t>18. svibnja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302BC0">
        <w:t>utkinja: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1F0D55">
      <w:pPr>
        <w:jc w:val="both"/>
      </w:pPr>
      <w:r w:rsidRPr="001F0D55">
        <w:t xml:space="preserve">Protiv ovog rješenja pravo na žalbu ima podnositelj prijave. Rok za žalbu iznosi 8 dana računajući od dana dostave rješenja, a ista se podnosi ovom sudu u </w:t>
      </w:r>
      <w:r w:rsidR="00302BC0" w:rsidRPr="001F0D55">
        <w:t>tri</w:t>
      </w:r>
      <w:r w:rsidRPr="001F0D55">
        <w:t xml:space="preserve"> primjerka</w:t>
      </w:r>
      <w:r w:rsidR="003D171E" w:rsidRPr="001F0D55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lastRenderedPageBreak/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  <w:r w:rsidR="00302BC0">
        <w:t xml:space="preserve"> – e-mailom</w:t>
      </w:r>
    </w:p>
    <w:p w:rsidRDefault="0040764A" w:rsidP="009D2714" w:rsidR="00CF0632">
      <w:pPr>
        <w:numPr>
          <w:ilvl w:val="0"/>
          <w:numId w:val="1"/>
        </w:numPr>
        <w:jc w:val="both"/>
      </w:pPr>
      <w:r>
        <w:t xml:space="preserve">vjerovniku </w:t>
      </w:r>
      <w:r w:rsidR="00302BC0">
        <w:t>CAMELOT SISTEMI d.o.o., Zagreb po punomoćniku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E3DFC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 w:rsidR="009175C9">
      <w:t>549/16-13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1F0D55"/>
    <w:rsid w:val="00213C04"/>
    <w:rsid w:val="00214CF3"/>
    <w:rsid w:val="0022391D"/>
    <w:rsid w:val="002250E5"/>
    <w:rsid w:val="0023281B"/>
    <w:rsid w:val="002922E5"/>
    <w:rsid w:val="002F03B7"/>
    <w:rsid w:val="00302BC0"/>
    <w:rsid w:val="003072FA"/>
    <w:rsid w:val="0033791D"/>
    <w:rsid w:val="003D171E"/>
    <w:rsid w:val="003D7801"/>
    <w:rsid w:val="003E2EE2"/>
    <w:rsid w:val="0040764A"/>
    <w:rsid w:val="004145DF"/>
    <w:rsid w:val="004311E1"/>
    <w:rsid w:val="00441E02"/>
    <w:rsid w:val="004D4806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66040"/>
    <w:rsid w:val="009175C9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CF0632"/>
    <w:rsid w:val="00D538CC"/>
    <w:rsid w:val="00D71105"/>
    <w:rsid w:val="00DA76E9"/>
    <w:rsid w:val="00DB1315"/>
    <w:rsid w:val="00E17E69"/>
    <w:rsid w:val="00E33542"/>
    <w:rsid w:val="00E7275A"/>
    <w:rsid w:val="00E73013"/>
    <w:rsid w:val="00E8758E"/>
    <w:rsid w:val="00EA3FC8"/>
    <w:rsid w:val="00EC6B46"/>
    <w:rsid w:val="00EE3DFC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1581</properties:Characters>
  <properties:Lines>56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2016-05-17T12:04:00Z</dcterms:created>
  <dc:creator>Administrator</dc:creator>
  <cp:lastModifiedBy>wsadmin</cp:lastModifiedBy>
  <cp:lastPrinted>2016-05-18T08:54:00Z</cp:lastPrinted>
  <dcterms:modified xmlns:xsi="http://www.w3.org/2001/XMLSchema-instance" xsi:type="dcterms:W3CDTF">2016-05-18T12:41:00Z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