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ffe8" w14:paraId="005ffe8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73661">
        <w:t>4</w:t>
      </w:r>
      <w:r w:rsidR="00046D77">
        <w:t>1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682583" w:rsidRPr="00682583">
        <w:t xml:space="preserve">2.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F963A4">
        <w:t>DEKOR SERVIS</w:t>
      </w:r>
      <w:r w:rsidR="00754835">
        <w:t xml:space="preserve"> </w:t>
      </w:r>
      <w:r w:rsidR="000A4A19">
        <w:t>j.</w:t>
      </w:r>
      <w:r w:rsidR="00754835">
        <w:t>d.o.o.</w:t>
      </w:r>
      <w:r w:rsidR="00F963A4">
        <w:t xml:space="preserve"> za usluge, turistička agencija</w:t>
      </w:r>
      <w:r w:rsidR="00754835">
        <w:t>, OIB:</w:t>
      </w:r>
      <w:r w:rsidR="00F963A4">
        <w:t>28427280431</w:t>
      </w:r>
      <w:r w:rsidR="00754835">
        <w:t xml:space="preserve">, </w:t>
      </w:r>
      <w:r w:rsidR="00F963A4">
        <w:t>Samobor, Ivana Perkovca 50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436484">
        <w:t>40.047,06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682583">
        <w:t xml:space="preserve">2.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Bernardica Novak Šarac</w:t>
      </w:r>
      <w:r w:rsidR="00823A08"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823A08" w:rsidR="00823A08">
      <w:r>
        <w:t>Za točnost otpravka – ovlašteni službenik:</w:t>
      </w:r>
    </w:p>
    <w:p w:rsidRDefault="00823A08" w:rsidR="00823A08">
      <w:r>
        <w:t>Tihomir Vučić</w:t>
      </w:r>
    </w:p>
    <w:sectPr w:rsidSect="00ED6AA8" w:rsidR="00823A08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3A0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3A0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920D8"/>
    <w:rsid w:val="001B0649"/>
    <w:rsid w:val="001E7687"/>
    <w:rsid w:val="00212CD6"/>
    <w:rsid w:val="002E510E"/>
    <w:rsid w:val="002F4FC7"/>
    <w:rsid w:val="00360CDC"/>
    <w:rsid w:val="00436484"/>
    <w:rsid w:val="00450457"/>
    <w:rsid w:val="005209CA"/>
    <w:rsid w:val="00545FE2"/>
    <w:rsid w:val="00682583"/>
    <w:rsid w:val="00716E80"/>
    <w:rsid w:val="00754835"/>
    <w:rsid w:val="007644BB"/>
    <w:rsid w:val="00823A08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B3320"/>
    <w:rsid w:val="00AC6238"/>
    <w:rsid w:val="00B51AEF"/>
    <w:rsid w:val="00BC6EB9"/>
    <w:rsid w:val="00C25B35"/>
    <w:rsid w:val="00C65619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3ED7FCAD"/>
  <w15:docId w15:val="{EB4431C5-A53A-4456-8ABF-4C6145729BF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3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3A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3A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3A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3A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St-1741/2018</izvorni_sadrzaj>
    <derivirana_varijabla naziv="DomainObject.Predmet.OznakaBroj_1">St-1741/2018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DEKOR SERVIS j.d.o.o. za usluge, turistička agencija</izvorni_sadrzaj>
    <derivirana_varijabla naziv="DomainObject.Predmet.ProtustrankaFormated_1">  DEKOR SERVIS j.d.o.o. za usluge, turistička agencija</derivirana_varijabla>
  </DomainObject.Predmet.ProtustrankaFormated>
  <DomainObject.Predmet.ProtustrankaFormatedOIB>
    <izvorni_sadrzaj>  DEKOR SERVIS j.d.o.o. za usluge, turistička agencija, OIB 28427280431</izvorni_sadrzaj>
    <derivirana_varijabla naziv="DomainObject.Predmet.ProtustrankaFormatedOIB_1">  DEKOR SERVIS j.d.o.o. za usluge, turistička agencija, OIB 28427280431</derivirana_varijabla>
  </DomainObject.Predmet.ProtustrankaFormatedOIB>
  <DomainObject.Predmet.ProtustrankaFormatedWithAdress>
    <izvorni_sadrzaj> DEKOR SERVIS j.d.o.o. za usluge, turistička agencija, Ivana Perkovca 50, 10430 Samobor</izvorni_sadrzaj>
    <derivirana_varijabla naziv="DomainObject.Predmet.ProtustrankaFormatedWithAdress_1"> DEKOR SERVIS j.d.o.o. za usluge, turistička agencija, Ivana Perkovca 50, 10430 Samobor</derivirana_varijabla>
  </DomainObject.Predmet.ProtustrankaFormatedWithAdress>
  <DomainObject.Predmet.ProtustrankaFormatedWithAdressOIB>
    <izvorni_sadrzaj> DEKOR SERVIS j.d.o.o. za usluge, turistička agencija, OIB 28427280431, Ivana Perkovca 50, 10430 Samobor</izvorni_sadrzaj>
    <derivirana_varijabla naziv="DomainObject.Predmet.ProtustrankaFormatedWithAdressOIB_1"> DEKOR SERVIS j.d.o.o. za usluge, turistička agencija, OIB 28427280431, Ivana Perkovca 50, 10430 Samobor</derivirana_varijabla>
  </DomainObject.Predmet.ProtustrankaFormatedWithAdressOIB>
  <DomainObject.Predmet.ProtustrankaWithAdress>
    <izvorni_sadrzaj>DEKOR SERVIS j.d.o.o. za usluge, turistička agencija Ivana Perkovca 50, 10430 Samobor</izvorni_sadrzaj>
    <derivirana_varijabla naziv="DomainObject.Predmet.ProtustrankaWithAdress_1">DEKOR SERVIS j.d.o.o. za usluge, turistička agencija Ivana Perkovca 50, 10430 Samobor</derivirana_varijabla>
  </DomainObject.Predmet.ProtustrankaWithAdress>
  <DomainObject.Predmet.ProtustrankaWithAdressOIB>
    <izvorni_sadrzaj>DEKOR SERVIS j.d.o.o. za usluge, turistička agencija, OIB 28427280431, Ivana Perkovca 50, 10430 Samobor</izvorni_sadrzaj>
    <derivirana_varijabla naziv="DomainObject.Predmet.ProtustrankaWithAdressOIB_1">DEKOR SERVIS j.d.o.o. za usluge, turistička agencija, OIB 28427280431, Ivana Perkovca 50, 10430 Samobor</derivirana_varijabla>
  </DomainObject.Predmet.ProtustrankaWithAdressOIB>
  <DomainObject.Predmet.ProtustrankaNazivFormated>
    <izvorni_sadrzaj>DEKOR SERVIS j.d.o.o. za usluge, turistička agencija</izvorni_sadrzaj>
    <derivirana_varijabla naziv="DomainObject.Predmet.ProtustrankaNazivFormated_1">DEKOR SERVIS j.d.o.o. za usluge, turistička agencija</derivirana_varijabla>
  </DomainObject.Predmet.ProtustrankaNazivFormated>
  <DomainObject.Predmet.ProtustrankaNazivFormatedOIB>
    <izvorni_sadrzaj>DEKOR SERVIS j.d.o.o. za usluge, turistička agencija, OIB 28427280431</izvorni_sadrzaj>
    <derivirana_varijabla naziv="DomainObject.Predmet.ProtustrankaNazivFormatedOIB_1">DEKOR SERVIS j.d.o.o. za usluge, turistička agencija, OIB 28427280431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DEKOR SERVIS j.d.o.o. za usluge, turistička agencija</item>
    </izvorni_sadrzaj>
    <derivirana_varijabla naziv="DomainObject.Predmet.ProtuStrankaListFormated_1">
      <item>DEKOR SERVIS j.d.o.o. za usluge, turistička agencija</item>
    </derivirana_varijabla>
  </DomainObject.Predmet.ProtuStrankaListFormated>
  <DomainObject.Predmet.ProtuStrankaListFormatedOIB>
    <izvorni_sadrzaj>
      <item>DEKOR SERVIS j.d.o.o. za usluge, turistička agencija, OIB 28427280431</item>
    </izvorni_sadrzaj>
    <derivirana_varijabla naziv="DomainObject.Predmet.ProtuStrankaListFormatedOIB_1">
      <item>DEKOR SERVIS j.d.o.o. za usluge, turistička agencija, OIB 28427280431</item>
    </derivirana_varijabla>
  </DomainObject.Predmet.ProtuStrankaListFormatedOIB>
  <DomainObject.Predmet.ProtuStrankaListFormatedWithAdress>
    <izvorni_sadrzaj>
      <item>DEKOR SERVIS j.d.o.o. za usluge, turistička agencija, Ivana Perkovca 50, 10430 Samobor</item>
    </izvorni_sadrzaj>
    <derivirana_varijabla naziv="DomainObject.Predmet.ProtuStrankaListFormatedWithAdress_1">
      <item>DEKOR SERVIS j.d.o.o. za usluge, turistička agencija, Ivana Perkovca 50, 10430 Samobor</item>
    </derivirana_varijabla>
  </DomainObject.Predmet.ProtuStrankaListFormatedWithAdress>
  <DomainObject.Predmet.ProtuStrankaListFormatedWithAdressOIB>
    <izvorni_sadrzaj>
      <item>DEKOR SERVIS j.d.o.o. za usluge, turistička agencija, OIB 28427280431, Ivana Perkovca 50, 10430 Samobor</item>
    </izvorni_sadrzaj>
    <derivirana_varijabla naziv="DomainObject.Predmet.ProtuStrankaListFormatedWithAdressOIB_1">
      <item>DEKOR SERVIS j.d.o.o. za usluge, turistička agencija, OIB 28427280431, Ivana Perkovca 50, 10430 Samobor</item>
    </derivirana_varijabla>
  </DomainObject.Predmet.ProtuStrankaListFormatedWithAdressOIB>
  <DomainObject.Predmet.ProtuStrankaListNazivFormated>
    <izvorni_sadrzaj>
      <item>DEKOR SERVIS j.d.o.o. za usluge, turistička agencija</item>
    </izvorni_sadrzaj>
    <derivirana_varijabla naziv="DomainObject.Predmet.ProtuStrankaListNazivFormated_1">
      <item>DEKOR SERVIS j.d.o.o. za usluge, turistička agencija</item>
    </derivirana_varijabla>
  </DomainObject.Predmet.ProtuStrankaListNazivFormated>
  <DomainObject.Predmet.ProtuStrankaListNazivFormatedOIB>
    <izvorni_sadrzaj>
      <item>DEKOR SERVIS j.d.o.o. za usluge, turistička agencija, OIB 28427280431</item>
    </izvorni_sadrzaj>
    <derivirana_varijabla naziv="DomainObject.Predmet.ProtuStrankaListNazivFormatedOIB_1">
      <item>DEKOR SERVIS j.d.o.o. za usluge, turistička agencija, OIB 28427280431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DEKOR SERVIS j.d.o.o. za usluge, turistička agencija</izvorni_sadrzaj>
    <derivirana_varijabla naziv="DomainObject.Predmet.ProtustrankaIDrugi_1">DEKOR SERVIS j.d.o.o. za usluge, turistička agencija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DEKOR SERVIS j.d.o.o. za usluge, turistička agencija, OIB 28427280431, Ivana Perkovca 50, 10430 Samobor</izvorni_sadrzaj>
    <derivirana_varijabla naziv="DomainObject.Predmet.ProtustrankaIDrugiAdressOIB_1">DEKOR SERVIS j.d.o.o. za usluge, turistička agencija, OIB 28427280431, Ivana Perkovca 50,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DEKOR SERVIS j.d.o.o. za usluge, turistička agencija</item>
    </izvorni_sadrzaj>
    <derivirana_varijabla naziv="DomainObject.Predmet.SudioniciListNaziv_1">
      <item>FINA Regionalni centar Zagreb</item>
      <item>DEKOR SERVIS j.d.o.o. za usluge, turistička agencija</item>
    </derivirana_varijabla>
  </DomainObject.Predmet.SudioniciListNaziv>
  <DomainObject.Predmet.SudioniciListAdressOIB>
    <izvorni_sadrzaj>
      <item>FINA Regionalni centar Zagreb, OIB 85821130368, Trg svibanjskih žrtava 1995 br. 1,10000 Zagreb</item>
      <item>DEKOR SERVIS j.d.o.o. za usluge, turistička agencija, OIB 28427280431, Ivana Perkovca 50,10430 Samobor</item>
    </izvorni_sadrzaj>
    <derivirana_varijabla naziv="DomainObject.Predmet.SudioniciListAdressOIB_1">
      <item>FINA Regionalni centar Zagreb, OIB 85821130368, Trg svibanjskih žrtava 1995 br. 1,10000 Zagreb</item>
      <item>DEKOR SERVIS j.d.o.o. za usluge, turistička agencija, OIB 28427280431, Ivana Perkovca 50,10430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28427280431</item>
    </izvorni_sadrzaj>
    <derivirana_varijabla naziv="DomainObject.Predmet.SudioniciListNazivOIB_1">
      <item>, OIB 85821130368</item>
      <item>, OIB 28427280431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1385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2018-10-02T12:18:00Z</dcterms:created>
  <dc:creator>Bernardica Novak</dc:creator>
  <cp:lastModifiedBy>Tihomir Vučić</cp:lastModifiedBy>
  <cp:lastPrinted>2018-10-02T12:12:00Z</cp:lastPrinted>
  <dcterms:modified xmlns:xsi="http://www.w3.org/2001/XMLSchema-instance" xsi:type="dcterms:W3CDTF">2018-10-03T08:38:00Z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1741-18.docx)</vt:lpwstr>
  </prop:property>
  <prop:property name="CC_coloring" pid="5" fmtid="{D5CDD505-2E9C-101B-9397-08002B2CF9AE}">
    <vt:bool>false</vt:bool>
  </prop:property>
</prop:Properties>
</file>